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de93" w14:paraId="e69de93" w:rsidRDefault="00F6126E" w:rsidP="00F6126E" w:rsidR="00F6126E">
      <w:pPr>
        <w:pStyle w:val="SudNaziv"/>
        <w15:collapsed w:val="false"/>
        <w:rPr>
          <w:rFonts w:cstheme="majorBidi" w:eastAsiaTheme="majorEastAsia"/>
          <w:bCs/>
          <w:noProof w:val="false"/>
          <w:color w:themeColor="accent1" w:val="4F81BD"/>
        </w:rPr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1674495</wp:posOffset>
            </wp:positionH>
            <wp:positionV relativeFrom="page">
              <wp:posOffset>586740</wp:posOffset>
            </wp:positionV>
            <wp:extent cy="960755" cx="719455"/>
            <wp:effectExtent b="0" r="4445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6126E" w:rsidP="00F6126E" w:rsidR="00F6126E">
      <w:pPr>
        <w:pStyle w:val="SudNaziv"/>
      </w:pPr>
    </w:p>
    <w:p w:rsidRDefault="00F6126E" w:rsidP="00F6126E" w:rsidR="00F6126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 REPUBLIKA HRVATSKA</w:t>
      </w:r>
    </w:p>
    <w:p w:rsidRDefault="00F6126E" w:rsidP="00F6126E" w:rsidR="00F6126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TRGOVAČKI SUD U VARAŽDINU</w:t>
      </w:r>
    </w:p>
    <w:p w:rsidRDefault="00F6126E" w:rsidP="00F6126E" w:rsidR="00F6126E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6126E" w:rsidP="00F6126E" w:rsidR="00F6126E">
      <w:pPr>
        <w:spacing w:after="0"/>
        <w:jc w:val="center"/>
      </w:pPr>
    </w:p>
    <w:p w:rsidRDefault="00F6126E" w:rsidP="00F6126E" w:rsidR="00F6126E">
      <w:pPr>
        <w:spacing w:after="0"/>
        <w:jc w:val="center"/>
      </w:pPr>
    </w:p>
    <w:p w:rsidRDefault="00F6126E" w:rsidP="00F6126E" w:rsidR="00F6126E">
      <w:pPr>
        <w:spacing w:after="0"/>
        <w:jc w:val="center"/>
      </w:pPr>
      <w:r>
        <w:t xml:space="preserve">R E P U B L I K A    H R V A T S K A </w:t>
      </w:r>
    </w:p>
    <w:p w:rsidRDefault="00F6126E" w:rsidP="00F6126E" w:rsidR="00F6126E">
      <w:pPr>
        <w:spacing w:after="0"/>
        <w:jc w:val="center"/>
      </w:pPr>
    </w:p>
    <w:p w:rsidRDefault="00F6126E" w:rsidP="00F6126E" w:rsidR="00F6126E">
      <w:pPr>
        <w:spacing w:after="0"/>
        <w:jc w:val="center"/>
      </w:pPr>
      <w:r>
        <w:t>R J E Š E NJ E</w:t>
      </w:r>
    </w:p>
    <w:p w:rsidRDefault="00F6126E" w:rsidP="00F6126E" w:rsidR="00F6126E">
      <w:pPr>
        <w:spacing w:after="0"/>
      </w:pPr>
    </w:p>
    <w:p w:rsidRDefault="00F6126E" w:rsidP="00F6126E" w:rsidR="00F6126E">
      <w:pPr>
        <w:spacing w:after="0"/>
        <w:jc w:val="both"/>
      </w:pPr>
      <w:r>
        <w:tab/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</w:t>
      </w:r>
      <w:r w:rsidR="001612BD">
        <w:t xml:space="preserve"> SEDMICA SPORT d.o.o., OIB: 07011368079 sa sjedištem u Kolodvorska 34, 40320 Donji Kraljevec</w:t>
      </w:r>
      <w:r>
        <w:t>, dana 19. siječnja 2017.,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center"/>
      </w:pPr>
      <w:r>
        <w:t>r i j e š i o  j e</w:t>
      </w:r>
    </w:p>
    <w:p w:rsidRDefault="00F6126E" w:rsidP="00F6126E" w:rsidR="00F6126E">
      <w:pPr>
        <w:spacing w:after="0"/>
      </w:pPr>
    </w:p>
    <w:p w:rsidRDefault="00F6126E" w:rsidP="00F6126E" w:rsidR="00F6126E">
      <w:pPr>
        <w:spacing w:after="0"/>
        <w:jc w:val="both"/>
      </w:pPr>
      <w:r>
        <w:t xml:space="preserve">  </w:t>
      </w:r>
      <w:r>
        <w:tab/>
        <w:t xml:space="preserve">I. Pozivaju se vjerovnici </w:t>
      </w:r>
      <w:r w:rsidR="001612BD">
        <w:t>SEDMICA SPORT d.o.o., OIB: 07011368079 sa sjedištem u Kolodvorska 34, 40320 Donji Kraljevec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</w:t>
      </w:r>
      <w:r w:rsidR="001612BD">
        <w:t>2754, s pozivom na broj 2 St-366</w:t>
      </w:r>
      <w:r>
        <w:t>/16.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1612BD">
        <w:t>SEDMICA SPORT d.o.o., OIB: 07011368079 sa sjedištem u Kolodvorska 34, 40320 Donji Kraljevec</w:t>
      </w:r>
      <w:r>
        <w:t>.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  <w:r>
        <w:tab/>
        <w:t>III. Ovo rješenje objavit će se na e-oglasnoj ploči suda.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center"/>
      </w:pPr>
    </w:p>
    <w:p w:rsidRDefault="00F6126E" w:rsidP="00F6126E" w:rsidR="00F6126E">
      <w:pPr>
        <w:spacing w:after="0"/>
        <w:jc w:val="center"/>
      </w:pPr>
      <w:r>
        <w:t>Obrazloženje</w:t>
      </w:r>
    </w:p>
    <w:p w:rsidRDefault="00F6126E" w:rsidP="00F6126E" w:rsidR="00F6126E">
      <w:pPr>
        <w:spacing w:after="0"/>
        <w:jc w:val="both"/>
      </w:pPr>
      <w:r>
        <w:tab/>
      </w:r>
    </w:p>
    <w:p w:rsidRDefault="001612BD" w:rsidP="00F6126E" w:rsidR="00F6126E">
      <w:pPr>
        <w:spacing w:after="0"/>
        <w:jc w:val="both"/>
      </w:pPr>
      <w:r>
        <w:tab/>
        <w:t>Predlagatelj je 8</w:t>
      </w:r>
      <w:r w:rsidR="00F6126E">
        <w:t>. ožujka 2016. podnio ovome sudu prijedlog za otvaranje stečajnog postupka nad dužnik</w:t>
      </w:r>
      <w:r>
        <w:t>om, navodeći da dužnik na dan 1. rujna 2015</w:t>
      </w:r>
      <w:r w:rsidR="00F6126E">
        <w:t>. ima evidentirane neizvršene osnove za plaćan</w:t>
      </w:r>
      <w:r>
        <w:t>je u ukupnom iznosu od 34.421,01</w:t>
      </w:r>
      <w:r w:rsidR="00F6126E">
        <w:t xml:space="preserve"> kn.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  <w:r>
        <w:tab/>
        <w:t xml:space="preserve">Rješenjem </w:t>
      </w:r>
      <w:r w:rsidR="001612BD">
        <w:t>ovog suda poslovni broj 2 St-366/16-6 od 21. rujna</w:t>
      </w:r>
      <w:r>
        <w:t xml:space="preserve"> 2016. pokrenut je prethodni postupak radi utvrđivanja uvjeta za otvaranje stečajnog postupka.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F6126E" w:rsidP="00F6126E" w:rsidR="00F6126E">
      <w:pPr>
        <w:spacing w:after="0"/>
        <w:jc w:val="both"/>
      </w:pPr>
      <w:r>
        <w:lastRenderedPageBreak/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center"/>
      </w:pPr>
    </w:p>
    <w:p w:rsidRDefault="00F6126E" w:rsidP="00F6126E" w:rsidR="00F6126E">
      <w:pPr>
        <w:spacing w:after="0"/>
        <w:jc w:val="center"/>
      </w:pPr>
      <w:r>
        <w:t>U Varaždinu, 19. siječnja 2017.</w:t>
      </w:r>
    </w:p>
    <w:p w:rsidRDefault="00F6126E" w:rsidP="00F6126E" w:rsidR="00F6126E">
      <w:pPr>
        <w:spacing w:after="0"/>
      </w:pPr>
      <w:r>
        <w:t xml:space="preserve">                                                                                        </w:t>
      </w:r>
    </w:p>
    <w:p w:rsidRDefault="00F6126E" w:rsidP="00F6126E" w:rsidR="00F6126E">
      <w:pPr>
        <w:spacing w:after="0"/>
      </w:pPr>
      <w:r>
        <w:t xml:space="preserve">               </w:t>
      </w:r>
    </w:p>
    <w:p w:rsidRDefault="00F6126E" w:rsidP="00F6126E" w:rsidR="00F612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Sutkinja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Melita Poljanec Bubaš, v.r.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</w:pPr>
    </w:p>
    <w:p w:rsidRDefault="00F6126E" w:rsidP="00F6126E" w:rsidR="00F6126E">
      <w:pPr>
        <w:spacing w:after="0"/>
      </w:pPr>
      <w:r>
        <w:t xml:space="preserve">                                                                                               </w:t>
      </w:r>
    </w:p>
    <w:p w:rsidRDefault="00F6126E" w:rsidP="00F6126E" w:rsidR="00F6126E">
      <w:pPr>
        <w:spacing w:after="0"/>
      </w:pPr>
      <w:r>
        <w:t>UPUTA O PRAVNOM LIJEKU:</w:t>
      </w:r>
    </w:p>
    <w:p w:rsidRDefault="00F6126E" w:rsidP="00F6126E" w:rsidR="00F6126E">
      <w:pPr>
        <w:spacing w:after="0"/>
        <w:jc w:val="both"/>
      </w:pPr>
      <w:r>
        <w:tab/>
        <w:t xml:space="preserve">Protiv ovoga rješenja može se podnijeti žalba u roku od osam dana po proteku roka od osam dana od dana objave njegovog oglasa na e-oglasnoj ploči, pisano u tri primjerka, putem ovog suda, Visokom trgovačkom sudu RH.   </w:t>
      </w: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</w:p>
    <w:p w:rsidRDefault="00F6126E" w:rsidP="00F6126E" w:rsidR="00F6126E">
      <w:pPr>
        <w:spacing w:after="0"/>
        <w:jc w:val="both"/>
      </w:pPr>
      <w:r>
        <w:t>DNA:</w:t>
      </w:r>
    </w:p>
    <w:p w:rsidRDefault="00F6126E" w:rsidP="00F6126E" w:rsidR="00F6126E">
      <w:r>
        <w:t>e-oglasna ploča suda</w:t>
      </w:r>
    </w:p>
    <w:p w:rsidRDefault="00F6126E" w:rsidP="00F6126E" w:rsidR="00F6126E">
      <w:pPr>
        <w:pStyle w:val="SudSjedite"/>
      </w:pPr>
      <w:r>
        <w:tab/>
      </w:r>
    </w:p>
    <w:p w:rsidRDefault="00F6126E" w:rsidP="00F30B82" w:rsidR="00DA0242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6C8" w:rsidP="00537B78" w:rsidR="007776C8">
      <w:r>
        <w:separator/>
      </w:r>
    </w:p>
  </w:endnote>
  <w:endnote w:id="0" w:type="continuationSeparator">
    <w:p w:rsidRDefault="007776C8" w:rsidP="00537B78" w:rsidR="00777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6C8" w:rsidP="00537B78" w:rsidR="007776C8">
      <w:r>
        <w:separator/>
      </w:r>
    </w:p>
  </w:footnote>
  <w:footnote w:id="0" w:type="continuationSeparator">
    <w:p w:rsidRDefault="007776C8" w:rsidP="00537B78" w:rsidR="00777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  <w:r w:rsidR="001612BD">
      <w:rPr>
        <w:rStyle w:val="PozadinaSvijetloCrvena"/>
        <w:shd w:fill="auto" w:color="auto" w:val="clear"/>
      </w:rPr>
      <w:t>Poslovni broj: 2 St-366/16-11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9AC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2B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0C3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780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051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6C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CDD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B82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26E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354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St-366/2016-11</izvorni_sadrzaj>
    <derivirana_varijabla naziv="DomainObject.Oznaka_1">St-366/2016-11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SEDMICA SPORT društvo s ograničenom odgovornošću za trgovinu zastupanog po punomoćniku Stefan Srpak; Katarina Srpak</izvorni_sadrzaj>
    <derivirana_varijabla naziv="DomainObject.Predmet.ProtustrankaFormated_1">  SEDMICA SPORT društvo s ograničenom odgovornošću za trgovinu zastupanog po punomoćniku Stefan Srpak; Katarina Srpak</derivirana_varijabla>
  </DomainObject.Predmet.ProtustrankaFormated>
  <DomainObject.Predmet.ProtustrankaFormatedOIB>
    <izvorni_sadrzaj>  SEDMICA SPORT društvo s ograničenom odgovornošću za trgovinu, OIB 07011368079 zastupanog po punomoćniku Stefan Srpak; Katarina Srpak</izvorni_sadrzaj>
    <derivirana_varijabla naziv="DomainObject.Predmet.ProtustrankaFormatedOIB_1">  SEDMICA SPORT društvo s ograničenom odgovornošću za trgovinu, OIB 07011368079 zastupanog po punomoćniku Stefan Srpak; Katarina Srpak</derivirana_varijabla>
  </DomainObject.Predmet.ProtustrankaFormatedOIB>
  <DomainObject.Predmet.ProtustrankaFormatedWithAdress>
    <izvorni_sadrzaj> SEDMICA SPORT društvo s ograničenom odgovornošću za trgovinu, Kolodvorska 34, 40320 Donji Kraljevec zastupanog po punomoćniku Stefan Srpak; Katarina Srpak</izvorni_sadrzaj>
    <derivirana_varijabla naziv="DomainObject.Predmet.ProtustrankaFormatedWithAdress_1"> SEDMICA SPORT društvo s ograničenom odgovornošću za trgovinu, Kolodvorska 34, 40320 Donji Kraljevec zastupanog po punomoćniku Stefan Srpak; Katarina Srpak</derivirana_varijabla>
  </DomainObject.Predmet.ProtustrankaFormatedWithAdress>
  <DomainObject.Predmet.ProtustrankaFormatedWithAdressOIB>
    <izvorni_sadrzaj> SEDMICA SPORT društvo s ograničenom odgovornošću za trgovinu, OIB 07011368079, Kolodvorska 34, 40320 Donji Kraljevec zastupanog po punomoćniku Stefan Srpak; Katarina Srpak</izvorni_sadrzaj>
    <derivirana_varijabla naziv="DomainObject.Predmet.ProtustrankaFormatedWithAdressOIB_1"> SEDMICA SPORT društvo s ograničenom odgovornošću za trgovinu, OIB 07011368079, Kolodvorska 34, 40320 Donji Kraljevec zastupanog po punomoćniku Stefan Srpak; Katarina Srpak</derivirana_varijabla>
  </DomainObject.Predmet.ProtustrankaFormatedWithAdressOIB>
  <DomainObject.Predmet.ProtustrankaWithAdress>
    <izvorni_sadrzaj>SEDMICA SPORT društvo s ograničenom odgovornošću za trgovinu Kolodvorska 34, 40320 Donji Kraljevec</izvorni_sadrzaj>
    <derivirana_varijabla naziv="DomainObject.Predmet.ProtustrankaWithAdress_1">SEDMICA SPORT društvo s ograničenom odgovornošću za trgovinu Kolodvorska 34, 40320 Donji Kraljevec</derivirana_varijabla>
  </DomainObject.Predmet.ProtustrankaWithAdress>
  <DomainObject.Predmet.ProtustrankaWithAdressOIB>
    <izvorni_sadrzaj>SEDMICA SPORT društvo s ograničenom odgovornošću za trgovinu, OIB 07011368079, Kolodvorska 34, 40320 Donji Kraljevec</izvorni_sadrzaj>
    <derivirana_varijabla naziv="DomainObject.Predmet.ProtustrankaWithAdressOIB_1">SEDMICA SPORT društvo s ograničenom odgovornošću za trgovinu, OIB 07011368079, Kolodvorska 34, 40320 Donji Kraljevec</derivirana_varijabla>
  </DomainObject.Predmet.ProtustrankaWithAdressOIB>
  <DomainObject.Predmet.ProtustrankaNazivFormated>
    <izvorni_sadrzaj>SEDMICA SPORT društvo s ograničenom odgovornošću za trgovinu</izvorni_sadrzaj>
    <derivirana_varijabla naziv="DomainObject.Predmet.ProtustrankaNazivFormated_1">SEDMICA SPORT društvo s ograničenom odgovornošću za trgovinu</derivirana_varijabla>
  </DomainObject.Predmet.ProtustrankaNazivFormated>
  <DomainObject.Predmet.ProtustrankaNazivFormatedOIB>
    <izvorni_sadrzaj>SEDMICA SPORT društvo s ograničenom odgovornošću za trgovinu, OIB 07011368079</izvorni_sadrzaj>
    <derivirana_varijabla naziv="DomainObject.Predmet.ProtustrankaNazivFormatedOIB_1">SEDMICA SPORT društvo s ograničenom odgovornošću za trgovinu, OIB 07011368079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34421.01</izvorni_sadrzaj>
    <derivirana_varijabla naziv="DomainObject.Predmet.TrenutnaVrijednost_1">34421.01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SEDMICA SPORT društvo s ograničenom odgovornošću za trgovinu zastupanog po punomoćniku Stefan Srpak; Katarina Srpak</item>
    </izvorni_sadrzaj>
    <derivirana_varijabla naziv="DomainObject.Predmet.ProtuStrankaListFormated_1">
      <item>SEDMICA SPORT društvo s ograničenom odgovornošću za trgovinu zastupanog po punomoćniku Stefan Srpak; Katarina Srpak</item>
    </derivirana_varijabla>
  </DomainObject.Predmet.ProtuStrankaListFormated>
  <DomainObject.Predmet.ProtuStrankaListFormatedOIB>
    <izvorni_sadrzaj>
      <item>SEDMICA SPORT društvo s ograničenom odgovornošću za trgovinu, OIB 07011368079 zastupanog po punomoćniku Stefan Srpak; Katarina Srpak</item>
    </izvorni_sadrzaj>
    <derivirana_varijabla naziv="DomainObject.Predmet.ProtuStrankaListFormatedOIB_1">
      <item>SEDMICA SPORT društvo s ograničenom odgovornošću za trgovinu, OIB 07011368079 zastupanog po punomoćniku Stefan Srpak; Katarina Srpak</item>
    </derivirana_varijabla>
  </DomainObject.Predmet.ProtuStrankaListFormatedOIB>
  <DomainObject.Predmet.ProtuStrankaListFormatedWithAdress>
    <izvorni_sadrzaj>
      <item>SEDMICA SPORT društvo s ograničenom odgovornošću za trgovinu, Kolodvorska 34, 40320 Donji Kraljevec zastupanog po punomoćniku Stefan Srpak; Katarina Srpak</item>
    </izvorni_sadrzaj>
    <derivirana_varijabla naziv="DomainObject.Predmet.ProtuStrankaListFormatedWithAdress_1">
      <item>SEDMICA SPORT društvo s ograničenom odgovornošću za trgovinu, Kolodvorska 34, 40320 Donji Kraljevec zastupanog po punomoćniku Stefan Srpak; Katarina Srpak</item>
    </derivirana_varijabla>
  </DomainObject.Predmet.ProtuStrankaListFormatedWithAdress>
  <DomainObject.Predmet.ProtuStrankaListFormatedWithAdressOIB>
    <izvorni_sadrzaj>
      <item>SEDMICA SPORT društvo s ograničenom odgovornošću za trgovinu, OIB 07011368079, Kolodvorska 34, 40320 Donji Kraljevec zastupanog po punomoćniku Stefan Srpak; Katarina Srpak</item>
    </izvorni_sadrzaj>
    <derivirana_varijabla naziv="DomainObject.Predmet.ProtuStrankaListFormatedWithAdressOIB_1">
      <item>SEDMICA SPORT društvo s ograničenom odgovornošću za trgovinu, OIB 07011368079, Kolodvorska 34, 40320 Donji Kraljevec zastupanog po punomoćniku Stefan Srpak; Katarina Srpak</item>
    </derivirana_varijabla>
  </DomainObject.Predmet.ProtuStrankaListFormatedWithAdressOIB>
  <DomainObject.Predmet.ProtuStrankaListNazivFormated>
    <izvorni_sadrzaj>
      <item>SEDMICA SPORT društvo s ograničenom odgovornošću za trgovinu</item>
    </izvorni_sadrzaj>
    <derivirana_varijabla naziv="DomainObject.Predmet.ProtuStrankaListNazivFormated_1">
      <item>SEDMICA SPORT društvo s ograničenom odgovornošću za trgovinu</item>
    </derivirana_varijabla>
  </DomainObject.Predmet.ProtuStrankaListNazivFormated>
  <DomainObject.Predmet.ProtuStrankaListNazivFormatedOIB>
    <izvorni_sadrzaj>
      <item>SEDMICA SPORT društvo s ograničenom odgovornošću za trgovinu, OIB 07011368079</item>
    </izvorni_sadrzaj>
    <derivirana_varijabla naziv="DomainObject.Predmet.ProtuStrankaListNazivFormatedOIB_1">
      <item>SEDMICA SPORT društvo s ograničenom odgovornošću za trgovinu, OIB 07011368079</item>
    </derivirana_varijabla>
  </DomainObject.Predmet.ProtuStrankaListNazivFormatedOIB>
  <DomainObject.Predmet.OstaliListFormated>
    <izvorni_sadrzaj>
      <item>Sudski registar</item>
      <item>Stefan Srpak punomoćnik sudionika u postupku SEDMICA SPORT društvo s ograničenom odgovornošću za trgovinu</item>
      <item>Katarina Srpak punomoćnik sudionika u postupku SEDMICA SPORT društvo s ograničenom odgovornošću za trgovinu</item>
    </izvorni_sadrzaj>
    <derivirana_varijabla naziv="DomainObject.Predmet.OstaliListFormated_1">
      <item>Sudski registar</item>
      <item>Stefan Srpak punomoćnik sudionika u postupku SEDMICA SPORT društvo s ograničenom odgovornošću za trgovinu</item>
      <item>Katarina Srpak punomoćnik sudionika u postupku SEDMICA SPORT društvo s ograničenom odgovornošću za trgovinu</item>
    </derivirana_varijabla>
  </DomainObject.Predmet.OstaliListFormated>
  <DomainObject.Predmet.OstaliListFormatedOIB>
    <izvorni_sadrzaj>
      <item>Sudski registar</item>
      <item>Stefan Srpak, OIB 99950550512 punomoćnik sudionika u postupku SEDMICA SPORT društvo s ograničenom odgovornošću za trgovinu</item>
      <item>Katarina Srpak, OIB 24336697908 punomoćnik sudionika u postupku SEDMICA SPORT društvo s ograničenom odgovornošću za trgovinu</item>
    </izvorni_sadrzaj>
    <derivirana_varijabla naziv="DomainObject.Predmet.OstaliListFormatedOIB_1">
      <item>Sudski registar</item>
      <item>Stefan Srpak, OIB 99950550512 punomoćnik sudionika u postupku SEDMICA SPORT društvo s ograničenom odgovornošću za trgovinu</item>
      <item>Katarina Srpak, OIB 24336697908 punomoćnik sudionika u postupku SEDMICA SPORT društvo s ograničenom odgovornošću za trgovinu</item>
    </derivirana_varijabla>
  </DomainObject.Predmet.OstaliListFormatedOIB>
  <DomainObject.Predmet.OstaliListFormatedWithAdress>
    <izvorni_sadrzaj>
      <item>Sudski registar</item>
      <item>Stefan Srpak, Kolodvorska Ulica 34, 40320 Donji Kraljevec punomoćnik sudionika u postupku SEDMICA SPORT društvo s ograničenom odgovornošću za trgovinu</item>
      <item>Katarina Srpak, Kolodvorska Ulica 34, 40320 Donji Kraljevec punomoćnik sudionika u postupku SEDMICA SPORT društvo s ograničenom odgovornošću za trgovinu</item>
    </izvorni_sadrzaj>
    <derivirana_varijabla naziv="DomainObject.Predmet.OstaliListFormatedWithAdress_1">
      <item>Sudski registar</item>
      <item>Stefan Srpak, Kolodvorska Ulica 34, 40320 Donji Kraljevec punomoćnik sudionika u postupku SEDMICA SPORT društvo s ograničenom odgovornošću za trgovinu</item>
      <item>Katarina Srpak, Kolodvorska Ulica 34, 40320 Donji Kraljevec punomoćnik sudionika u postupku SEDMICA SPORT društvo s ograničenom odgovornošću za trgovinu</item>
    </derivirana_varijabla>
  </DomainObject.Predmet.OstaliListFormatedWithAdress>
  <DomainObject.Predmet.OstaliListFormatedWithAdressOIB>
    <izvorni_sadrzaj>
      <item>Sudski registar</item>
      <item>Stefan Srpak, OIB 99950550512, Kolodvorska Ulica 34, 40320 Donji Kraljevec punomoćnik sudionika u postupku SEDMICA SPORT društvo s ograničenom odgovornošću za trgovinu</item>
      <item>Katarina Srpak, OIB 24336697908, Kolodvorska Ulica 34, 40320 Donji Kraljevec punomoćnik sudionika u postupku SEDMICA SPORT društvo s ograničenom odgovornošću za trgovinu</item>
    </izvorni_sadrzaj>
    <derivirana_varijabla naziv="DomainObject.Predmet.OstaliListFormatedWithAdressOIB_1">
      <item>Sudski registar</item>
      <item>Stefan Srpak, OIB 99950550512, Kolodvorska Ulica 34, 40320 Donji Kraljevec punomoćnik sudionika u postupku SEDMICA SPORT društvo s ograničenom odgovornošću za trgovinu</item>
      <item>Katarina Srpak, OIB 24336697908, Kolodvorska Ulica 34, 40320 Donji Kraljevec punomoćnik sudionika u postupku SEDMICA SPORT društvo s ograničenom odgovornošću za trgovinu</item>
    </derivirana_varijabla>
  </DomainObject.Predmet.OstaliListFormatedWithAdressOIB>
  <DomainObject.Predmet.OstaliListNazivFormated>
    <izvorni_sadrzaj>
      <item>Sudski registar</item>
      <item>Stefan Srpak</item>
      <item>Katarina Srpak</item>
    </izvorni_sadrzaj>
    <derivirana_varijabla naziv="DomainObject.Predmet.OstaliListNazivFormated_1">
      <item>Sudski registar</item>
      <item>Stefan Srpak</item>
      <item>Katarina Srpak</item>
    </derivirana_varijabla>
  </DomainObject.Predmet.OstaliListNazivFormated>
  <DomainObject.Predmet.OstaliListNazivFormatedOIB>
    <izvorni_sadrzaj>
      <item>Sudski registar</item>
      <item>Stefan Srpak, OIB 99950550512</item>
      <item>Katarina Srpak, OIB 24336697908</item>
    </izvorni_sadrzaj>
    <derivirana_varijabla naziv="DomainObject.Predmet.OstaliListNazivFormatedOIB_1">
      <item>Sudski registar</item>
      <item>Stefan Srpak, OIB 99950550512</item>
      <item>Katarina Srpak, OIB 24336697908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St-366/2016-11</izvorni_sadrzaj>
    <derivirana_varijabla naziv="DomainObject.PoslovniBrojDokumenta_1">St-366/2016-11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SEDMICA SPORT društvo s ograničenom odgovornošću za trgovinu</izvorni_sadrzaj>
    <derivirana_varijabla naziv="DomainObject.Predmet.ProtustrankaIDrugi_1">SEDMICA SPORT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SEDMICA SPORT društvo s ograničenom odgovornošću za trgovinu, OIB 07011368079, Kolodvorska 34, 40320 Donji Kraljevec</izvorni_sadrzaj>
    <derivirana_varijabla naziv="DomainObject.Predmet.ProtustrankaIDrugiAdressOIB_1">SEDMICA SPORT društvo s ograničenom odgovornošću za trgovinu, OIB 07011368079, Kolodvorska 34,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SEDMICA SPORT društvo s ograničenom odgovornošću za trgovinu</item>
      <item>Sudski registar</item>
      <item>Stefan Srpak</item>
      <item>Katarina Srpak</item>
    </izvorni_sadrzaj>
    <derivirana_varijabla naziv="DomainObject.Predmet.SudioniciListNaziv_1">
      <item>Financijska agencija</item>
      <item>SEDMICA SPORT društvo s ograničenom odgovornošću za trgovinu</item>
      <item>Sudski registar</item>
      <item>Stefan Srpak</item>
      <item>Katarina Srpak</item>
    </derivirana_varijabla>
  </DomainObject.Predmet.SudioniciListNaziv>
  <DomainObject.Predmet.SudioniciListAdressOIB>
    <izvorni_sadrzaj>
      <item>Financijska agencija, OIB 85821130368, A. Cesarca 2,42000 Varaždin</item>
      <item>SEDMICA SPORT društvo s ograničenom odgovornošću za trgovinu, OIB 07011368079, Kolodvorska 34,40320 Donji Kraljevec</item>
      <item>Sudski registar</item>
      <item>Stefan Srpak, OIB 99950550512, Kolodvorska Ulica 34,40320 Donji Kraljevec</item>
      <item>Katarina Srpak, OIB 24336697908, Kolodvorska Ulica 34,40320 Donji Kraljevec</item>
    </izvorni_sadrzaj>
    <derivirana_varijabla naziv="DomainObject.Predmet.SudioniciListAdressOIB_1">
      <item>Financijska agencija, OIB 85821130368, A. Cesarca 2,42000 Varaždin</item>
      <item>SEDMICA SPORT društvo s ograničenom odgovornošću za trgovinu, OIB 07011368079, Kolodvorska 34,40320 Donji Kraljevec</item>
      <item>Sudski registar</item>
      <item>Stefan Srpak, OIB 99950550512, Kolodvorska Ulica 34,40320 Donji Kraljevec</item>
      <item>Katarina Srpak, OIB 24336697908, Kolodvorska Ulica 34,40320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6E061-FA5F-44ED-938C-652F99D97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2832</properties:Characters>
  <properties:Lines>86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2017-01-19T13:10:00Z</cp:lastPrinted>
  <dcterms:modified xmlns:xsi="http://www.w3.org/2001/XMLSchema-instance" xsi:type="dcterms:W3CDTF">2017-01-19T13:10:00Z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St-366/2016-11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