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42dd" w14:paraId="44f42dd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C847C1">
        <w:rPr>
          <w:szCs w:val="23"/>
        </w:rPr>
        <w:t>Dolce Emme j.d.o.o. Rovinj, I. Mažuranića 8, OIB: 68655014770</w:t>
      </w:r>
      <w:r w:rsidR="006F7785" w:rsidRPr="006F7785">
        <w:t xml:space="preserve">, </w:t>
      </w:r>
      <w:r w:rsidR="00786017">
        <w:t xml:space="preserve"> </w:t>
      </w:r>
      <w:r w:rsidR="001A6D71">
        <w:t>1</w:t>
      </w:r>
      <w:r w:rsidR="00C847C1">
        <w:t>4</w:t>
      </w:r>
      <w:r w:rsidR="00786017" w:rsidRPr="00786017">
        <w:t xml:space="preserve">. </w:t>
      </w:r>
      <w:r w:rsidR="00C847C1">
        <w:t xml:space="preserve">studenog </w:t>
      </w:r>
      <w:r w:rsidR="00786017" w:rsidRPr="00786017">
        <w:t>201</w:t>
      </w:r>
      <w:r w:rsidR="00372034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C847C1">
        <w:rPr>
          <w:szCs w:val="23"/>
        </w:rPr>
        <w:t>Dolce Emme j.d.o.o. Rovinj, I. Mažuranića 8, OIB: 68655014770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1A6D71" w:rsidRPr="001A6D71">
        <w:t>5</w:t>
      </w:r>
      <w:r w:rsidR="00C847C1">
        <w:t>.000</w:t>
      </w:r>
      <w:r w:rsidR="001A6D71" w:rsidRPr="001A6D71">
        <w:t>,0</w:t>
      </w:r>
      <w:r w:rsidR="00C847C1">
        <w:t>0</w:t>
      </w:r>
      <w:r w:rsidR="00CC5545" w:rsidRPr="00063D7A">
        <w:t xml:space="preserve">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C847C1">
        <w:t>283</w:t>
      </w:r>
      <w:r w:rsidR="002C5228" w:rsidRPr="00063D7A">
        <w:t>-</w:t>
      </w:r>
      <w:r w:rsidR="00194EBE">
        <w:t>1</w:t>
      </w:r>
      <w:r w:rsidR="001A6D71">
        <w:t>8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C847C1">
        <w:t>283</w:t>
      </w:r>
      <w:r w:rsidR="007F2AFD" w:rsidRPr="007F2AFD">
        <w:t>/</w:t>
      </w:r>
      <w:r w:rsidR="001A6D71">
        <w:t>2018</w:t>
      </w:r>
      <w:r w:rsidR="007F2AFD" w:rsidRPr="007F2AFD">
        <w:t>-</w:t>
      </w:r>
      <w:r w:rsidR="00DE2680">
        <w:t>3</w:t>
      </w:r>
      <w:r w:rsidRPr="00063D7A">
        <w:t xml:space="preserve"> od </w:t>
      </w:r>
      <w:r w:rsidR="00C847C1">
        <w:t>28</w:t>
      </w:r>
      <w:r w:rsidR="00194EBE">
        <w:t xml:space="preserve">. </w:t>
      </w:r>
      <w:r w:rsidR="00C847C1">
        <w:t xml:space="preserve">kolovoza </w:t>
      </w:r>
      <w:r w:rsidR="001A6D71">
        <w:t>2018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C847C1" w:rsidR="00C847C1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C847C1">
        <w:rPr>
          <w:szCs w:val="23"/>
        </w:rPr>
        <w:t>I.</w:t>
      </w:r>
      <w:r w:rsidR="00C847C1">
        <w:rPr>
          <w:szCs w:val="23"/>
        </w:rPr>
        <w:tab/>
        <w:t xml:space="preserve">Temeljem čl. 115. st. 1. Stečajnog zakona (dalje: SZ) pokreće se prethodni postupak radi utvrđivanja pretpostavki za otvaranje stečajnog postupka nad dužnikom Dolce Emme j.d.o.o. Rovinj, I. Mažuranića 8, OIB: 68655014770, te se određuje ročište radi očitovanja o prijedlogu za otvaranje stečajnoga postupka (čl. 123. SZ-a) i radi rasprave o pretpostavkama za otvaranje stečajnoga postupka (čl. 128. st. 1. SZ-a) za dan </w:t>
      </w:r>
    </w:p>
    <w:p w:rsidRDefault="00C847C1" w:rsidP="00C847C1" w:rsidR="00C847C1">
      <w:pPr>
        <w:ind w:right="-2"/>
        <w:jc w:val="center"/>
        <w:rPr>
          <w:szCs w:val="23"/>
        </w:rPr>
      </w:pPr>
      <w:r>
        <w:rPr>
          <w:szCs w:val="23"/>
        </w:rPr>
        <w:t>11. listopada 2018. u 9:00 sati, u Trgovačkom sudu u Pazinu, Dršćevka 1, sudnica 1,</w:t>
      </w:r>
    </w:p>
    <w:p w:rsidRDefault="00C847C1" w:rsidP="00C847C1" w:rsidR="00C847C1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C847C1" w:rsidP="00C847C1" w:rsidR="00C847C1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C847C1" w:rsidP="00C847C1" w:rsidR="00C847C1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C847C1" w:rsidP="00C847C1" w:rsidR="00C847C1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zakonski zastupnik dužnika Emmanuella Sbisa Radetić iz Rovinja, I. Mažuranića 8, OIB: 75937476197.</w:t>
      </w:r>
    </w:p>
    <w:p w:rsidRDefault="00C847C1" w:rsidP="00C847C1" w:rsidR="00C847C1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C847C1" w:rsidP="00C847C1" w:rsidR="00C847C1">
      <w:pPr>
        <w:ind w:right="-2"/>
        <w:jc w:val="both"/>
        <w:rPr>
          <w:szCs w:val="23"/>
        </w:rPr>
      </w:pPr>
    </w:p>
    <w:p w:rsidRDefault="00C847C1" w:rsidP="00C847C1" w:rsidR="002836F4" w:rsidRPr="00063D7A">
      <w:pPr>
        <w:ind w:right="-2"/>
        <w:jc w:val="both"/>
      </w:pPr>
      <w:r>
        <w:rPr>
          <w:szCs w:val="23"/>
        </w:rPr>
        <w:tab/>
        <w:t>II.</w:t>
      </w:r>
      <w:r>
        <w:rPr>
          <w:szCs w:val="23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C847C1">
        <w:t>28</w:t>
      </w:r>
      <w:r w:rsidR="00F64C95">
        <w:t xml:space="preserve">. </w:t>
      </w:r>
      <w:r w:rsidR="00C847C1">
        <w:t xml:space="preserve">kolovoza </w:t>
      </w:r>
      <w:r w:rsidR="001A6D71">
        <w:t>2018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376F76" w:rsidR="001A6D71">
      <w:pPr>
        <w:jc w:val="both"/>
      </w:pPr>
      <w:r>
        <w:tab/>
      </w:r>
      <w:r w:rsidR="00090A50" w:rsidRPr="00063D7A">
        <w:t>Na ročišt</w:t>
      </w:r>
      <w:r w:rsidR="00C847C1">
        <w:t>u</w:t>
      </w:r>
      <w:r w:rsidR="00090A50" w:rsidRPr="00063D7A">
        <w:t xml:space="preserve"> </w:t>
      </w:r>
      <w:r w:rsidR="00F64C95">
        <w:t xml:space="preserve">od </w:t>
      </w:r>
      <w:r w:rsidR="00C847C1">
        <w:t>11</w:t>
      </w:r>
      <w:r w:rsidR="00F64C95" w:rsidRPr="00042A52">
        <w:t xml:space="preserve">. </w:t>
      </w:r>
      <w:r w:rsidR="00C847C1">
        <w:t xml:space="preserve">listopada </w:t>
      </w:r>
      <w:r w:rsidR="00F64C95">
        <w:t>201</w:t>
      </w:r>
      <w:r w:rsidR="001A6D71">
        <w:t>8</w:t>
      </w:r>
      <w:r w:rsidR="00F64C95">
        <w:t>.</w:t>
      </w:r>
      <w:r w:rsidR="001A6D71">
        <w:t xml:space="preserve"> </w:t>
      </w:r>
      <w:r w:rsidR="00C847C1">
        <w:t>zakonska zastupnica dužnika navela je da dužnik uskoro očekuje uplatu potraživanja iz poslovanja te će u kratkom roku dostaviti izvadak iz očevidnika redoslijeda osnova za plaćanje iz kojeg proizlazi da nema neizvršenih osnova za plaćanje. Moli da za to sud omogući rok od 30 dana.</w:t>
      </w:r>
    </w:p>
    <w:p w:rsidRDefault="00C847C1" w:rsidP="00C847C1" w:rsidR="00C847C1">
      <w:pPr>
        <w:jc w:val="both"/>
      </w:pPr>
      <w:r>
        <w:tab/>
        <w:t xml:space="preserve">Sudac je rješenjem naložio dužniku da u roku od </w:t>
      </w:r>
      <w:r w:rsidRPr="003D6DCC">
        <w:t xml:space="preserve">30 dana </w:t>
      </w:r>
      <w:r w:rsidRPr="0059046F">
        <w:t>sudu dostavi dokaz – potvrdu Fine iz koje proizlazi da dužnik u očevidniku redoslijeda osnova za plaćanje nema evidentiranih neizvršenih osnova za plaćanje</w:t>
      </w:r>
      <w:r w:rsidRPr="00AA4B97">
        <w:t>.</w:t>
      </w:r>
    </w:p>
    <w:p w:rsidRDefault="00C847C1" w:rsidP="00C847C1" w:rsidR="00C847C1">
      <w:pPr>
        <w:ind w:firstLine="708"/>
        <w:jc w:val="both"/>
      </w:pPr>
      <w:r w:rsidRPr="008B05EB">
        <w:t>Dužnik tu potvrdu nije dostavio.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41425C" w:rsidR="0041425C">
      <w:pPr>
        <w:jc w:val="both"/>
      </w:pPr>
      <w:r w:rsidRPr="00063D7A">
        <w:tab/>
      </w:r>
      <w:r w:rsidRPr="00063D7A">
        <w:tab/>
      </w:r>
    </w:p>
    <w:p w:rsidRDefault="0041425C" w:rsidP="00F80D82" w:rsidR="00F80D82">
      <w:pPr>
        <w:jc w:val="both"/>
      </w:pPr>
      <w:r>
        <w:tab/>
        <w:t xml:space="preserve">Predvidivi troškovi stečajnog postupka sastoje se od </w:t>
      </w:r>
      <w:r w:rsidR="00F80D82">
        <w:t>sljedećih troškova (u ukupnom iznosu od 10.000,00 kn):</w:t>
      </w:r>
    </w:p>
    <w:p w:rsidRDefault="00F80D82" w:rsidP="00F80D82" w:rsidR="00F80D82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F80D82" w:rsidP="00F80D82" w:rsidR="00F80D82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F80D82" w:rsidP="00F80D82" w:rsidR="00F80D82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F80D82" w:rsidP="00F80D82" w:rsidR="00F80D82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F80D82" w:rsidP="00F80D82" w:rsidR="00F80D82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F80D82" w:rsidP="00F80D82" w:rsidR="00F80D82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F80D82" w:rsidP="00F80D82" w:rsidR="00F80D82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F80D82" w:rsidP="0041425C" w:rsidR="00F80D82">
      <w:pPr>
        <w:jc w:val="both"/>
      </w:pPr>
    </w:p>
    <w:p w:rsidRDefault="00F80D82" w:rsidP="0041425C" w:rsidR="00F80D82">
      <w:pPr>
        <w:jc w:val="both"/>
      </w:pPr>
      <w:r>
        <w:tab/>
        <w:t xml:space="preserve">Napominje se da u navedene troškove nisu uračunati </w:t>
      </w:r>
      <w:r w:rsidR="0041425C">
        <w:t>troškov</w:t>
      </w:r>
      <w:r>
        <w:t>i</w:t>
      </w:r>
      <w:r w:rsidR="0041425C">
        <w:t xml:space="preserve"> procjene i prodaje imovine dužnika,</w:t>
      </w:r>
      <w:r>
        <w:t xml:space="preserve"> koji su prilično izvjesni ukoliko vjerovnici predujme troškove (nije, naime, </w:t>
      </w:r>
      <w:r>
        <w:lastRenderedPageBreak/>
        <w:t>za očekivati da bi vjerovnici predujmljivali troškove postupka ako ne bi imali saznanja o tome da dužnik u vlasništvu imovinu iz koje bi se namirile njihove tražbine).</w:t>
      </w:r>
    </w:p>
    <w:p w:rsidRDefault="0041425C" w:rsidP="0041425C" w:rsidR="0041425C">
      <w:pPr>
        <w:jc w:val="both"/>
      </w:pPr>
      <w:r>
        <w:tab/>
      </w:r>
    </w:p>
    <w:p w:rsidRDefault="0041425C" w:rsidP="0041425C" w:rsidR="0041425C">
      <w:pPr>
        <w:jc w:val="both"/>
      </w:pPr>
      <w:r>
        <w:tab/>
        <w:t xml:space="preserve">Iz prijedloga FINA-e za otvaranje stečajnog postupka proizlazi da je na temelju čl. 112. SZ-a na računu dužnika zaplijenjen iznos od </w:t>
      </w:r>
      <w:r w:rsidR="00C847C1">
        <w:t>5.000,00</w:t>
      </w:r>
      <w:r>
        <w:t xml:space="preserve"> kn. Stoga je potrebno predujmiti dodatan iznos od </w:t>
      </w:r>
      <w:r w:rsidR="00C847C1">
        <w:t>5.000,00</w:t>
      </w:r>
      <w:r>
        <w:t xml:space="preserve"> kn za </w:t>
      </w:r>
      <w:r w:rsidRPr="0041425C">
        <w:t>namirenje troškova prethodnoga i otvorenoga stečajnog postupka</w:t>
      </w:r>
      <w:r>
        <w:t>.</w:t>
      </w:r>
    </w:p>
    <w:p w:rsidRDefault="0041425C" w:rsidP="0041425C" w:rsidR="0041425C">
      <w:pPr>
        <w:jc w:val="both"/>
      </w:pPr>
    </w:p>
    <w:p w:rsidRDefault="0041425C" w:rsidP="0041425C" w:rsidR="008C32B5">
      <w:pPr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</w:t>
      </w:r>
    </w:p>
    <w:p w:rsidRDefault="00E22A85" w:rsidP="0041425C" w:rsidR="00E22A85">
      <w:pPr>
        <w:jc w:val="both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1A6D71">
        <w:t>1</w:t>
      </w:r>
      <w:r w:rsidR="00C847C1">
        <w:t>4</w:t>
      </w:r>
      <w:r w:rsidR="00FE408C" w:rsidRPr="00063D7A">
        <w:t xml:space="preserve">. </w:t>
      </w:r>
      <w:r w:rsidR="00C847C1">
        <w:t xml:space="preserve">studenog </w:t>
      </w:r>
      <w:r w:rsidR="009C71BB" w:rsidRPr="00063D7A">
        <w:t>201</w:t>
      </w:r>
      <w:r w:rsidR="00376F76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3A1C38">
        <w:t>, v.r.</w:t>
      </w:r>
    </w:p>
    <w:p w:rsidRDefault="00CC5545" w:rsidP="00CC5545" w:rsidR="00CC5545">
      <w:pPr>
        <w:jc w:val="both"/>
      </w:pPr>
    </w:p>
    <w:p w:rsidRDefault="0041425C" w:rsidP="00CC5545" w:rsidR="0041425C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1A6D71" w:rsidR="00CC5545" w:rsidRPr="00063D7A">
      <w:pPr>
        <w:ind w:firstLine="720"/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1A6D71">
        <w:t>1</w:t>
      </w:r>
      <w:r w:rsidR="00C847C1">
        <w:t>4</w:t>
      </w:r>
      <w:r w:rsidR="00BA018B" w:rsidRPr="00063D7A">
        <w:t xml:space="preserve">. </w:t>
      </w:r>
      <w:r w:rsidR="00C847C1">
        <w:t xml:space="preserve">studenog </w:t>
      </w:r>
      <w:r w:rsidR="00BA018B" w:rsidRPr="00063D7A">
        <w:t>201</w:t>
      </w:r>
      <w:r w:rsidR="00376F76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376F76" w:rsidP="002D2F98" w:rsidR="00376F76">
      <w:pPr>
        <w:jc w:val="both"/>
      </w:pPr>
    </w:p>
    <w:p w:rsidRDefault="001C2FAD" w:rsidP="00376F76" w:rsidR="00057E97" w:rsidRPr="00063D7A">
      <w:pPr>
        <w:jc w:val="both"/>
      </w:pPr>
      <w:r>
        <w:t>Kal. 30 dana.</w:t>
      </w:r>
    </w:p>
    <w:sectPr w:rsidSect="001A6D71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145" w:rsidR="00C63145">
      <w:r>
        <w:separator/>
      </w:r>
    </w:p>
  </w:endnote>
  <w:endnote w:id="0" w:type="continuationSeparator">
    <w:p w:rsidRDefault="00C63145" w:rsidR="00C63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145" w:rsidR="00C63145">
      <w:r>
        <w:separator/>
      </w:r>
    </w:p>
  </w:footnote>
  <w:footnote w:id="0" w:type="continuationSeparator">
    <w:p w:rsidRDefault="00C63145" w:rsidR="00C631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1C38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1A6D71" w:rsidRPr="00194EBE">
      <w:rPr>
        <w:szCs w:val="23"/>
      </w:rPr>
      <w:t>10 St-</w:t>
    </w:r>
    <w:r w:rsidR="00C847C1">
      <w:rPr>
        <w:szCs w:val="23"/>
      </w:rPr>
      <w:t>283</w:t>
    </w:r>
    <w:r w:rsidR="001A6D71">
      <w:rPr>
        <w:szCs w:val="23"/>
      </w:rPr>
      <w:t>/2018</w:t>
    </w:r>
    <w:r w:rsidR="001A6D71" w:rsidRPr="00194EBE">
      <w:rPr>
        <w:szCs w:val="23"/>
      </w:rPr>
      <w:t>-</w:t>
    </w:r>
    <w:r w:rsidR="001A6D71">
      <w:rPr>
        <w:szCs w:val="23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C847C1">
      <w:rPr>
        <w:szCs w:val="23"/>
      </w:rPr>
      <w:t>283</w:t>
    </w:r>
    <w:r w:rsidR="001A6D71">
      <w:rPr>
        <w:szCs w:val="23"/>
      </w:rPr>
      <w:t>/2018</w:t>
    </w:r>
    <w:r w:rsidR="00AC4D95" w:rsidRPr="00194EBE">
      <w:rPr>
        <w:szCs w:val="23"/>
      </w:rPr>
      <w:t>-</w:t>
    </w:r>
    <w:r w:rsidR="001A6D71">
      <w:rPr>
        <w:szCs w:val="23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94EBE"/>
    <w:rsid w:val="001A0D4C"/>
    <w:rsid w:val="001A6A20"/>
    <w:rsid w:val="001A6A9D"/>
    <w:rsid w:val="001A6D71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2945"/>
    <w:rsid w:val="002953C2"/>
    <w:rsid w:val="00295AC0"/>
    <w:rsid w:val="002B4327"/>
    <w:rsid w:val="002C5228"/>
    <w:rsid w:val="002D2F98"/>
    <w:rsid w:val="002F7C4F"/>
    <w:rsid w:val="003021CF"/>
    <w:rsid w:val="00323467"/>
    <w:rsid w:val="003430E2"/>
    <w:rsid w:val="00350D95"/>
    <w:rsid w:val="00372034"/>
    <w:rsid w:val="00376F76"/>
    <w:rsid w:val="00383C9F"/>
    <w:rsid w:val="003843C6"/>
    <w:rsid w:val="00390A67"/>
    <w:rsid w:val="00397E84"/>
    <w:rsid w:val="003A1C38"/>
    <w:rsid w:val="003A2666"/>
    <w:rsid w:val="003A636B"/>
    <w:rsid w:val="003D00FC"/>
    <w:rsid w:val="003D4DAE"/>
    <w:rsid w:val="003F7605"/>
    <w:rsid w:val="0041425C"/>
    <w:rsid w:val="004152C2"/>
    <w:rsid w:val="00443538"/>
    <w:rsid w:val="004478D5"/>
    <w:rsid w:val="0045218A"/>
    <w:rsid w:val="00453E5D"/>
    <w:rsid w:val="0045637E"/>
    <w:rsid w:val="004A3D41"/>
    <w:rsid w:val="004C4813"/>
    <w:rsid w:val="004C5944"/>
    <w:rsid w:val="004E1C13"/>
    <w:rsid w:val="004E6771"/>
    <w:rsid w:val="004F1163"/>
    <w:rsid w:val="004F414F"/>
    <w:rsid w:val="0050425F"/>
    <w:rsid w:val="00512EAA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22E0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35E5"/>
    <w:rsid w:val="00966CD7"/>
    <w:rsid w:val="00973222"/>
    <w:rsid w:val="00976974"/>
    <w:rsid w:val="00981A3D"/>
    <w:rsid w:val="009B44DE"/>
    <w:rsid w:val="009C6CD7"/>
    <w:rsid w:val="009C71BB"/>
    <w:rsid w:val="009D0A0A"/>
    <w:rsid w:val="00A06218"/>
    <w:rsid w:val="00A27ECF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1D21"/>
    <w:rsid w:val="00A730D4"/>
    <w:rsid w:val="00A77E27"/>
    <w:rsid w:val="00A80690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3145"/>
    <w:rsid w:val="00C66020"/>
    <w:rsid w:val="00C701B8"/>
    <w:rsid w:val="00C718CA"/>
    <w:rsid w:val="00C76199"/>
    <w:rsid w:val="00C847C1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7EBA"/>
    <w:rsid w:val="00D5397E"/>
    <w:rsid w:val="00D60115"/>
    <w:rsid w:val="00D753B2"/>
    <w:rsid w:val="00D85B74"/>
    <w:rsid w:val="00D9529E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680"/>
    <w:rsid w:val="00DE2703"/>
    <w:rsid w:val="00E16A1E"/>
    <w:rsid w:val="00E17C47"/>
    <w:rsid w:val="00E22A85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80D82"/>
    <w:rsid w:val="00FB343B"/>
    <w:rsid w:val="00FE0AB9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A1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C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C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C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C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A1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C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C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C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C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695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3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St-283/2018</izvorni_sadrzaj>
    <derivirana_varijabla naziv="DomainObject.Predmet.OznakaBroj_1">St-283/2018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Dolce Emme  j.d.o.o. ROVINJ</izvorni_sadrzaj>
    <derivirana_varijabla naziv="DomainObject.Predmet.ProtustrankaFormated_1">  Dolce Emme  j.d.o.o. ROVINJ</derivirana_varijabla>
  </DomainObject.Predmet.ProtustrankaFormated>
  <DomainObject.Predmet.ProtustrankaFormatedOIB>
    <izvorni_sadrzaj>  Dolce Emme  j.d.o.o. ROVINJ, OIB 68655014770</izvorni_sadrzaj>
    <derivirana_varijabla naziv="DomainObject.Predmet.ProtustrankaFormatedOIB_1">  Dolce Emme  j.d.o.o. ROVINJ, OIB 68655014770</derivirana_varijabla>
  </DomainObject.Predmet.ProtustrankaFormatedOIB>
  <DomainObject.Predmet.ProtustrankaFormatedWithAdress>
    <izvorni_sadrzaj> Dolce Emme  j.d.o.o. ROVINJ, I. Mažuranića 8, 52210 Rovinj</izvorni_sadrzaj>
    <derivirana_varijabla naziv="DomainObject.Predmet.ProtustrankaFormatedWithAdress_1"> Dolce Emme  j.d.o.o. ROVINJ, I. Mažuranića 8, 52210 Rovinj</derivirana_varijabla>
  </DomainObject.Predmet.ProtustrankaFormatedWithAdress>
  <DomainObject.Predmet.ProtustrankaFormatedWithAdressOIB>
    <izvorni_sadrzaj> Dolce Emme  j.d.o.o. ROVINJ, OIB 68655014770, I. Mažuranića 8, 52210 Rovinj</izvorni_sadrzaj>
    <derivirana_varijabla naziv="DomainObject.Predmet.ProtustrankaFormatedWithAdressOIB_1"> Dolce Emme  j.d.o.o. ROVINJ, OIB 68655014770, I. Mažuranića 8, 52210 Rovinj</derivirana_varijabla>
  </DomainObject.Predmet.ProtustrankaFormatedWithAdressOIB>
  <DomainObject.Predmet.ProtustrankaWithAdress>
    <izvorni_sadrzaj>Dolce Emme  j.d.o.o. ROVINJ I. Mažuranića 8, 52210 Rovinj</izvorni_sadrzaj>
    <derivirana_varijabla naziv="DomainObject.Predmet.ProtustrankaWithAdress_1">Dolce Emme  j.d.o.o. ROVINJ I. Mažuranića 8, 52210 Rovinj</derivirana_varijabla>
  </DomainObject.Predmet.ProtustrankaWithAdress>
  <DomainObject.Predmet.ProtustrankaWithAdressOIB>
    <izvorni_sadrzaj>Dolce Emme  j.d.o.o. ROVINJ, OIB 68655014770, I. Mažuranića 8, 52210 Rovinj</izvorni_sadrzaj>
    <derivirana_varijabla naziv="DomainObject.Predmet.ProtustrankaWithAdressOIB_1">Dolce Emme  j.d.o.o. ROVINJ, OIB 68655014770, I. Mažuranića 8, 52210 Rovinj</derivirana_varijabla>
  </DomainObject.Predmet.ProtustrankaWithAdressOIB>
  <DomainObject.Predmet.ProtustrankaNazivFormated>
    <izvorni_sadrzaj>Dolce Emme  j.d.o.o. ROVINJ</izvorni_sadrzaj>
    <derivirana_varijabla naziv="DomainObject.Predmet.ProtustrankaNazivFormated_1">Dolce Emme  j.d.o.o. ROVINJ</derivirana_varijabla>
  </DomainObject.Predmet.ProtustrankaNazivFormated>
  <DomainObject.Predmet.ProtustrankaNazivFormatedOIB>
    <izvorni_sadrzaj>Dolce Emme  j.d.o.o. ROVINJ, OIB 68655014770</izvorni_sadrzaj>
    <derivirana_varijabla naziv="DomainObject.Predmet.ProtustrankaNazivFormatedOIB_1">Dolce Emme  j.d.o.o. ROVINJ, OIB 68655014770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28442.15</izvorni_sadrzaj>
    <derivirana_varijabla naziv="DomainObject.Predmet.TrenutnaVrijednost_1">28442.15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Dolce Emme  j.d.o.o. ROVINJ</item>
    </izvorni_sadrzaj>
    <derivirana_varijabla naziv="DomainObject.Predmet.ProtuStrankaListFormated_1">
      <item>Dolce Emme  j.d.o.o. ROVINJ</item>
    </derivirana_varijabla>
  </DomainObject.Predmet.ProtuStrankaListFormated>
  <DomainObject.Predmet.ProtuStrankaListFormatedOIB>
    <izvorni_sadrzaj>
      <item>Dolce Emme  j.d.o.o. ROVINJ, OIB 68655014770</item>
    </izvorni_sadrzaj>
    <derivirana_varijabla naziv="DomainObject.Predmet.ProtuStrankaListFormatedOIB_1">
      <item>Dolce Emme  j.d.o.o. ROVINJ, OIB 68655014770</item>
    </derivirana_varijabla>
  </DomainObject.Predmet.ProtuStrankaListFormatedOIB>
  <DomainObject.Predmet.ProtuStrankaListFormatedWithAdress>
    <izvorni_sadrzaj>
      <item>Dolce Emme  j.d.o.o. ROVINJ, I. Mažuranića 8, 52210 Rovinj</item>
    </izvorni_sadrzaj>
    <derivirana_varijabla naziv="DomainObject.Predmet.ProtuStrankaListFormatedWithAdress_1">
      <item>Dolce Emme  j.d.o.o. ROVINJ, I. Mažuranića 8, 52210 Rovinj</item>
    </derivirana_varijabla>
  </DomainObject.Predmet.ProtuStrankaListFormatedWithAdress>
  <DomainObject.Predmet.ProtuStrankaListFormatedWithAdressOIB>
    <izvorni_sadrzaj>
      <item>Dolce Emme  j.d.o.o. ROVINJ, OIB 68655014770, I. Mažuranića 8, 52210 Rovinj</item>
    </izvorni_sadrzaj>
    <derivirana_varijabla naziv="DomainObject.Predmet.ProtuStrankaListFormatedWithAdressOIB_1">
      <item>Dolce Emme  j.d.o.o. ROVINJ, OIB 68655014770, I. Mažuranića 8, 52210 Rovinj</item>
    </derivirana_varijabla>
  </DomainObject.Predmet.ProtuStrankaListFormatedWithAdressOIB>
  <DomainObject.Predmet.ProtuStrankaListNazivFormated>
    <izvorni_sadrzaj>
      <item>Dolce Emme  j.d.o.o. ROVINJ</item>
    </izvorni_sadrzaj>
    <derivirana_varijabla naziv="DomainObject.Predmet.ProtuStrankaListNazivFormated_1">
      <item>Dolce Emme  j.d.o.o. ROVINJ</item>
    </derivirana_varijabla>
  </DomainObject.Predmet.ProtuStrankaListNazivFormated>
  <DomainObject.Predmet.ProtuStrankaListNazivFormatedOIB>
    <izvorni_sadrzaj>
      <item>Dolce Emme  j.d.o.o. ROVINJ, OIB 68655014770</item>
    </izvorni_sadrzaj>
    <derivirana_varijabla naziv="DomainObject.Predmet.ProtuStrankaListNazivFormatedOIB_1">
      <item>Dolce Emme  j.d.o.o. ROVINJ, OIB 68655014770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Dolce Emme  j.d.o.o. ROVINJ</izvorni_sadrzaj>
    <derivirana_varijabla naziv="DomainObject.Predmet.ProtustrankaIDrugi_1">Dolce Emme 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Dolce Emme  j.d.o.o. ROVINJ, OIB 68655014770, I. Mažuranića 8, 52210 Rovinj</izvorni_sadrzaj>
    <derivirana_varijabla naziv="DomainObject.Predmet.ProtustrankaIDrugiAdressOIB_1">Dolce Emme  j.d.o.o. ROVINJ, OIB 68655014770, I. Mažuranića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Dolce Emme  j.d.o.o. ROVINJ</item>
    </izvorni_sadrzaj>
    <derivirana_varijabla naziv="DomainObject.Predmet.SudioniciListNaziv_1">
      <item>FINANCIJSKA AGENCIJA, RC RIJEKA, PODRUŽNICA PULA, PULA</item>
      <item>Dolce Emme 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Dolce Emme  j.d.o.o. ROVINJ, OIB 68655014770, I. Mažuranića 8,52210 Rovinj</item>
    </izvorni_sadrzaj>
    <derivirana_varijabla naziv="DomainObject.Predmet.SudioniciListAdressOIB_1">
      <item>FINANCIJSKA AGENCIJA, RC RIJEKA, PODRUŽNICA PULA, PULA, OIB 85821130368, Ulica grada Vukovara 70,10000 Zagreb</item>
      <item>Dolce Emme  j.d.o.o. ROVINJ, OIB 68655014770, I. Mažuranića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68655014770</item>
    </izvorni_sadrzaj>
    <derivirana_varijabla naziv="DomainObject.Predmet.SudioniciListNazivOIB_1">
      <item>, OIB 85821130368</item>
      <item>, OIB 68655014770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0617EA-49FF-455B-B37A-3DD79373A0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1062</properties:Words>
  <properties:Characters>5795</properties:Characters>
  <properties:Lines>129</properties:Lines>
  <properties:Paragraphs>45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2018-11-14T09:01:00Z</dcterms:created>
  <dc:creator>msimicic</dc:creator>
  <cp:lastModifiedBy>Sanja Lakošeljac</cp:lastModifiedBy>
  <cp:lastPrinted>2018-11-14T12:57:00Z</cp:lastPrinted>
  <dcterms:modified xmlns:xsi="http://www.w3.org/2001/XMLSchema-instance" xsi:type="dcterms:W3CDTF">2018-11-14T12:57:00Z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(St-283-18-6 Rješenje-poziv vjerovnicima da uplate predujam - FINA ZAPLJENILA.docx)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