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ba81" w14:paraId="d63ba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E2425" w:rsidP="004E2425" w:rsidR="004E2425">
      <w:pPr>
        <w:pStyle w:val="Bezproreda"/>
        <w:ind w:firstLine="708" w:left="4956"/>
      </w:pPr>
      <w:r>
        <w:t>1 St-1412/2016-2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  <w:jc w:val="center"/>
      </w:pPr>
      <w:r>
        <w:t>R E P U B L I K A       H R V A T S K A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  <w:jc w:val="center"/>
      </w:pPr>
      <w:r>
        <w:t>R J E Š E N J E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 xml:space="preserve">TRGOVAČKI SUD U BJELOVARU, po  sucu Branki Pleskalt,  u predmetu predlagatelja FINA RC Zagreb, Podružnica Bjelovar, protiv dužnika PUB j. 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01644840973, dana 23. siječnja  2017. godine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  <w:jc w:val="center"/>
      </w:pPr>
      <w:r>
        <w:t>r i j e š i o     j e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PUB j. 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01644840973.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  <w:jc w:val="center"/>
      </w:pPr>
      <w:r>
        <w:t>20. veljače  2017. godine u 9,45 sati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4E2425" w:rsidP="004E2425" w:rsidR="004E2425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Stevo Golubović iz </w:t>
      </w:r>
      <w:proofErr w:type="spellStart"/>
      <w:r>
        <w:t>Trojstvenog</w:t>
      </w:r>
      <w:proofErr w:type="spellEnd"/>
      <w:r>
        <w:t xml:space="preserve"> Markovca.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 xml:space="preserve">III Poziva se zastupnik po Zakonu dužnika Stevo Golubović, da u roku od 8 dana dostavi na spis ovjerovljeni popis imovine i obveza stečajnog dužnika. 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  <w:jc w:val="center"/>
      </w:pPr>
      <w:r>
        <w:t>Obrazloženje</w:t>
      </w:r>
    </w:p>
    <w:p w:rsidRDefault="004E2425" w:rsidP="004E2425" w:rsidR="004E2425">
      <w:pPr>
        <w:pStyle w:val="Bezproreda"/>
      </w:pPr>
    </w:p>
    <w:p w:rsidRDefault="004E2425" w:rsidP="004E2425" w:rsidR="004E2425">
      <w:r>
        <w:t xml:space="preserve">Predlagatelj FINA RC Zagreb, Podružnica Bjelovar  je   dana 22.  studenog  2016. godine   podnijela je   prijedlog za otvaranje stečajnog postupka nad  dužnikom  dužnika  PUB j. 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01644840973.</w:t>
      </w:r>
    </w:p>
    <w:p w:rsidRDefault="004E2425" w:rsidP="004E2425" w:rsidR="004E2425"/>
    <w:p w:rsidRDefault="004E2425" w:rsidP="004E2425" w:rsidR="004E2425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E2425" w:rsidP="004E2425" w:rsidR="004E2425">
      <w:pPr>
        <w:pStyle w:val="Bezproreda"/>
      </w:pPr>
    </w:p>
    <w:p w:rsidRDefault="004E2425" w:rsidP="004E2425" w:rsidR="004E2425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PUB j. 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 a u skladu s  odredbom članka 115. Stečajnog zakona. 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>Temeljem iznijetog riješeno je kao u izreci.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 xml:space="preserve">Bjelovar,   23. siječnja  2017.   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</w:p>
    <w:p w:rsidRDefault="004E2425" w:rsidP="004E2425" w:rsidR="004E242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E2425" w:rsidP="004E2425" w:rsidR="004E2425">
      <w:pPr>
        <w:pStyle w:val="Bezproreda"/>
      </w:pPr>
      <w:r>
        <w:t>Dna: predlagatelja- putem e-oglasne ploče suda</w:t>
      </w:r>
    </w:p>
    <w:p w:rsidRDefault="004E2425" w:rsidP="004E2425" w:rsidR="004E2425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 – putem e-oglasne ploče suda</w:t>
      </w:r>
    </w:p>
    <w:p w:rsidRDefault="004E2425" w:rsidP="004E2425" w:rsidR="004E2425">
      <w:pPr>
        <w:pStyle w:val="Bezproreda"/>
      </w:pPr>
      <w:r>
        <w:t xml:space="preserve">        ROČ. 20. 02. 2017. u  9,45</w:t>
      </w:r>
    </w:p>
    <w:p w:rsidRDefault="004E2425" w:rsidP="004E2425" w:rsidR="004E2425">
      <w:pPr>
        <w:pStyle w:val="Bezproreda"/>
      </w:pPr>
      <w:r>
        <w:t>Bjelovar, 23. 01. 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425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72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St-1412/2016-2</izvorni_sadrzaj>
    <derivirana_varijabla naziv="DomainObject.Oznaka_1">St-1412/2016-2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 jednostavno društvo s ograničenom odgovornošću za ugostiteljstvo</izvorni_sadrzaj>
    <derivirana_varijabla naziv="DomainObject.Predmet.ProtustrankaFormated_1">  PUB jednostavno društvo s ograničenom odgovornošću za ugostiteljstvo</derivirana_varijabla>
  </DomainObject.Predmet.ProtustrankaFormated>
  <DomainObject.Predmet.ProtustrankaFormatedOIB>
    <izvorni_sadrzaj>  PUB jednostavno društvo s ograničenom odgovornošću za ugostiteljstvo, OIB 01644840973</izvorni_sadrzaj>
    <derivirana_varijabla naziv="DomainObject.Predmet.ProtustrankaFormatedOIB_1">  PUB jednostavno društvo s ograničenom odgovornošću za ugostiteljstvo, OIB 01644840973</derivirana_varijabla>
  </DomainObject.Predmet.ProtustrankaFormatedOIB>
  <DomainObject.Predmet.ProtustrankaFormatedWithAdress>
    <izvorni_sadrzaj> PUB jednostavno društvo s ograničenom odgovornošću za ugostiteljstvo, Franje Klvanje 3/A, 43000 Trojstveni Markovac</izvorni_sadrzaj>
    <derivirana_varijabla naziv="DomainObject.Predmet.ProtustrankaFormatedWithAdress_1"> PUB jednostavno društvo s ograničenom odgovornošću za ugostiteljstvo, Franje Klvanje 3/A, 43000 Trojstveni Markovac</derivirana_varijabla>
  </DomainObject.Predmet.ProtustrankaFormatedWithAdress>
  <DomainObject.Predmet.ProtustrankaFormatedWithAdressOIB>
    <izvorni_sadrzaj> PUB jednostavno društvo s ograničenom odgovornošću za ugostiteljstvo, OIB 01644840973, Franje Klvanje 3/A, 43000 Trojstveni Markovac</izvorni_sadrzaj>
    <derivirana_varijabla naziv="DomainObject.Predmet.ProtustrankaFormatedWithAdressOIB_1"> PUB jednostavno društvo s ograničenom odgovornošću za ugostiteljstvo, OIB 01644840973, Franje Klvanje 3/A, 43000 Trojstveni Markovac</derivirana_varijabla>
  </DomainObject.Predmet.ProtustrankaFormatedWithAdressOIB>
  <DomainObject.Predmet.ProtustrankaWithAdress>
    <izvorni_sadrzaj>PUB jednostavno društvo s ograničenom odgovornošću za ugostiteljstvo Franje Klvanje 3/A, 43000 Trojstveni Markovac</izvorni_sadrzaj>
    <derivirana_varijabla naziv="DomainObject.Predmet.ProtustrankaWithAdress_1">PUB jednostavno društvo s ograničenom odgovornošću za ugostiteljstvo Franje Klvanje 3/A, 43000 Trojstveni Markovac</derivirana_varijabla>
  </DomainObject.Predmet.ProtustrankaWithAdress>
  <DomainObject.Predmet.ProtustrankaWithAdressOIB>
    <izvorni_sadrzaj>PUB jednostavno društvo s ograničenom odgovornošću za ugostiteljstvo, OIB 01644840973, Franje Klvanje 3/A, 43000 Trojstveni Markovac</izvorni_sadrzaj>
    <derivirana_varijabla naziv="DomainObject.Predmet.ProtustrankaWithAdressOIB_1">PUB jednostavno društvo s ograničenom odgovornošću za ugostiteljstvo, OIB 01644840973, Franje Klvanje 3/A, 43000 Trojstveni Markovac</derivirana_varijabla>
  </DomainObject.Predmet.ProtustrankaWithAdressOIB>
  <DomainObject.Predmet.ProtustrankaNazivFormated>
    <izvorni_sadrzaj>PUB jednostavno društvo s ograničenom odgovornošću za ugostiteljstvo</izvorni_sadrzaj>
    <derivirana_varijabla naziv="DomainObject.Predmet.ProtustrankaNazivFormated_1">PUB jednostavno društvo s ograničenom odgovornošću za ugostiteljstvo</derivirana_varijabla>
  </DomainObject.Predmet.ProtustrankaNazivFormated>
  <DomainObject.Predmet.ProtustrankaNazivFormatedOIB>
    <izvorni_sadrzaj>PUB jednostavno društvo s ograničenom odgovornošću za ugostiteljstvo, OIB 01644840973</izvorni_sadrzaj>
    <derivirana_varijabla naziv="DomainObject.Predmet.ProtustrankaNazivFormatedOIB_1">PUB jednostavno društvo s ograničenom odgovornošću za ugostiteljstvo, OIB 01644840973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PUB jednostavno društvo s ograničenom odgovornošću za ugostiteljstvo</item>
    </izvorni_sadrzaj>
    <derivirana_varijabla naziv="DomainObject.Predmet.ProtuStrankaListFormated_1">
      <item>PUB jednostavno društvo s ograničenom odgovornošću za ugostiteljstvo</item>
    </derivirana_varijabla>
  </DomainObject.Predmet.ProtuStrankaListFormated>
  <DomainObject.Predmet.ProtuStrankaListFormatedOIB>
    <izvorni_sadrzaj>
      <item>PUB jednostavno društvo s ograničenom odgovornošću za ugostiteljstvo, OIB 01644840973</item>
    </izvorni_sadrzaj>
    <derivirana_varijabla naziv="DomainObject.Predmet.ProtuStrankaListFormatedOIB_1">
      <item>PUB jednostavno društvo s ograničenom odgovornošću za ugostiteljstvo, OIB 01644840973</item>
    </derivirana_varijabla>
  </DomainObject.Predmet.ProtuStrankaListFormatedOIB>
  <DomainObject.Predmet.ProtuStrankaListFormatedWithAdress>
    <izvorni_sadrzaj>
      <item>PUB jednostavno društvo s ograničenom odgovornošću za ugostiteljstvo, Franje Klvanje 3/A, 43000 Trojstveni Markovac</item>
    </izvorni_sadrzaj>
    <derivirana_varijabla naziv="DomainObject.Predmet.ProtuStrankaListFormatedWithAdress_1">
      <item>PUB jednostavno društvo s ograničenom odgovornošću za ugostiteljstvo, Franje Klvanje 3/A, 43000 Trojstveni Markovac</item>
    </derivirana_varijabla>
  </DomainObject.Predmet.ProtuStrankaListFormatedWithAdress>
  <DomainObject.Predmet.ProtuStrankaListFormatedWithAdressOIB>
    <izvorni_sadrzaj>
      <item>PUB jednostavno društvo s ograničenom odgovornošću za ugostiteljstvo, OIB 01644840973, Franje Klvanje 3/A, 43000 Trojstveni Markovac</item>
    </izvorni_sadrzaj>
    <derivirana_varijabla naziv="DomainObject.Predmet.ProtuStrankaListFormatedWithAdressOIB_1">
      <item>PUB jednostavno društvo s ograničenom odgovornošću za ugostiteljstvo, OIB 01644840973, Franje Klvanje 3/A, 43000 Trojstveni Markovac</item>
    </derivirana_varijabla>
  </DomainObject.Predmet.ProtuStrankaListFormatedWithAdressOIB>
  <DomainObject.Predmet.ProtuStrankaListNazivFormated>
    <izvorni_sadrzaj>
      <item>PUB jednostavno društvo s ograničenom odgovornošću za ugostiteljstvo</item>
    </izvorni_sadrzaj>
    <derivirana_varijabla naziv="DomainObject.Predmet.ProtuStrankaListNazivFormated_1">
      <item>PUB jednostavno društvo s ograničenom odgovornošću za ugostiteljstvo</item>
    </derivirana_varijabla>
  </DomainObject.Predmet.ProtuStrankaListNazivFormated>
  <DomainObject.Predmet.ProtuStrankaListNazivFormatedOIB>
    <izvorni_sadrzaj>
      <item>PUB jednostavno društvo s ograničenom odgovornošću za ugostiteljstvo, OIB 01644840973</item>
    </izvorni_sadrzaj>
    <derivirana_varijabla naziv="DomainObject.Predmet.ProtuStrankaListNazivFormatedOIB_1">
      <item>PUB jednostavno društvo s ograničenom odgovornošću za ugostiteljstvo, OIB 01644840973</item>
    </derivirana_varijabla>
  </DomainObject.Predmet.ProtuStrankaListNazivFormatedOIB>
  <DomainObject.Predmet.OstaliListFormated>
    <izvorni_sadrzaj>
      <item>Stevo Golubović</item>
    </izvorni_sadrzaj>
    <derivirana_varijabla naziv="DomainObject.Predmet.OstaliListFormated_1">
      <item>Stevo Golubović</item>
    </derivirana_varijabla>
  </DomainObject.Predmet.OstaliListFormated>
  <DomainObject.Predmet.OstaliListFormatedOIB>
    <izvorni_sadrzaj>
      <item>Stevo Golubović, OIB 65164573008</item>
    </izvorni_sadrzaj>
    <derivirana_varijabla naziv="DomainObject.Predmet.OstaliListFormatedOIB_1">
      <item>Stevo Golubović, OIB 65164573008</item>
    </derivirana_varijabla>
  </DomainObject.Predmet.OstaliListFormatedOIB>
  <DomainObject.Predmet.OstaliListFormatedWithAdress>
    <izvorni_sadrzaj>
      <item>Stevo Golubović, Trojstveni Markovac, Franje Klvanje 3/A., 43000 Bjelovar</item>
    </izvorni_sadrzaj>
    <derivirana_varijabla naziv="DomainObject.Predmet.OstaliListFormatedWithAdress_1">
      <item>Stevo Golubović, Trojstveni Markovac, Franje Klvanje 3/A., 43000 Bjelovar</item>
    </derivirana_varijabla>
  </DomainObject.Predmet.OstaliListFormatedWithAdress>
  <DomainObject.Predmet.OstaliListFormatedWithAdressOIB>
    <izvorni_sadrzaj>
      <item>Stevo Golubović, OIB 65164573008, Trojstveni Markovac, Franje Klvanje 3/A., 43000 Bjelovar</item>
    </izvorni_sadrzaj>
    <derivirana_varijabla naziv="DomainObject.Predmet.OstaliListFormatedWithAdressOIB_1">
      <item>Stevo Golubović, OIB 65164573008, Trojstveni Markovac, Franje Klvanje 3/A., 43000 Bjelovar</item>
    </derivirana_varijabla>
  </DomainObject.Predmet.OstaliListFormatedWithAdressOIB>
  <DomainObject.Predmet.OstaliListNazivFormated>
    <izvorni_sadrzaj>
      <item>Stevo Golubović</item>
    </izvorni_sadrzaj>
    <derivirana_varijabla naziv="DomainObject.Predmet.OstaliListNazivFormated_1">
      <item>Stevo Golubović</item>
    </derivirana_varijabla>
  </DomainObject.Predmet.OstaliListNazivFormated>
  <DomainObject.Predmet.OstaliListNazivFormatedOIB>
    <izvorni_sadrzaj>
      <item>Stevo Golubović, OIB 65164573008</item>
    </izvorni_sadrzaj>
    <derivirana_varijabla naziv="DomainObject.Predmet.OstaliListNazivFormatedOIB_1">
      <item>Stevo Golubović, OIB 65164573008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St-1412/2016-2</izvorni_sadrzaj>
    <derivirana_varijabla naziv="DomainObject.PoslovniBrojDokumenta_1">St-1412/2016-2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PUB jednostavno društvo s ograničenom odgovornošću za ugostiteljstvo</izvorni_sadrzaj>
    <derivirana_varijabla naziv="DomainObject.Predmet.ProtustrankaIDrugi_1">PUB jednostavno društvo s ograničenom odgovornošću za ugostiteljstvo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PUB jednostavno društvo s ograničenom odgovornošću za ugostiteljstvo, OIB 01644840973, Franje Klvanje 3/A, 43000 Trojstveni Markovac</izvorni_sadrzaj>
    <derivirana_varijabla naziv="DomainObject.Predmet.ProtustrankaIDrugiAdressOIB_1">PUB jednostavno društvo s ograničenom odgovornošću za ugostiteljstvo, OIB 01644840973, Franje Klvanje 3/A,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PUB jednostavno društvo s ograničenom odgovornošću za ugostiteljstvo</item>
      <item>Stevo Golubović</item>
    </izvorni_sadrzaj>
    <derivirana_varijabla naziv="DomainObject.Predmet.SudioniciListNaziv_1">
      <item>FINANCIJSKA AGENCIJA, RC ZAGREB, Podružnica Bjelovar</item>
      <item>PUB jednostavno društvo s ograničenom odgovornošću za ugostiteljstvo</item>
      <item>Stevo Golubović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PUB jednostavno društvo s ograničenom odgovornošću za ugostiteljstvo, OIB 01644840973, Franje Klvanje 3/A,43000 Trojstveni Markovac</item>
      <item>Stevo Golubović, OIB 65164573008, Trojstveni Markovac, Franje Klvanje 3/A.,43000 Bjelovar</item>
    </izvorni_sadrzaj>
    <derivirana_varijabla naziv="DomainObject.Predmet.SudioniciListAdressOIB_1">
      <item>FINANCIJSKA AGENCIJA, RC ZAGREB, Podružnica Bjelovar, OIB 85821130368, F. Supila 4,43000 Bjelovar</item>
      <item>PUB jednostavno društvo s ograničenom odgovornošću za ugostiteljstvo, OIB 01644840973, Franje Klvanje 3/A,43000 Trojstveni Markovac</item>
      <item>Stevo Golubović, OIB 65164573008, Trojstveni Markovac, Franje Klvanje 3/A.,43000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A799C-934F-4B16-8334-8BD2C9415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2222</properties:Characters>
  <properties:Lines>79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2017-01-23T07:55:00Z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St-1412/2016-2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