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9ee6" w14:paraId="57e9ee6" w:rsidRDefault="0099401F" w:rsidP="00910611" w:rsidR="009940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01F" w:rsidP="00910611" w:rsidR="0099401F">
      <w:r>
        <w:rPr>
          <w:rFonts w:eastAsia="MS Mincho"/>
        </w:rPr>
        <w:t>REPUBLIKA HRVATSKA</w:t>
      </w:r>
    </w:p>
    <w:p w:rsidRDefault="0099401F" w:rsidP="00910611" w:rsidR="0099401F">
      <w:r>
        <w:rPr>
          <w:rFonts w:eastAsia="MS Mincho"/>
        </w:rPr>
        <w:t>TRGOVAČKI SUD U RIJECI</w:t>
      </w:r>
    </w:p>
    <w:p w:rsidRDefault="0099401F" w:rsidR="009940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1A8D">
      <w:r w:rsidRPr="008B1A8D">
        <w:tab/>
      </w:r>
    </w:p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98719A" w:rsidP="0073588E" w:rsidR="0098719A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D84231">
        <w:t>4. studenoga</w:t>
      </w:r>
      <w:r w:rsidR="00922CBA" w:rsidRPr="008B1A8D">
        <w:t xml:space="preserve"> 201</w:t>
      </w:r>
      <w:r w:rsidR="008A04C9">
        <w:t>6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A04C9" w:rsidR="008E00DF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D84231">
        <w:rPr>
          <w:rFonts w:hAnsi="Times New Roman" w:ascii="Times New Roman"/>
          <w:sz w:val="24"/>
          <w:szCs w:val="24"/>
        </w:rPr>
        <w:t>Azra Tahiraj</w:t>
      </w:r>
      <w:r w:rsidR="008E00DF">
        <w:rPr>
          <w:rFonts w:hAnsi="Times New Roman" w:ascii="Times New Roman"/>
          <w:sz w:val="24"/>
          <w:szCs w:val="24"/>
        </w:rPr>
        <w:t xml:space="preserve">, </w:t>
      </w:r>
      <w:r w:rsidR="00D84231">
        <w:rPr>
          <w:rFonts w:hAnsi="Times New Roman" w:ascii="Times New Roman"/>
          <w:sz w:val="24"/>
          <w:szCs w:val="24"/>
        </w:rPr>
        <w:t xml:space="preserve">Krmpotska </w:t>
      </w:r>
      <w:r w:rsidR="008E00DF">
        <w:rPr>
          <w:rFonts w:hAnsi="Times New Roman" w:ascii="Times New Roman"/>
          <w:sz w:val="24"/>
          <w:szCs w:val="24"/>
        </w:rPr>
        <w:t>3, Novi Vinodolski</w:t>
      </w:r>
      <w:r w:rsidR="008A04C9">
        <w:rPr>
          <w:rFonts w:hAnsi="Times New Roman" w:ascii="Times New Roman"/>
          <w:sz w:val="24"/>
          <w:szCs w:val="24"/>
        </w:rPr>
        <w:t xml:space="preserve">, OIB </w:t>
      </w:r>
      <w:r w:rsidR="00D84231">
        <w:rPr>
          <w:rFonts w:hAnsi="Times New Roman" w:ascii="Times New Roman"/>
          <w:sz w:val="24"/>
          <w:szCs w:val="24"/>
        </w:rPr>
        <w:t>2756</w:t>
      </w:r>
      <w:r w:rsidR="00807996">
        <w:rPr>
          <w:rFonts w:hAnsi="Times New Roman" w:ascii="Times New Roman"/>
          <w:sz w:val="24"/>
          <w:szCs w:val="24"/>
        </w:rPr>
        <w:t xml:space="preserve">, </w:t>
      </w:r>
      <w:r w:rsidR="00C255EC">
        <w:rPr>
          <w:rFonts w:hAnsi="Times New Roman" w:ascii="Times New Roman"/>
          <w:sz w:val="24"/>
          <w:szCs w:val="24"/>
        </w:rPr>
        <w:t xml:space="preserve">na radnom mjestu </w:t>
      </w:r>
      <w:r w:rsidR="008E00DF">
        <w:rPr>
          <w:rFonts w:hAnsi="Times New Roman" w:ascii="Times New Roman"/>
          <w:sz w:val="24"/>
          <w:szCs w:val="24"/>
        </w:rPr>
        <w:t>konobarica</w:t>
      </w:r>
      <w:r w:rsidR="00C255EC">
        <w:rPr>
          <w:rFonts w:hAnsi="Times New Roman" w:ascii="Times New Roman"/>
          <w:sz w:val="24"/>
          <w:szCs w:val="24"/>
        </w:rPr>
        <w:t xml:space="preserve">, </w:t>
      </w:r>
      <w:r w:rsidR="00807996">
        <w:rPr>
          <w:rFonts w:hAnsi="Times New Roman" w:ascii="Times New Roman"/>
          <w:sz w:val="24"/>
          <w:szCs w:val="24"/>
        </w:rPr>
        <w:t>s kojo</w:t>
      </w:r>
      <w:r w:rsidR="00807996"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D84231">
        <w:rPr>
          <w:rFonts w:hAnsi="Times New Roman" w:ascii="Times New Roman"/>
          <w:sz w:val="24"/>
          <w:szCs w:val="24"/>
        </w:rPr>
        <w:t>14. studenoga</w:t>
      </w:r>
      <w:r w:rsidR="008A04C9">
        <w:rPr>
          <w:rFonts w:hAnsi="Times New Roman" w:ascii="Times New Roman"/>
          <w:sz w:val="24"/>
          <w:szCs w:val="24"/>
        </w:rPr>
        <w:t xml:space="preserve"> 2016</w:t>
      </w:r>
      <w:r w:rsidR="00807996">
        <w:rPr>
          <w:rFonts w:hAnsi="Times New Roman" w:ascii="Times New Roman"/>
          <w:sz w:val="24"/>
          <w:szCs w:val="24"/>
        </w:rPr>
        <w:t xml:space="preserve">. godine do </w:t>
      </w:r>
      <w:r w:rsidR="00D84231">
        <w:rPr>
          <w:rFonts w:hAnsi="Times New Roman" w:ascii="Times New Roman"/>
          <w:sz w:val="24"/>
          <w:szCs w:val="24"/>
        </w:rPr>
        <w:t>14. veljače 2017</w:t>
      </w:r>
      <w:r w:rsidR="00807996">
        <w:rPr>
          <w:rFonts w:hAnsi="Times New Roman" w:ascii="Times New Roman"/>
          <w:sz w:val="24"/>
          <w:szCs w:val="24"/>
        </w:rPr>
        <w:t>. godi</w:t>
      </w:r>
      <w:r w:rsidR="00807996" w:rsidRPr="008B1A8D">
        <w:rPr>
          <w:rFonts w:hAnsi="Times New Roman" w:ascii="Times New Roman"/>
          <w:sz w:val="24"/>
          <w:szCs w:val="24"/>
        </w:rPr>
        <w:t>ne</w:t>
      </w:r>
      <w:r w:rsidR="00D84231">
        <w:rPr>
          <w:rFonts w:hAnsi="Times New Roman" w:ascii="Times New Roman"/>
          <w:sz w:val="24"/>
          <w:szCs w:val="24"/>
        </w:rPr>
        <w:t xml:space="preserve"> s plaćom u iznosu od 3.000,00 kn neto i minimalnim pravima koja radniku pripadaju po zakonu.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D84231">
        <w:rPr>
          <w:bCs/>
        </w:rPr>
        <w:t>2. studenoga</w:t>
      </w:r>
      <w:r w:rsidR="008A04C9">
        <w:rPr>
          <w:bCs/>
        </w:rPr>
        <w:t xml:space="preserve"> 2016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</w:t>
      </w:r>
      <w:r w:rsidR="00D84231">
        <w:rPr>
          <w:bCs/>
        </w:rPr>
        <w:t xml:space="preserve">, </w:t>
      </w:r>
      <w:r w:rsidR="00CF1BDA" w:rsidRPr="008B1A8D">
        <w:rPr>
          <w:bCs/>
        </w:rPr>
        <w:t>133/12</w:t>
      </w:r>
      <w:r w:rsidR="00D84231">
        <w:rPr>
          <w:bCs/>
        </w:rPr>
        <w:t xml:space="preserve"> i 71/15</w:t>
      </w:r>
      <w:r w:rsidR="00CF1BDA" w:rsidRPr="008B1A8D">
        <w:rPr>
          <w:bCs/>
        </w:rPr>
        <w:t>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D84231">
        <w:t>4. studenoga</w:t>
      </w:r>
      <w:r w:rsidR="00922CBA" w:rsidRPr="008B1A8D">
        <w:t xml:space="preserve"> 201</w:t>
      </w:r>
      <w:r w:rsidR="008A04C9">
        <w:t>6</w:t>
      </w:r>
      <w:r w:rsidRPr="008B1A8D">
        <w:t>. g.</w:t>
      </w:r>
    </w:p>
    <w:p w:rsidRDefault="00D26637" w:rsidP="0073588E" w:rsidR="00D26637">
      <w:pPr>
        <w:jc w:val="center"/>
      </w:pPr>
    </w:p>
    <w:p w:rsidRDefault="008A04C9" w:rsidP="0073588E" w:rsidR="008A04C9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D201E2" w:rsidR="00D201E2" w:rsidRPr="008B1A8D">
      <w:r w:rsidRPr="008B1A8D">
        <w:lastRenderedPageBreak/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8A04C9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D84231">
        <w:t>4. studenoga</w:t>
      </w:r>
      <w:r w:rsidR="008A04C9">
        <w:t xml:space="preserve"> 2016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5D6" w:rsidR="008F15D6">
      <w:r>
        <w:separator/>
      </w:r>
    </w:p>
  </w:endnote>
  <w:endnote w:id="0" w:type="continuationSeparator">
    <w:p w:rsidRDefault="008F15D6" w:rsidR="008F1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0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5D6" w:rsidR="008F15D6">
      <w:r>
        <w:separator/>
      </w:r>
    </w:p>
  </w:footnote>
  <w:footnote w:id="0" w:type="continuationSeparator">
    <w:p w:rsidRDefault="008F15D6" w:rsidR="008F1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</w:p>
  <w:p w:rsidRDefault="00236531" w:rsidR="00236531" w:rsidRPr="00781D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0249B"/>
    <w:rsid w:val="00126112"/>
    <w:rsid w:val="00127D31"/>
    <w:rsid w:val="001346FA"/>
    <w:rsid w:val="001622F6"/>
    <w:rsid w:val="001645E1"/>
    <w:rsid w:val="00166F96"/>
    <w:rsid w:val="00191B3A"/>
    <w:rsid w:val="00191C72"/>
    <w:rsid w:val="001B4FD4"/>
    <w:rsid w:val="001B56F0"/>
    <w:rsid w:val="001C05C1"/>
    <w:rsid w:val="001C558A"/>
    <w:rsid w:val="001D5070"/>
    <w:rsid w:val="001E3452"/>
    <w:rsid w:val="0022576F"/>
    <w:rsid w:val="00232D16"/>
    <w:rsid w:val="00235845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16123"/>
    <w:rsid w:val="00424E14"/>
    <w:rsid w:val="004306B4"/>
    <w:rsid w:val="00455EB0"/>
    <w:rsid w:val="0046243D"/>
    <w:rsid w:val="004820B0"/>
    <w:rsid w:val="00486CC1"/>
    <w:rsid w:val="004A4618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A04C9"/>
    <w:rsid w:val="008B0C51"/>
    <w:rsid w:val="008B16A3"/>
    <w:rsid w:val="008B1A8D"/>
    <w:rsid w:val="008B384C"/>
    <w:rsid w:val="008B473D"/>
    <w:rsid w:val="008C27DE"/>
    <w:rsid w:val="008D7E40"/>
    <w:rsid w:val="008E00DF"/>
    <w:rsid w:val="008E4425"/>
    <w:rsid w:val="008E6CDE"/>
    <w:rsid w:val="008F15D6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9401F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255EC"/>
    <w:rsid w:val="00C4299F"/>
    <w:rsid w:val="00C61669"/>
    <w:rsid w:val="00C65634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84231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288</properties:Words>
  <properties:Characters>1431</properties:Characters>
  <properties:Lines>54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2016-11-04T13:11:00Z</dcterms:created>
  <dc:creator>M San Grupa</dc:creator>
  <cp:lastModifiedBy>Danijela Fumić</cp:lastModifiedBy>
  <cp:lastPrinted>2016-11-04T13:10:00Z</cp:lastPrinted>
  <dcterms:modified xmlns:xsi="http://www.w3.org/2001/XMLSchema-instance" xsi:type="dcterms:W3CDTF">2016-11-04T13:12:00Z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