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20f1" w14:paraId="8ef20f1" w:rsidRDefault="0003442B" w:rsidR="002641C2" w:rsidRPr="005070E8">
      <w:pPr>
        <w15:collapsed w:val="false"/>
        <w:rPr>
          <w:b/>
        </w:rPr>
      </w:pPr>
      <w:bookmarkStart w:name="_GoBack" w:id="0"/>
      <w:bookmarkEnd w:id="0"/>
      <w:r w:rsidRPr="005070E8">
        <w:tab/>
      </w:r>
      <w:r w:rsidRPr="005070E8">
        <w:tab/>
      </w:r>
      <w:r w:rsidRPr="005070E8">
        <w:tab/>
      </w:r>
      <w:r w:rsidRPr="005070E8">
        <w:tab/>
      </w:r>
      <w:r w:rsidRPr="005070E8">
        <w:tab/>
      </w:r>
      <w:r w:rsidRPr="005070E8">
        <w:tab/>
      </w:r>
      <w:r w:rsidRPr="005070E8">
        <w:tab/>
      </w:r>
      <w:r w:rsidRPr="005070E8">
        <w:tab/>
        <w:t xml:space="preserve">      </w:t>
      </w:r>
      <w:proofErr w:type="spellStart"/>
      <w:r w:rsidR="00FE4BFB" w:rsidRPr="005070E8">
        <w:rPr>
          <w:b/>
        </w:rPr>
        <w:t>Posl</w:t>
      </w:r>
      <w:proofErr w:type="spellEnd"/>
      <w:r w:rsidR="00FE4BFB" w:rsidRPr="005070E8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5070E8">
          <w:rPr>
            <w:b/>
          </w:rPr>
          <w:t>7 St</w:t>
        </w:r>
      </w:smartTag>
      <w:r w:rsidR="002558C7" w:rsidRPr="005070E8">
        <w:rPr>
          <w:b/>
        </w:rPr>
        <w:t xml:space="preserve">. </w:t>
      </w:r>
      <w:r w:rsidR="005070E8" w:rsidRPr="005070E8">
        <w:rPr>
          <w:b/>
        </w:rPr>
        <w:t>937</w:t>
      </w:r>
      <w:r w:rsidR="00384AC2" w:rsidRPr="005070E8">
        <w:rPr>
          <w:b/>
        </w:rPr>
        <w:t>/16</w:t>
      </w:r>
      <w:r w:rsidR="00F47553" w:rsidRPr="005070E8">
        <w:rPr>
          <w:b/>
        </w:rPr>
        <w:t xml:space="preserve"> </w:t>
      </w:r>
    </w:p>
    <w:p w:rsidRDefault="00DE2974" w:rsidR="00DE2974" w:rsidRPr="005070E8">
      <w:pPr>
        <w:rPr>
          <w:b/>
        </w:rPr>
      </w:pPr>
    </w:p>
    <w:p w:rsidRDefault="00F4377A" w:rsidR="00FE4BFB" w:rsidRPr="005070E8">
      <w:pPr>
        <w:ind w:firstLine="708"/>
        <w:rPr>
          <w:b/>
        </w:rPr>
      </w:pPr>
      <w:r w:rsidRPr="005070E8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5070E8">
      <w:pPr>
        <w:rPr>
          <w:b/>
        </w:rPr>
      </w:pPr>
      <w:r w:rsidRPr="005070E8">
        <w:rPr>
          <w:b/>
        </w:rPr>
        <w:t>REPUBLIKA HRVATSKA</w:t>
      </w:r>
    </w:p>
    <w:p w:rsidRDefault="00FE4BFB" w:rsidR="00FE4BFB" w:rsidRPr="005070E8">
      <w:pPr>
        <w:rPr>
          <w:b/>
        </w:rPr>
      </w:pPr>
      <w:r w:rsidRPr="005070E8">
        <w:rPr>
          <w:b/>
        </w:rPr>
        <w:t>TRGOVAČKI SUD U SPLITU</w:t>
      </w:r>
    </w:p>
    <w:p w:rsidRDefault="00FE4BFB" w:rsidR="00FE4BFB" w:rsidRPr="005070E8">
      <w:pPr>
        <w:rPr>
          <w:b/>
        </w:rPr>
      </w:pPr>
      <w:r w:rsidRPr="005070E8">
        <w:rPr>
          <w:b/>
        </w:rPr>
        <w:t>STALNA SLUŽBA U DUBROVNIKU</w:t>
      </w:r>
    </w:p>
    <w:p w:rsidRDefault="00FE4BFB" w:rsidR="00FE4BFB" w:rsidRPr="005070E8">
      <w:pPr>
        <w:rPr>
          <w:b/>
        </w:rPr>
      </w:pPr>
      <w:r w:rsidRPr="005070E8">
        <w:rPr>
          <w:b/>
        </w:rPr>
        <w:t>Dubrovnik, Dr. A. Starčevića 23</w:t>
      </w:r>
    </w:p>
    <w:p w:rsidRDefault="00FE4BFB" w:rsidP="00044B16" w:rsidR="00044B16" w:rsidRPr="005070E8">
      <w:pPr>
        <w:jc w:val="both"/>
        <w:rPr>
          <w:b/>
        </w:rPr>
      </w:pPr>
      <w:r w:rsidRPr="005070E8">
        <w:rPr>
          <w:b/>
        </w:rPr>
        <w:t xml:space="preserve"> </w:t>
      </w:r>
    </w:p>
    <w:p w:rsidRDefault="00553C1C" w:rsidP="00044B16" w:rsidR="00553C1C" w:rsidRPr="005070E8">
      <w:pPr>
        <w:jc w:val="both"/>
        <w:rPr>
          <w:b/>
        </w:rPr>
      </w:pPr>
    </w:p>
    <w:p w:rsidRDefault="00553C1C" w:rsidP="00044B16" w:rsidR="00553C1C" w:rsidRPr="005070E8">
      <w:pPr>
        <w:jc w:val="both"/>
        <w:rPr>
          <w:b/>
        </w:rPr>
      </w:pPr>
    </w:p>
    <w:p w:rsidRDefault="00AB6120" w:rsidP="00354839" w:rsidR="002641C2" w:rsidRPr="005070E8">
      <w:pPr>
        <w:jc w:val="center"/>
        <w:rPr>
          <w:b/>
        </w:rPr>
      </w:pPr>
      <w:r w:rsidRPr="005070E8">
        <w:rPr>
          <w:b/>
        </w:rPr>
        <w:t>R E P U B L I K A  H R V A T S K A</w:t>
      </w:r>
    </w:p>
    <w:p w:rsidRDefault="003F48DE" w:rsidP="00354839" w:rsidR="003F48DE" w:rsidRPr="005070E8">
      <w:pPr>
        <w:jc w:val="center"/>
        <w:rPr>
          <w:b/>
        </w:rPr>
      </w:pPr>
      <w:r w:rsidRPr="005070E8">
        <w:rPr>
          <w:b/>
        </w:rPr>
        <w:t>R J E Š E N J E</w:t>
      </w:r>
    </w:p>
    <w:p w:rsidRDefault="003F48DE" w:rsidP="003F48DE" w:rsidR="003F48DE" w:rsidRPr="005070E8">
      <w:pPr>
        <w:jc w:val="both"/>
      </w:pPr>
    </w:p>
    <w:p w:rsidRDefault="005070E8" w:rsidP="00384AC2" w:rsidR="00A833E4" w:rsidRPr="005070E8">
      <w:pPr>
        <w:ind w:firstLine="708"/>
        <w:jc w:val="both"/>
      </w:pPr>
      <w:r w:rsidRPr="005070E8">
        <w:t xml:space="preserve">Trgovački sud u Splitu, Stalna služba u Dubrovniku, po sucu toga suda Diani </w:t>
      </w:r>
      <w:proofErr w:type="spellStart"/>
      <w:r w:rsidRPr="005070E8">
        <w:t>Butigan</w:t>
      </w:r>
      <w:proofErr w:type="spellEnd"/>
      <w:r w:rsidRPr="005070E8">
        <w:t xml:space="preserve"> Granić, kao stečajnom sucu u stečajnom postupku nad dužnikom PANDA d.o.o. u stečaju, Dubrovnik, I. Zajca 14, OIB: 55113429510, kojeg zastupa stečajni upravitelj Zdravko Kuzmić</w:t>
      </w:r>
      <w:r w:rsidR="00384AC2" w:rsidRPr="005070E8">
        <w:t xml:space="preserve">, </w:t>
      </w:r>
      <w:r w:rsidR="00A833E4" w:rsidRPr="005070E8">
        <w:t>dana</w:t>
      </w:r>
      <w:r w:rsidR="003E39D3" w:rsidRPr="005070E8">
        <w:t xml:space="preserve"> </w:t>
      </w:r>
      <w:r w:rsidRPr="005070E8">
        <w:t>28</w:t>
      </w:r>
      <w:r w:rsidR="003E39D3" w:rsidRPr="005070E8">
        <w:t xml:space="preserve">. </w:t>
      </w:r>
      <w:r w:rsidRPr="005070E8">
        <w:t>veljače</w:t>
      </w:r>
      <w:r w:rsidR="003E39D3" w:rsidRPr="005070E8">
        <w:t xml:space="preserve"> </w:t>
      </w:r>
      <w:r w:rsidR="00CD4F7C" w:rsidRPr="005070E8">
        <w:t>2018</w:t>
      </w:r>
      <w:r w:rsidR="00CD703D" w:rsidRPr="005070E8">
        <w:t>.</w:t>
      </w:r>
      <w:r w:rsidR="00A833E4" w:rsidRPr="005070E8">
        <w:t xml:space="preserve"> godine  </w:t>
      </w:r>
    </w:p>
    <w:p w:rsidRDefault="00A833E4" w:rsidP="00A833E4" w:rsidR="00A833E4" w:rsidRPr="005070E8">
      <w:pPr>
        <w:ind w:firstLine="708"/>
        <w:jc w:val="both"/>
      </w:pPr>
    </w:p>
    <w:p w:rsidRDefault="00A833E4" w:rsidP="00A833E4" w:rsidR="00A833E4" w:rsidRPr="005070E8">
      <w:pPr>
        <w:jc w:val="center"/>
        <w:rPr>
          <w:b/>
        </w:rPr>
      </w:pPr>
      <w:r w:rsidRPr="005070E8">
        <w:rPr>
          <w:b/>
        </w:rPr>
        <w:t>r i j e š i o   j e</w:t>
      </w:r>
    </w:p>
    <w:p w:rsidRDefault="00A833E4" w:rsidP="00A833E4" w:rsidR="00A833E4" w:rsidRPr="005070E8">
      <w:pPr>
        <w:ind w:firstLine="708"/>
        <w:jc w:val="center"/>
        <w:rPr>
          <w:b/>
        </w:rPr>
      </w:pPr>
    </w:p>
    <w:p w:rsidRDefault="00A833E4" w:rsidP="00A833E4" w:rsidR="00A833E4" w:rsidRPr="005070E8">
      <w:pPr>
        <w:jc w:val="both"/>
      </w:pPr>
      <w:r w:rsidRPr="005070E8">
        <w:tab/>
        <w:t xml:space="preserve">Skupština vjerovnika održat će se dana </w:t>
      </w:r>
      <w:r w:rsidR="005070E8" w:rsidRPr="005070E8">
        <w:t>14</w:t>
      </w:r>
      <w:r w:rsidR="003E39D3" w:rsidRPr="005070E8">
        <w:t xml:space="preserve">. </w:t>
      </w:r>
      <w:r w:rsidR="00CD4F7C" w:rsidRPr="005070E8">
        <w:t xml:space="preserve">ožujka  2018.g. u </w:t>
      </w:r>
      <w:r w:rsidR="005070E8" w:rsidRPr="005070E8">
        <w:t>14</w:t>
      </w:r>
      <w:r w:rsidR="003E39D3" w:rsidRPr="005070E8">
        <w:t>,00</w:t>
      </w:r>
      <w:r w:rsidR="00183C0F" w:rsidRPr="005070E8">
        <w:t xml:space="preserve"> sati </w:t>
      </w:r>
      <w:r w:rsidRPr="005070E8">
        <w:t xml:space="preserve">u prostorijama ovog suda, Dr. A. Starčevića  67, sudnica br. </w:t>
      </w:r>
      <w:r w:rsidR="005070E8" w:rsidRPr="005070E8">
        <w:t>1</w:t>
      </w:r>
      <w:r w:rsidRPr="005070E8">
        <w:t>., sa sljedećim dnevnim redom:</w:t>
      </w:r>
    </w:p>
    <w:p w:rsidRDefault="00A833E4" w:rsidP="00A833E4" w:rsidR="00A833E4" w:rsidRPr="005070E8">
      <w:pPr>
        <w:jc w:val="both"/>
      </w:pPr>
    </w:p>
    <w:p w:rsidRDefault="005070E8" w:rsidP="005070E8" w:rsidR="005070E8" w:rsidRPr="005070E8">
      <w:pPr>
        <w:numPr>
          <w:ilvl w:val="0"/>
          <w:numId w:val="1"/>
        </w:numPr>
        <w:jc w:val="both"/>
      </w:pPr>
      <w:r w:rsidRPr="005070E8">
        <w:t>Donošenje odluke o davanju odobrenja stečajnom upravitelju za prodaju robe koja je oštećena poplavom direktnom pogodbom po najboljoj ponuđenoj cijeni, a ukoliko prodaja ne uspije, pokloniti je javnoj ustanovi za zbrinjavanje djece na području Dubrovačko-neretvanske županije .</w:t>
      </w:r>
    </w:p>
    <w:p w:rsidRDefault="00384AC2" w:rsidP="00A833E4" w:rsidR="00384AC2" w:rsidRPr="005070E8">
      <w:pPr>
        <w:jc w:val="center"/>
      </w:pPr>
    </w:p>
    <w:p w:rsidRDefault="00A833E4" w:rsidP="00A833E4" w:rsidR="00A833E4" w:rsidRPr="005070E8"/>
    <w:p w:rsidRDefault="00A833E4" w:rsidP="00A833E4" w:rsidR="00A833E4" w:rsidRPr="005070E8">
      <w:pPr>
        <w:jc w:val="center"/>
        <w:rPr>
          <w:b/>
        </w:rPr>
      </w:pPr>
      <w:r w:rsidRPr="005070E8">
        <w:rPr>
          <w:b/>
        </w:rPr>
        <w:t>U Dubrovniku,</w:t>
      </w:r>
      <w:r w:rsidR="00E816F4" w:rsidRPr="005070E8">
        <w:rPr>
          <w:b/>
        </w:rPr>
        <w:t xml:space="preserve"> </w:t>
      </w:r>
      <w:r w:rsidR="005070E8">
        <w:rPr>
          <w:b/>
        </w:rPr>
        <w:t>28</w:t>
      </w:r>
      <w:r w:rsidR="00183C0F" w:rsidRPr="005070E8">
        <w:rPr>
          <w:b/>
        </w:rPr>
        <w:t xml:space="preserve">. </w:t>
      </w:r>
      <w:r w:rsidR="00CD4F7C" w:rsidRPr="005070E8">
        <w:rPr>
          <w:b/>
        </w:rPr>
        <w:t>veljače</w:t>
      </w:r>
      <w:r w:rsidR="003E39D3" w:rsidRPr="005070E8">
        <w:rPr>
          <w:b/>
        </w:rPr>
        <w:t xml:space="preserve"> </w:t>
      </w:r>
      <w:r w:rsidR="00CD4F7C" w:rsidRPr="005070E8">
        <w:rPr>
          <w:b/>
        </w:rPr>
        <w:t>2018</w:t>
      </w:r>
      <w:r w:rsidRPr="005070E8">
        <w:rPr>
          <w:b/>
        </w:rPr>
        <w:t>. godine</w:t>
      </w:r>
    </w:p>
    <w:p w:rsidRDefault="00A833E4" w:rsidP="00A833E4" w:rsidR="00A833E4" w:rsidRPr="005070E8">
      <w:pPr>
        <w:jc w:val="both"/>
        <w:rPr>
          <w:b/>
        </w:rPr>
      </w:pPr>
    </w:p>
    <w:p w:rsidRDefault="00CD703D" w:rsidP="00A833E4" w:rsidR="00CD703D" w:rsidRPr="005070E8">
      <w:pPr>
        <w:jc w:val="both"/>
        <w:rPr>
          <w:b/>
        </w:rPr>
      </w:pPr>
    </w:p>
    <w:p w:rsidRDefault="00A833E4" w:rsidP="00A833E4" w:rsidR="00A833E4" w:rsidRPr="005070E8">
      <w:pPr>
        <w:jc w:val="both"/>
        <w:rPr>
          <w:b/>
        </w:rPr>
      </w:pPr>
    </w:p>
    <w:p w:rsidRDefault="00A833E4" w:rsidP="00A833E4" w:rsidR="00A833E4" w:rsidRPr="005070E8">
      <w:pPr>
        <w:jc w:val="both"/>
        <w:rPr>
          <w:b/>
        </w:rPr>
      </w:pP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  <w:t>Stečajni sudac:</w:t>
      </w:r>
    </w:p>
    <w:p w:rsidRDefault="008F1316" w:rsidP="00A833E4" w:rsidR="008F1316" w:rsidRPr="005070E8">
      <w:pPr>
        <w:jc w:val="both"/>
        <w:rPr>
          <w:b/>
        </w:rPr>
      </w:pPr>
    </w:p>
    <w:p w:rsidRDefault="00A833E4" w:rsidP="00A833E4" w:rsidR="00A833E4" w:rsidRPr="005070E8">
      <w:pPr>
        <w:jc w:val="both"/>
        <w:rPr>
          <w:b/>
        </w:rPr>
      </w:pP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</w:r>
      <w:r w:rsidRPr="005070E8">
        <w:rPr>
          <w:b/>
        </w:rPr>
        <w:tab/>
        <w:t>Diana Butigan Granić</w:t>
      </w:r>
    </w:p>
    <w:p w:rsidRDefault="00A309DA" w:rsidP="003F48DE" w:rsidR="00A309DA" w:rsidRPr="005070E8">
      <w:pPr>
        <w:jc w:val="both"/>
        <w:rPr>
          <w:b/>
        </w:rPr>
      </w:pPr>
      <w:r w:rsidRPr="005070E8">
        <w:rPr>
          <w:b/>
        </w:rPr>
        <w:t>DN-a:</w:t>
      </w:r>
    </w:p>
    <w:p w:rsidRDefault="00A309DA" w:rsidP="003F48DE" w:rsidR="00A309DA" w:rsidRPr="005070E8">
      <w:pPr>
        <w:jc w:val="both"/>
      </w:pPr>
      <w:r w:rsidRPr="005070E8">
        <w:t xml:space="preserve">- </w:t>
      </w:r>
      <w:r w:rsidR="007E1491" w:rsidRPr="005070E8">
        <w:t>e-</w:t>
      </w:r>
      <w:r w:rsidRPr="005070E8">
        <w:t>oglasna ploča suda</w:t>
      </w:r>
    </w:p>
    <w:p w:rsidRDefault="005B4706" w:rsidP="003F48DE" w:rsidR="005B4706" w:rsidRPr="005070E8">
      <w:pPr>
        <w:jc w:val="both"/>
      </w:pPr>
    </w:p>
    <w:sectPr w:rsidSect="00384AC2" w:rsidR="005B4706" w:rsidRPr="005070E8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C7916"/>
    <w:rsid w:val="00106846"/>
    <w:rsid w:val="00183C0F"/>
    <w:rsid w:val="00195207"/>
    <w:rsid w:val="001A4B35"/>
    <w:rsid w:val="001D1E61"/>
    <w:rsid w:val="002558C7"/>
    <w:rsid w:val="002641C2"/>
    <w:rsid w:val="00301CA6"/>
    <w:rsid w:val="00335CBC"/>
    <w:rsid w:val="00354839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405B0"/>
    <w:rsid w:val="004575FB"/>
    <w:rsid w:val="00481E3C"/>
    <w:rsid w:val="004821EE"/>
    <w:rsid w:val="00487458"/>
    <w:rsid w:val="0048777B"/>
    <w:rsid w:val="004D0B02"/>
    <w:rsid w:val="004E42D2"/>
    <w:rsid w:val="005070E8"/>
    <w:rsid w:val="00553C1C"/>
    <w:rsid w:val="0055583A"/>
    <w:rsid w:val="005920AE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1E44"/>
    <w:rsid w:val="006A784D"/>
    <w:rsid w:val="007078FB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123F"/>
    <w:rsid w:val="00C53922"/>
    <w:rsid w:val="00C71D43"/>
    <w:rsid w:val="00C91B65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92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92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>Slaven Šoša</item>
      <item>Zdravko Kuzmić, stečajni upravitelj</item>
    </izvorni_sadrzaj>
    <derivirana_varijabla naziv="DomainObject.Predmet.OstaliListFormated_1">
      <item>Slaven Šoša</item>
      <item>Zdravko Kuzmić, stečajni upravitelj</item>
    </derivirana_varijabla>
  </DomainObject.Predmet.OstaliListFormated>
  <DomainObject.Predmet.OstaliListFormatedOIB>
    <izvorni_sadrzaj>
      <item>Slaven Šoša</item>
      <item>Zdravko Kuzmić, stečajni upravitelj, OIB 42435648261</item>
    </izvorni_sadrzaj>
    <derivirana_varijabla naziv="DomainObject.Predmet.OstaliListFormatedOIB_1">
      <item>Slaven Šoša</item>
      <item>Zdravko Kuzmić, stečajni upravitelj, OIB 42435648261</item>
    </derivirana_varijabla>
  </DomainObject.Predmet.OstaliListFormatedOIB>
  <DomainObject.Predmet.OstaliListFormatedWithAdress>
    <izvorni_sadrzaj>
      <item>Slaven Šoša</item>
      <item>Zdravko Kuzmić, stečajni upravitelj, Horvatovac 13, 10000 Zagreb</item>
    </izvorni_sadrzaj>
    <derivirana_varijabla naziv="DomainObject.Predmet.OstaliListFormatedWithAdress_1">
      <item>Slaven Šoša</item>
      <item>Zdravko Kuzmić, stečajni upravitelj, Horvatovac 13, 10000 Zagreb</item>
    </derivirana_varijabla>
  </DomainObject.Predmet.OstaliListFormatedWithAdress>
  <DomainObject.Predmet.OstaliListFormatedWithAdressOIB>
    <izvorni_sadrzaj>
      <item>Slaven Šoša</item>
      <item>Zdravko Kuzmić, stečajni upravitelj, OIB 42435648261, Horvatovac 13, 10000 Zagreb</item>
    </izvorni_sadrzaj>
    <derivirana_varijabla naziv="DomainObject.Predmet.OstaliListFormatedWithAdressOIB_1">
      <item>Slaven Šoša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Slaven Šoša</item>
      <item>Zdravko Kuzmić, stečajni upravitelj</item>
    </izvorni_sadrzaj>
    <derivirana_varijabla naziv="DomainObject.Predmet.OstaliListNazivFormated_1">
      <item>Slaven Šoša</item>
      <item>Zdravko Kuzmić, stečajni upravitelj</item>
    </derivirana_varijabla>
  </DomainObject.Predmet.OstaliListNazivFormated>
  <DomainObject.Predmet.OstaliListNazivFormatedOIB>
    <izvorni_sadrzaj>
      <item>Slaven Šoša</item>
      <item>Zdravko Kuzmić, stečajni upravitelj, OIB 42435648261</item>
    </izvorni_sadrzaj>
    <derivirana_varijabla naziv="DomainObject.Predmet.OstaliListNazivFormatedOIB_1">
      <item>Slaven Šoša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PANDA d.o.o. za turizam, trgovinu i usluge</item>
      <item>Slaven Šoša</item>
      <item>Zdravko Kuzmić, stečajni upravitelj</item>
    </izvorni_sadrzaj>
    <derivirana_varijabla naziv="DomainObject.Predmet.SudioniciListNaziv_1">
      <item>FINA, RC Split, Podružnica Dubrovnik</item>
      <item>PANDA d.o.o. za turizam, trgovinu i usluge</item>
      <item>Slaven Šoša</item>
      <item>Zdravko Kuzmić,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</izvorni_sadrzaj>
    <derivirana_varijabla naziv="DomainObject.Predmet.SudioniciListAdressOIB_1">
      <item>FINA, RC Split, Podružnica Dubrovnik, OIB 85821130368, Vukovarska 2,20000 Dubrovnik</item>
      <item>PANDA d.o.o. za turizam, trgovinu i usluge, OIB 55113429510, Ivana Zajca 14,20000 Dubrovnik</item>
      <item>Slaven Šoša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55113429510</item>
      <item>, OIB null</item>
      <item>, OIB 42435648261</item>
    </izvorni_sadrzaj>
    <derivirana_varijabla naziv="DomainObject.Predmet.SudioniciListNazivOIB_1">
      <item>, OIB 85821130368</item>
      <item>, OIB 55113429510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07717-3124-475C-A33F-8BAA6EB23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179</properties:Words>
  <properties:Characters>852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2018-02-28T10:22:00Z</dcterms:created>
  <dc:creator>RH-TDU</dc:creator>
  <cp:lastModifiedBy>Ivana Mendeš</cp:lastModifiedBy>
  <cp:lastPrinted>2018-02-28T10:26:00Z</cp:lastPrinted>
  <dcterms:modified xmlns:xsi="http://www.w3.org/2001/XMLSchema-instance" xsi:type="dcterms:W3CDTF">2018-02-28T10:36:00Z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(937-16 - skupština - zakazivanje za 14.03.18..docx)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