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74bd" w14:paraId="93a74bd" w:rsidRDefault="00F10BD1" w:rsidP="00F10BD1" w:rsidR="00F10BD1" w:rsidRPr="00F10BD1">
      <w:pPr>
        <w15:collapsed w:val="false"/>
      </w:pPr>
      <w:bookmarkStart w:name="_GoBack" w:id="0"/>
      <w:bookmarkEnd w:id="0"/>
      <w:r w:rsidRPr="00F10BD1">
        <w:t xml:space="preserve">                  </w:t>
      </w:r>
      <w:r w:rsidRPr="00F10BD1">
        <w:rPr>
          <w:noProof/>
        </w:rPr>
        <w:drawing>
          <wp:inline distR="0" distL="0" distB="0" distT="0">
            <wp:extent cy="675640" cx="525145"/>
            <wp:effectExtent b="0" r="8255" t="0" l="0"/>
            <wp:docPr descr="HR grb" name="Slika 2" id="9"/>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10BD1">
        <w:t xml:space="preserve">                                                            </w:t>
      </w:r>
    </w:p>
    <w:p w:rsidRDefault="00F10BD1" w:rsidP="00F10BD1" w:rsidR="00F10BD1" w:rsidRPr="00F10BD1">
      <w:r w:rsidRPr="00F10BD1">
        <w:t xml:space="preserve">    REPUBLIKA HRVATSKA </w:t>
      </w:r>
      <w:r w:rsidRPr="00F10BD1">
        <w:tab/>
      </w:r>
      <w:r w:rsidRPr="00F10BD1">
        <w:tab/>
      </w:r>
      <w:r w:rsidRPr="00F10BD1">
        <w:tab/>
      </w:r>
      <w:r w:rsidRPr="00F10BD1">
        <w:tab/>
      </w:r>
      <w:r w:rsidRPr="00F10BD1">
        <w:tab/>
      </w:r>
    </w:p>
    <w:p w:rsidRDefault="00F10BD1" w:rsidP="00F10BD1" w:rsidR="00F10BD1" w:rsidRPr="00F10BD1">
      <w:r w:rsidRPr="00F10BD1">
        <w:t xml:space="preserve"> TRGOVAČKI SUD U PAZINU</w:t>
      </w:r>
    </w:p>
    <w:p w:rsidRDefault="00F10BD1" w:rsidP="00F10BD1" w:rsidR="00F10BD1" w:rsidRPr="00F10BD1">
      <w:r w:rsidRPr="00F10BD1">
        <w:t xml:space="preserve">     5200</w:t>
      </w:r>
      <w:r>
        <w:t xml:space="preserve">0 PAZIN, </w:t>
      </w:r>
      <w:proofErr w:type="spellStart"/>
      <w:r>
        <w:t>Dršćevka</w:t>
      </w:r>
      <w:proofErr w:type="spellEnd"/>
      <w:r>
        <w:t xml:space="preserve"> 1</w:t>
      </w:r>
      <w:r>
        <w:tab/>
      </w:r>
      <w:r>
        <w:tab/>
      </w:r>
      <w:r>
        <w:tab/>
      </w:r>
      <w:r>
        <w:tab/>
      </w:r>
      <w:r>
        <w:tab/>
        <w:t xml:space="preserve">      </w:t>
      </w:r>
      <w:r w:rsidRPr="00F10BD1">
        <w:t>Posl.br.: 2 St-341/16-38</w:t>
      </w:r>
    </w:p>
    <w:p w:rsidRDefault="00F10BD1" w:rsidP="00F10BD1" w:rsidR="00F10BD1" w:rsidRPr="00F10BD1">
      <w:r w:rsidRPr="00F10BD1">
        <w:tab/>
      </w:r>
      <w:r w:rsidRPr="00F10BD1">
        <w:tab/>
      </w:r>
      <w:r w:rsidRPr="00F10BD1">
        <w:tab/>
        <w:t xml:space="preserve">         </w:t>
      </w:r>
      <w:r w:rsidRPr="00F10BD1">
        <w:tab/>
      </w:r>
      <w:r w:rsidRPr="00F10BD1">
        <w:tab/>
      </w:r>
      <w:r w:rsidRPr="00F10BD1">
        <w:tab/>
      </w:r>
      <w:r w:rsidRPr="00F10BD1">
        <w:tab/>
      </w:r>
      <w:r w:rsidRPr="00F10BD1">
        <w:tab/>
        <w:t xml:space="preserve">                       </w:t>
      </w:r>
    </w:p>
    <w:p w:rsidRDefault="00F10BD1" w:rsidP="00F10BD1" w:rsidR="00F10BD1" w:rsidRPr="00F10BD1">
      <w:pPr>
        <w:jc w:val="center"/>
      </w:pPr>
    </w:p>
    <w:p w:rsidRDefault="00F10BD1" w:rsidP="00F10BD1" w:rsidR="00F10BD1" w:rsidRPr="00F10BD1">
      <w:pPr>
        <w:ind w:firstLine="708"/>
        <w:jc w:val="both"/>
      </w:pPr>
    </w:p>
    <w:p w:rsidRDefault="00F10BD1" w:rsidP="00F10BD1" w:rsidR="00F10BD1" w:rsidRPr="00F10BD1">
      <w:pPr>
        <w:ind w:firstLine="708"/>
        <w:jc w:val="both"/>
      </w:pPr>
      <w:r w:rsidRPr="00F10BD1">
        <w:t>Trgovački sud u Pazinu, po stečajnom sucu Adrijani Labinjan Skok, u stečajnom postupku nad stečajnim dužnikom IVGRADNJA d.o.o. u stečaju, Rovinj, Ante Starčevića 35, OIB: 41027495634, 24. studenog 2016. donio je slijedeći</w:t>
      </w:r>
    </w:p>
    <w:p w:rsidRDefault="00F10BD1" w:rsidP="00F10BD1" w:rsidR="00F10BD1"/>
    <w:p w:rsidRDefault="008E2EF1" w:rsidP="00F10BD1" w:rsidR="008E2EF1" w:rsidRPr="00F10BD1"/>
    <w:p w:rsidRDefault="00F10BD1" w:rsidP="00F10BD1" w:rsidR="00F10BD1" w:rsidRPr="00F10BD1">
      <w:pPr>
        <w:jc w:val="center"/>
      </w:pPr>
      <w:r w:rsidRPr="00F10BD1">
        <w:t xml:space="preserve">Z A K LJ U Č A K </w:t>
      </w:r>
    </w:p>
    <w:p w:rsidRDefault="00F10BD1" w:rsidP="00F10BD1" w:rsidR="00F10BD1"/>
    <w:p w:rsidRDefault="008E2EF1" w:rsidP="00F10BD1" w:rsidR="008E2EF1" w:rsidRPr="00F10BD1"/>
    <w:p w:rsidRDefault="00F10BD1" w:rsidP="00F10BD1" w:rsidR="00F10BD1" w:rsidRPr="00F10BD1">
      <w:pPr>
        <w:jc w:val="both"/>
      </w:pPr>
      <w:r w:rsidRPr="00F10BD1">
        <w:tab/>
        <w:t>Pozivaju se stečajni vjerovnici dužnika IVGRADNJA d.o.o. u stečaju, Rovinj, Ante Starčevića 35, OIB: 41027495634, da u roku od 15 dana solidarno uplate predujam za pokriće troškova stečajnog postupka u iznosu od 30.000,00 kuna, na žiro-račun stečajnog dužnika IBAN: HR</w:t>
      </w:r>
      <w:r>
        <w:t>2124020061100800464</w:t>
      </w:r>
      <w:r w:rsidRPr="00F10BD1">
        <w:t>.</w:t>
      </w:r>
    </w:p>
    <w:p w:rsidRDefault="00F10BD1" w:rsidP="00F10BD1" w:rsidR="00F10BD1">
      <w:pPr>
        <w:jc w:val="both"/>
      </w:pPr>
      <w:r w:rsidRPr="00F10BD1">
        <w:t xml:space="preserve">  </w:t>
      </w:r>
      <w:r w:rsidRPr="00F10BD1">
        <w:tab/>
      </w:r>
    </w:p>
    <w:p w:rsidRDefault="008E2EF1" w:rsidP="00F10BD1" w:rsidR="008E2EF1" w:rsidRPr="00F10BD1">
      <w:pPr>
        <w:jc w:val="both"/>
      </w:pPr>
    </w:p>
    <w:p w:rsidRDefault="00F10BD1" w:rsidP="00F10BD1" w:rsidR="00F10BD1" w:rsidRPr="00F10BD1">
      <w:pPr>
        <w:jc w:val="center"/>
      </w:pPr>
      <w:r w:rsidRPr="00F10BD1">
        <w:t>Obrazloženje</w:t>
      </w:r>
    </w:p>
    <w:p w:rsidRDefault="00F10BD1" w:rsidP="00F10BD1" w:rsidR="00F10BD1">
      <w:pPr>
        <w:jc w:val="both"/>
      </w:pPr>
    </w:p>
    <w:p w:rsidRDefault="008E2EF1" w:rsidP="00F10BD1" w:rsidR="008E2EF1" w:rsidRPr="00F10BD1">
      <w:pPr>
        <w:jc w:val="both"/>
      </w:pPr>
    </w:p>
    <w:p w:rsidRDefault="00F10BD1" w:rsidP="00F10BD1" w:rsidR="00D30C93">
      <w:pPr>
        <w:jc w:val="both"/>
      </w:pPr>
      <w:r w:rsidRPr="00F10BD1">
        <w:tab/>
      </w:r>
      <w:r w:rsidR="00D30C93">
        <w:t xml:space="preserve">U izvješću za izvještajno ročište 11.11.2016., kao i na samom ročištu, stečajna upraviteljica ovog stečajnog dužnika predložila je pozvati stečajne vjerovnike da solidarno uplate predujam od 30.000,00 kn za troškove stečajnog postupka, budući da prema njenom utvrđenju, stečajni dužnik, osim nekretnina opterećenih </w:t>
      </w:r>
      <w:proofErr w:type="spellStart"/>
      <w:r w:rsidR="00D30C93">
        <w:t>razlučnim</w:t>
      </w:r>
      <w:proofErr w:type="spellEnd"/>
      <w:r w:rsidR="00D30C93">
        <w:t xml:space="preserve"> pravom, nema druge lako unovčive imovine</w:t>
      </w:r>
      <w:r w:rsidR="00D9549E">
        <w:t xml:space="preserve">. Slijedom navedenog prijedloga a obzirom da je stečajna upraviteljica predvidjela troškove stečajnog postupka za period od jedne godine u iznosu od </w:t>
      </w:r>
      <w:proofErr w:type="spellStart"/>
      <w:r w:rsidR="00D9549E">
        <w:t>cca</w:t>
      </w:r>
      <w:proofErr w:type="spellEnd"/>
      <w:r w:rsidR="00D9549E">
        <w:t xml:space="preserve"> </w:t>
      </w:r>
      <w:r w:rsidR="008E2EF1">
        <w:t>33.700,00 kn, donesena je odluka kao u izreci.</w:t>
      </w:r>
    </w:p>
    <w:p w:rsidRDefault="00D30C93" w:rsidP="00F10BD1" w:rsidR="00D30C93">
      <w:pPr>
        <w:jc w:val="both"/>
      </w:pPr>
    </w:p>
    <w:p w:rsidRDefault="008E2EF1" w:rsidP="00F10BD1" w:rsidR="008E2EF1">
      <w:pPr>
        <w:jc w:val="both"/>
      </w:pPr>
    </w:p>
    <w:p w:rsidRDefault="008E2EF1" w:rsidP="00F10BD1" w:rsidR="00F10BD1">
      <w:pPr>
        <w:jc w:val="center"/>
      </w:pPr>
      <w:r>
        <w:t>U Pazinu</w:t>
      </w:r>
      <w:r w:rsidR="00F10BD1" w:rsidRPr="00F10BD1">
        <w:t xml:space="preserve"> dana </w:t>
      </w:r>
      <w:r>
        <w:t>24. studenog</w:t>
      </w:r>
      <w:r w:rsidR="00F10BD1" w:rsidRPr="00F10BD1">
        <w:t xml:space="preserve"> 2016.</w:t>
      </w:r>
    </w:p>
    <w:p w:rsidRDefault="008E2EF1" w:rsidP="00F10BD1" w:rsidR="008E2EF1" w:rsidRPr="00F10BD1">
      <w:pPr>
        <w:jc w:val="center"/>
      </w:pPr>
    </w:p>
    <w:p w:rsidRDefault="00F10BD1" w:rsidP="00F10BD1" w:rsidR="00F10BD1" w:rsidRPr="00F10BD1">
      <w:pPr>
        <w:jc w:val="center"/>
      </w:pPr>
    </w:p>
    <w:p w:rsidRDefault="00F10BD1" w:rsidP="00F10BD1" w:rsidR="00F10BD1" w:rsidRPr="00F10BD1">
      <w:pPr>
        <w:ind w:firstLine="708" w:left="4248"/>
      </w:pPr>
      <w:r w:rsidRPr="00F10BD1">
        <w:t xml:space="preserve">        </w:t>
      </w:r>
      <w:r w:rsidRPr="00F10BD1">
        <w:tab/>
      </w:r>
      <w:r w:rsidRPr="00F10BD1">
        <w:tab/>
      </w:r>
      <w:r w:rsidR="008E2EF1">
        <w:t xml:space="preserve">         </w:t>
      </w:r>
      <w:r w:rsidRPr="00F10BD1">
        <w:t xml:space="preserve">Stečajni sudac </w:t>
      </w:r>
    </w:p>
    <w:p w:rsidRDefault="008E2EF1" w:rsidP="00F10BD1" w:rsidR="00F10BD1" w:rsidRPr="00F10BD1">
      <w:pPr>
        <w:ind w:firstLine="708" w:left="4248"/>
      </w:pPr>
      <w:r>
        <w:t xml:space="preserve">                      </w:t>
      </w:r>
      <w:r w:rsidR="00F10BD1" w:rsidRPr="00F10BD1">
        <w:t>Adrijana Labinjan Skok, v.r.</w:t>
      </w:r>
    </w:p>
    <w:p w:rsidRDefault="00F10BD1" w:rsidP="00F10BD1" w:rsidR="00F10BD1">
      <w:pPr>
        <w:jc w:val="both"/>
      </w:pPr>
    </w:p>
    <w:p w:rsidRDefault="008E2EF1" w:rsidP="00F10BD1" w:rsidR="008E2EF1">
      <w:pPr>
        <w:jc w:val="both"/>
      </w:pPr>
    </w:p>
    <w:p w:rsidRDefault="008E2EF1" w:rsidP="00F10BD1" w:rsidR="008E2EF1" w:rsidRPr="00F10BD1">
      <w:pPr>
        <w:jc w:val="both"/>
      </w:pPr>
    </w:p>
    <w:p w:rsidRDefault="00F10BD1" w:rsidP="00F10BD1" w:rsidR="00F10BD1" w:rsidRPr="00F10BD1">
      <w:r w:rsidRPr="00F10BD1">
        <w:t>UPUTA O PRAVNOM LIJEKU:</w:t>
      </w:r>
    </w:p>
    <w:p w:rsidRDefault="00F10BD1" w:rsidP="00F10BD1" w:rsidR="00F10BD1" w:rsidRPr="00F10BD1">
      <w:r w:rsidRPr="00F10BD1">
        <w:t>Protiv zaključka nije dopuštena žalba (čl. 11. st. 9. Stečajnog zakona).</w:t>
      </w:r>
    </w:p>
    <w:p w:rsidRDefault="00F10BD1" w:rsidP="00F10BD1" w:rsidR="00F10BD1" w:rsidRPr="00F10BD1"/>
    <w:p w:rsidRDefault="00F10BD1" w:rsidP="00F10BD1" w:rsidR="00F10BD1" w:rsidRPr="00F10BD1">
      <w:r w:rsidRPr="00F10BD1">
        <w:t>DNA:</w:t>
      </w:r>
    </w:p>
    <w:p w:rsidRDefault="00F10BD1" w:rsidP="008E2EF1" w:rsidR="00F10BD1" w:rsidRPr="00F10BD1">
      <w:r w:rsidRPr="00F10BD1">
        <w:t xml:space="preserve">- </w:t>
      </w:r>
      <w:r w:rsidR="008E2EF1">
        <w:t>e-Oglasna ploča sudova (15 dana)</w:t>
      </w:r>
    </w:p>
    <w:p w:rsidRDefault="00F10BD1" w:rsidP="00F10BD1" w:rsidR="00F10BD1" w:rsidRPr="00F10BD1"/>
    <w:p w:rsidRDefault="00565D9B" w:rsidR="00500701" w:rsidRPr="00F10BD1"/>
    <w:sectPr w:rsidSect="001127CD" w:rsidR="00500701" w:rsidRPr="00F10BD1">
      <w:headerReference w:type="even" r:id="rId9"/>
      <w:headerReference w:type="default" r:id="rId10"/>
      <w:pgSz w:h="16838" w:w="11906"/>
      <w:pgMar w:gutter="0" w:footer="708" w:header="708" w:left="1417" w:bottom="56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D9B" w:rsidR="00000000">
      <w:r>
        <w:separator/>
      </w:r>
    </w:p>
  </w:endnote>
  <w:endnote w:id="0" w:type="continuationSeparator">
    <w:p w:rsidRDefault="00565D9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D9B" w:rsidR="00000000">
      <w:r>
        <w:separator/>
      </w:r>
    </w:p>
  </w:footnote>
  <w:footnote w:id="0" w:type="continuationSeparator">
    <w:p w:rsidRDefault="00565D9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EF1"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5D9B" w:rsidR="00FF3A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EF1"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E2EF1" w:rsidR="00FF3AEB">
    <w:pPr>
      <w:pStyle w:val="Zaglavlje"/>
      <w:rPr>
        <w:color w:val="FF0000"/>
      </w:rPr>
    </w:pPr>
    <w:r>
      <w:tab/>
    </w:r>
    <w:r>
      <w:tab/>
    </w:r>
    <w:r>
      <w:rPr>
        <w:sz w:val="23"/>
        <w:szCs w:val="23"/>
      </w:rPr>
      <w:t>Posl.br.: 2 St-52</w:t>
    </w:r>
    <w:r w:rsidRPr="004E5C1B">
      <w:rPr>
        <w:sz w:val="23"/>
        <w:szCs w:val="23"/>
      </w:rPr>
      <w:t>/15-</w:t>
    </w:r>
    <w:r w:rsidRPr="00C1368B">
      <w:rPr>
        <w:color w:val="00B050"/>
        <w:sz w:val="23"/>
        <w:szCs w:val="23"/>
      </w:rPr>
      <w:t>3</w:t>
    </w:r>
  </w:p>
  <w:p w:rsidRDefault="008E2EF1" w:rsidR="00181784">
    <w:pPr>
      <w:pStyle w:val="Zaglavlje"/>
    </w:pPr>
    <w:r>
      <w:tab/>
    </w:r>
    <w:r>
      <w:tab/>
    </w:r>
  </w:p>
  <w:p w:rsidRDefault="00565D9B" w:rsidR="0018178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BD1"/>
    <w:rsid w:val="00554328"/>
    <w:rsid w:val="00565D9B"/>
    <w:rsid w:val="008E2EF1"/>
    <w:rsid w:val="00985388"/>
    <w:rsid w:val="00D30C93"/>
    <w:rsid w:val="00D9549E"/>
    <w:rsid w:val="00F10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BD1"/>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10BD1"/>
    <w:pPr>
      <w:tabs>
        <w:tab w:pos="4536" w:val="center"/>
        <w:tab w:pos="9072" w:val="right"/>
      </w:tabs>
    </w:pPr>
  </w:style>
  <w:style w:customStyle="true" w:styleId="ZaglavljeChar" w:type="character">
    <w:name w:val="Zaglavlje Char"/>
    <w:basedOn w:val="Zadanifontodlomka"/>
    <w:link w:val="Zaglavlje"/>
    <w:rsid w:val="00F10BD1"/>
    <w:rPr>
      <w:rFonts w:cs="Times New Roman" w:eastAsia="Times New Roman" w:hAnsi="Times New Roman" w:ascii="Times New Roman"/>
      <w:bCs/>
      <w:sz w:val="24"/>
      <w:szCs w:val="24"/>
      <w:lang w:eastAsia="hr-HR"/>
    </w:rPr>
  </w:style>
  <w:style w:styleId="Brojstranice" w:type="character">
    <w:name w:val="page number"/>
    <w:basedOn w:val="Zadanifontodlomka"/>
    <w:rsid w:val="00F10BD1"/>
  </w:style>
  <w:style w:styleId="Tekstbalonia" w:type="paragraph">
    <w:name w:val="Balloon Text"/>
    <w:basedOn w:val="Normal"/>
    <w:link w:val="TekstbaloniaChar"/>
    <w:uiPriority w:val="99"/>
    <w:semiHidden/>
    <w:unhideWhenUsed/>
    <w:rsid w:val="00F10B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BD1"/>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565D9B"/>
    <w:rPr>
      <w:color w:val="808080"/>
      <w:bdr w:space="0" w:sz="0" w:color="auto" w:val="none"/>
      <w:shd w:fill="auto" w:color="auto" w:val="clear"/>
    </w:rPr>
  </w:style>
  <w:style w:customStyle="true" w:styleId="eSPISCCParagraphDefaultFont" w:type="character">
    <w:name w:val="eSPIS_CC_Paragraph Default Font"/>
    <w:basedOn w:val="Zadanifontodlomka"/>
    <w:rsid w:val="00565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D9B"/>
    <w:rPr>
      <w:bdr w:space="0" w:sz="0" w:color="auto" w:val="none"/>
      <w:shd w:fill="FFFFCC" w:color="auto" w:val="clear"/>
      <w:lang w:val="hr-HR"/>
    </w:rPr>
  </w:style>
  <w:style w:customStyle="true" w:styleId="PozadinaSvijetloCrvena" w:type="character">
    <w:name w:val="Pozadina_SvijetloCrvena"/>
    <w:basedOn w:val="eSPISCCParagraphDefaultFont"/>
    <w:rsid w:val="00565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D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BD1"/>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10BD1"/>
    <w:pPr>
      <w:tabs>
        <w:tab w:pos="4536" w:val="center"/>
        <w:tab w:pos="9072" w:val="right"/>
      </w:tabs>
    </w:pPr>
  </w:style>
  <w:style w:customStyle="1" w:styleId="ZaglavljeChar" w:type="character">
    <w:name w:val="Zaglavlje Char"/>
    <w:basedOn w:val="Zadanifontodlomka"/>
    <w:link w:val="Zaglavlje"/>
    <w:rsid w:val="00F10BD1"/>
    <w:rPr>
      <w:rFonts w:ascii="Times New Roman" w:cs="Times New Roman" w:eastAsia="Times New Roman" w:hAnsi="Times New Roman"/>
      <w:bCs/>
      <w:sz w:val="24"/>
      <w:szCs w:val="24"/>
      <w:lang w:eastAsia="hr-HR"/>
    </w:rPr>
  </w:style>
  <w:style w:styleId="Brojstranice" w:type="character">
    <w:name w:val="page number"/>
    <w:basedOn w:val="Zadanifontodlomka"/>
    <w:rsid w:val="00F10BD1"/>
  </w:style>
  <w:style w:styleId="Tekstbalonia" w:type="paragraph">
    <w:name w:val="Balloon Text"/>
    <w:basedOn w:val="Normal"/>
    <w:link w:val="TekstbaloniaChar"/>
    <w:uiPriority w:val="99"/>
    <w:semiHidden/>
    <w:unhideWhenUsed/>
    <w:rsid w:val="00F10BD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BD1"/>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565D9B"/>
    <w:rPr>
      <w:color w:val="808080"/>
      <w:bdr w:color="auto" w:space="0" w:sz="0" w:val="none"/>
      <w:shd w:color="auto" w:fill="auto" w:val="clear"/>
    </w:rPr>
  </w:style>
  <w:style w:customStyle="1" w:styleId="eSPISCCParagraphDefaultFont" w:type="character">
    <w:name w:val="eSPIS_CC_Paragraph Default Font"/>
    <w:basedOn w:val="Zadanifontodlomka"/>
    <w:rsid w:val="00565D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D9B"/>
    <w:rPr>
      <w:bdr w:color="auto" w:space="0" w:sz="0" w:val="none"/>
      <w:shd w:color="auto" w:fill="FFFFCC" w:val="clear"/>
      <w:lang w:val="hr-HR"/>
    </w:rPr>
  </w:style>
  <w:style w:customStyle="1" w:styleId="PozadinaSvijetloCrvena" w:type="character">
    <w:name w:val="Pozadina_SvijetloCrvena"/>
    <w:basedOn w:val="eSPISCCParagraphDefaultFont"/>
    <w:rsid w:val="00565D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D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sivi registrator (prijave tražbina)
od dana 19.9.2016. str.125</izvorni_sadrzaj>
    <derivirana_varijabla naziv="DomainObject.Predmet.Opis_1">prileži sivi registrator (prijave tražbina)
od dana 19.9.2016. str.125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St-341/2016</izvorni_sadrzaj>
    <derivirana_varijabla naziv="DomainObject.Predmet.OznakaBroj_1">St-341/2016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2 OVR-68/16, Ovr-78/16</izvorni_sadrzaj>
    <derivirana_varijabla naziv="DomainObject.Predmet.PrimjedbaSuca_1">VEZA: 2 OVR-68/16, Ovr-78/16</derivirana_varijabla>
  </DomainObject.Predmet.PrimjedbaSuca>
  <DomainObject.Predmet.PrimjedbaUpisnicara>
    <izvorni_sadrzaj/>
    <derivirana_varijabla naziv="DomainObject.Predmet.PrimjedbaUpisnicara_1"/>
  </DomainObject.Predmet.PrimjedbaUpisnicara>
  <DomainObject.Predmet.ProtustrankaFormated>
    <izvorni_sadrzaj>  IVGRADNJA d.o.o., ROVINJ</izvorni_sadrzaj>
    <derivirana_varijabla naziv="DomainObject.Predmet.ProtustrankaFormated_1">  IVGRADNJA d.o.o., ROVINJ</derivirana_varijabla>
  </DomainObject.Predmet.ProtustrankaFormated>
  <DomainObject.Predmet.ProtustrankaFormatedOIB>
    <izvorni_sadrzaj>  IVGRADNJA d.o.o., ROVINJ, OIB 41027495634</izvorni_sadrzaj>
    <derivirana_varijabla naziv="DomainObject.Predmet.ProtustrankaFormatedOIB_1">  IVGRADNJA d.o.o., ROVINJ, OIB 41027495634</derivirana_varijabla>
  </DomainObject.Predmet.ProtustrankaFormatedOIB>
  <DomainObject.Predmet.ProtustrankaFormatedWithAdress>
    <izvorni_sadrzaj> IVGRADNJA d.o.o., ROVINJ, Ante Starčevića 35, 52210 Rovinj</izvorni_sadrzaj>
    <derivirana_varijabla naziv="DomainObject.Predmet.ProtustrankaFormatedWithAdress_1"> IVGRADNJA d.o.o., ROVINJ, Ante Starčevića 35, 52210 Rovinj</derivirana_varijabla>
  </DomainObject.Predmet.ProtustrankaFormatedWithAdress>
  <DomainObject.Predmet.ProtustrankaFormatedWithAdressOIB>
    <izvorni_sadrzaj> IVGRADNJA d.o.o., ROVINJ, OIB 41027495634, Ante Starčevića 35, 52210 Rovinj</izvorni_sadrzaj>
    <derivirana_varijabla naziv="DomainObject.Predmet.ProtustrankaFormatedWithAdressOIB_1"> IVGRADNJA d.o.o., ROVINJ, OIB 41027495634, Ante Starčevića 35, 52210 Rovinj</derivirana_varijabla>
  </DomainObject.Predmet.ProtustrankaFormatedWithAdressOIB>
  <DomainObject.Predmet.ProtustrankaWithAdress>
    <izvorni_sadrzaj>IVGRADNJA d.o.o., ROVINJ Ante Starčevića 35, 52210 Rovinj</izvorni_sadrzaj>
    <derivirana_varijabla naziv="DomainObject.Predmet.ProtustrankaWithAdress_1">IVGRADNJA d.o.o., ROVINJ Ante Starčevića 35, 52210 Rovinj</derivirana_varijabla>
  </DomainObject.Predmet.ProtustrankaWithAdress>
  <DomainObject.Predmet.ProtustrankaWithAdressOIB>
    <izvorni_sadrzaj>IVGRADNJA d.o.o., ROVINJ, OIB 41027495634, Ante Starčevića 35, 52210 Rovinj</izvorni_sadrzaj>
    <derivirana_varijabla naziv="DomainObject.Predmet.ProtustrankaWithAdressOIB_1">IVGRADNJA d.o.o., ROVINJ, OIB 41027495634, Ante Starčevića 35, 52210 Rovinj</derivirana_varijabla>
  </DomainObject.Predmet.ProtustrankaWithAdressOIB>
  <DomainObject.Predmet.ProtustrankaNazivFormated>
    <izvorni_sadrzaj>IVGRADNJA d.o.o., ROVINJ</izvorni_sadrzaj>
    <derivirana_varijabla naziv="DomainObject.Predmet.ProtustrankaNazivFormated_1">IVGRADNJA d.o.o., ROVINJ</derivirana_varijabla>
  </DomainObject.Predmet.ProtustrankaNazivFormated>
  <DomainObject.Predmet.ProtustrankaNazivFormatedOIB>
    <izvorni_sadrzaj>IVGRADNJA d.o.o., ROVINJ, OIB 41027495634</izvorni_sadrzaj>
    <derivirana_varijabla naziv="DomainObject.Predmet.ProtustrankaNazivFormatedOIB_1">IVGRADNJA d.o.o., ROVINJ, OIB 41027495634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8224853.08</izvorni_sadrzaj>
    <derivirana_varijabla naziv="DomainObject.Predmet.TrenutnaVrijednost_1">8224853.08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IVGRADNJA d.o.o., ROVINJ</item>
    </izvorni_sadrzaj>
    <derivirana_varijabla naziv="DomainObject.Predmet.ProtuStrankaListFormated_1">
      <item>IVGRADNJA d.o.o., ROVINJ</item>
    </derivirana_varijabla>
  </DomainObject.Predmet.ProtuStrankaListFormated>
  <DomainObject.Predmet.ProtuStrankaListFormatedOIB>
    <izvorni_sadrzaj>
      <item>IVGRADNJA d.o.o., ROVINJ, OIB 41027495634</item>
    </izvorni_sadrzaj>
    <derivirana_varijabla naziv="DomainObject.Predmet.ProtuStrankaListFormatedOIB_1">
      <item>IVGRADNJA d.o.o., ROVINJ, OIB 41027495634</item>
    </derivirana_varijabla>
  </DomainObject.Predmet.ProtuStrankaListFormatedOIB>
  <DomainObject.Predmet.ProtuStrankaListFormatedWithAdress>
    <izvorni_sadrzaj>
      <item>IVGRADNJA d.o.o., ROVINJ, Ante Starčevića 35, 52210 Rovinj</item>
    </izvorni_sadrzaj>
    <derivirana_varijabla naziv="DomainObject.Predmet.ProtuStrankaListFormatedWithAdress_1">
      <item>IVGRADNJA d.o.o., ROVINJ, Ante Starčevića 35, 52210 Rovinj</item>
    </derivirana_varijabla>
  </DomainObject.Predmet.ProtuStrankaListFormatedWithAdress>
  <DomainObject.Predmet.ProtuStrankaListFormatedWithAdressOIB>
    <izvorni_sadrzaj>
      <item>IVGRADNJA d.o.o., ROVINJ, OIB 41027495634, Ante Starčevića 35, 52210 Rovinj</item>
    </izvorni_sadrzaj>
    <derivirana_varijabla naziv="DomainObject.Predmet.ProtuStrankaListFormatedWithAdressOIB_1">
      <item>IVGRADNJA d.o.o., ROVINJ, OIB 41027495634, Ante Starčevića 35, 52210 Rovinj</item>
    </derivirana_varijabla>
  </DomainObject.Predmet.ProtuStrankaListFormatedWithAdressOIB>
  <DomainObject.Predmet.ProtuStrankaListNazivFormated>
    <izvorni_sadrzaj>
      <item>IVGRADNJA d.o.o., ROVINJ</item>
    </izvorni_sadrzaj>
    <derivirana_varijabla naziv="DomainObject.Predmet.ProtuStrankaListNazivFormated_1">
      <item>IVGRADNJA d.o.o., ROVINJ</item>
    </derivirana_varijabla>
  </DomainObject.Predmet.ProtuStrankaListNazivFormated>
  <DomainObject.Predmet.ProtuStrankaListNazivFormatedOIB>
    <izvorni_sadrzaj>
      <item>IVGRADNJA d.o.o., ROVINJ, OIB 41027495634</item>
    </izvorni_sadrzaj>
    <derivirana_varijabla naziv="DomainObject.Predmet.ProtuStrankaListNazivFormatedOIB_1">
      <item>IVGRADNJA d.o.o., ROVINJ, OIB 41027495634</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IVGRADNJA d.o.o., ROVINJ</izvorni_sadrzaj>
    <derivirana_varijabla naziv="DomainObject.Predmet.ProtustrankaIDrugi_1">IVGRADNJA d.o.o., ROVINJ</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IVGRADNJA d.o.o., ROVINJ, OIB 41027495634, Ante Starčevića 35, 52210 Rovinj</izvorni_sadrzaj>
    <derivirana_varijabla naziv="DomainObject.Predmet.ProtustrankaIDrugiAdressOIB_1">IVGRADNJA d.o.o., ROVINJ, OIB 41027495634, Ante Starčevića 35,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IVGRADNJA d.o.o., ROVINJ</item>
      <item>REPUBLIKA HRVATSKA, Ministarstvo financija, Porezna uprava, Područni ured Istra, Primorje, Gorski Kotar  i Lika</item>
      <item>ŽDO PULA</item>
    </izvorni_sadrzaj>
    <derivirana_varijabla naziv="DomainObject.Predmet.SudioniciListNaziv_1">
      <item>IVGRADNJA d.o.o., ROVINJ</item>
      <item>REPUBLIKA HRVATSKA, Ministarstvo financija, Porezna uprava, Područni ured Istra, Primorje, Gorski Kotar  i Lika</item>
      <item>ŽDO PULA</item>
    </derivirana_varijabla>
  </DomainObject.Predmet.SudioniciListNaziv>
  <DomainObject.Predmet.SudioniciListAdressOIB>
    <izvorni_sadrzaj>
      <item>IVGRADNJA d.o.o., ROVINJ, OIB 41027495634, Ante Starčevića 35,52210 Rovinj</item>
      <item>REPUBLIKA HRVATSKA, Ministarstvo financija, Porezna uprava, Područni ured Istra, Primorje, Gorski Kotar  i Lika, OIB 52634238587</item>
      <item>ŽDO PULA</item>
    </izvorni_sadrzaj>
    <derivirana_varijabla naziv="DomainObject.Predmet.SudioniciListAdressOIB_1">
      <item>IVGRADNJA d.o.o., ROVINJ, OIB 41027495634, Ante Starčevića 35,52210 Rovinj</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41027495634</item>
      <item>, OIB 52634238587</item>
      <item>, OIB null</item>
    </izvorni_sadrzaj>
    <derivirana_varijabla naziv="DomainObject.Predmet.SudioniciListNazivOIB_1">
      <item>, OIB 41027495634</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1204</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2016-11-24T07:52:00Z</dcterms:created>
  <dc:creator>Jasmina Matika</dc:creator>
  <cp:lastModifiedBy>Jasmina Matika</cp:lastModifiedBy>
  <dcterms:modified xmlns:xsi="http://www.w3.org/2001/XMLSchema-instance" xsi:type="dcterms:W3CDTF">2016-11-24T08:21:00Z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