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3014" w14:paraId="64c3014" w:rsidRDefault="00B23EA2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61446F">
        <w:rPr>
          <w:b/>
        </w:rPr>
        <w:t>1118</w:t>
      </w:r>
      <w:r w:rsidR="005D0FDD">
        <w:rPr>
          <w:b/>
        </w:rPr>
        <w:t>/201</w:t>
      </w:r>
      <w:r w:rsidR="00662754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662754" w:rsidR="00AA32B6">
      <w:pPr>
        <w:rPr>
          <w:b/>
        </w:rPr>
      </w:pPr>
    </w:p>
    <w:p w:rsidRDefault="00662754" w:rsidP="00662754" w:rsidR="00662754">
      <w:pPr>
        <w:rPr>
          <w:b/>
        </w:rPr>
      </w:pPr>
    </w:p>
    <w:p w:rsidRDefault="00451E27" w:rsidP="00662754" w:rsidR="00AA32B6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662754" w:rsidP="00662754" w:rsidR="00662754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1446F" w:rsidRPr="0061446F">
        <w:t>RIDER j.d.o.o., Split, Odeska 13, MBS: 060345483, OIB: 58335172822</w:t>
      </w:r>
      <w:r w:rsidR="00451E27" w:rsidRPr="00A27FE8">
        <w:t xml:space="preserve">, dana </w:t>
      </w:r>
      <w:r w:rsidR="00662754">
        <w:t>06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>
      <w:pPr>
        <w:ind w:firstLine="708"/>
        <w:jc w:val="both"/>
      </w:pPr>
    </w:p>
    <w:p w:rsidRDefault="00662754" w:rsidP="00ED417E" w:rsidR="0066275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1446F" w:rsidRPr="0061446F">
        <w:t>RIDER j.d.o.o., Split, Odeska 13, MBS: 060345483, OIB: 58335172822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662754">
        <w:t>06.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61446F">
        <w:t>3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62754" w:rsidRPr="00662754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1446F" w:rsidRPr="0061446F">
        <w:t>RIDER j.d.o.o., Split, Odeska 13, MBS: 060345483, OIB: 58335172822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CE4487" w:rsidP="004B337A" w:rsidR="00CE4487">
      <w:pPr>
        <w:rPr>
          <w:b/>
        </w:rPr>
      </w:pPr>
    </w:p>
    <w:p w:rsidRDefault="00662754" w:rsidP="004B337A" w:rsidR="00662754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61446F" w:rsidP="0061446F" w:rsidR="0061446F">
      <w:pPr>
        <w:ind w:firstLine="708"/>
        <w:jc w:val="both"/>
      </w:pPr>
      <w:r>
        <w:t xml:space="preserve">Predlagatelj Financijska agencija je prijedlogom predložio otvaranje stečajnog postupka nad dužnikom RIDER j.d.o.o., Split, Odeska 13, MBS: 060345483, OIB: 58335172822. U prijedlogu se u bitnome navodi da temeljem čl. 110. st. 1. SZ-a podnosi prijedlog, te da na dan 27.11.2017.g. dužnik ima u očevidniku redoslijeda osnova za plaćanje evidentirane osnove za plaćanje u neprekinutom razdoblju od 342 dana u ukupnom iznosu od 50.789,29 kuna u koji iznos je uračunata kamata i naknada </w:t>
      </w:r>
      <w:r>
        <w:lastRenderedPageBreak/>
        <w:t>predlagatelja za provedbu ovrhe na novčanim sredstvima. Navodi se da dužnik ima 1 zaposlenog, te da nema otvorenih računa.</w:t>
      </w:r>
    </w:p>
    <w:p w:rsidRDefault="0061446F" w:rsidP="0061446F" w:rsidR="0061446F">
      <w:pPr>
        <w:ind w:firstLine="708"/>
        <w:jc w:val="both"/>
      </w:pPr>
    </w:p>
    <w:p w:rsidRDefault="0061446F" w:rsidP="0061446F" w:rsidR="0061446F">
      <w:pPr>
        <w:ind w:firstLine="708"/>
        <w:jc w:val="both"/>
      </w:pPr>
      <w:r>
        <w:t xml:space="preserve">Na ročište održano 28. rujna 2018.g. zastupnik po zakonu dužnika nije pristupio ni dostavio potrebnu dokumentaciju o imovini dužnika. Sud je stoga službenim putem zatražio od Općinskog suda i Centra za vozila Hrvatske d.d. podatke o imovini dužnika. Iz potvrde Općinskog suda u Splitu, zk odjel Split je vidljivo da dužnik nije upisan kao vlasnik nekretnina na području tog zk odjela, a iz potvrde Centra za vozila Hrvatske d.d.  je vidljivo da dužnik nije evidentiran kao vlasnik vozila.  </w:t>
      </w:r>
    </w:p>
    <w:p w:rsidRDefault="0061446F" w:rsidP="0061446F" w:rsidR="0061446F">
      <w:pPr>
        <w:ind w:firstLine="708"/>
        <w:jc w:val="both"/>
      </w:pPr>
    </w:p>
    <w:p w:rsidRDefault="0061446F" w:rsidP="0061446F" w:rsidR="00B379CA">
      <w:pPr>
        <w:ind w:firstLine="708"/>
        <w:jc w:val="both"/>
      </w:pPr>
      <w:r>
        <w:t>Iz potvrde FINA od 27.9.2018.g. (l.s. 24) je vidljivo da u Očevidniku redoslijeda osnova za plaćanje na dan izdavanja potvrde dužnik ima evidentirane ne izvršene osnove za plaćanje u neprekidnom razdoblju od 645 dana. Kod stečajnog dužnika je stoga ispunjen stečajni razlog nesposobnosti za plaćanje.</w:t>
      </w:r>
    </w:p>
    <w:p w:rsidRDefault="0061446F" w:rsidP="0061446F" w:rsidR="0061446F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662754">
        <w:t>1</w:t>
      </w:r>
      <w:r w:rsidR="0061446F">
        <w:t>118</w:t>
      </w:r>
      <w:r w:rsidR="00DD0B5E">
        <w:t>/201</w:t>
      </w:r>
      <w:r w:rsidR="00662754">
        <w:t>7</w:t>
      </w:r>
      <w:r w:rsidR="00A90A96">
        <w:t xml:space="preserve"> od </w:t>
      </w:r>
      <w:r w:rsidR="0061446F">
        <w:t>28.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1446F" w:rsidRPr="0061446F">
        <w:t xml:space="preserve">St-1118/2017 od 28.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62754">
        <w:rPr>
          <w:b/>
        </w:rPr>
        <w:t>06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02F2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662754">
      <w:rPr>
        <w:rFonts w:hAnsi="Book Antiqua" w:ascii="Book Antiqua"/>
        <w:b/>
        <w:sz w:val="20"/>
        <w:szCs w:val="20"/>
      </w:rPr>
      <w:t>1</w:t>
    </w:r>
    <w:r w:rsidR="0061446F">
      <w:rPr>
        <w:rFonts w:hAnsi="Book Antiqua" w:ascii="Book Antiqua"/>
        <w:b/>
        <w:sz w:val="20"/>
        <w:szCs w:val="20"/>
      </w:rPr>
      <w:t>118</w:t>
    </w:r>
    <w:r w:rsidRPr="00561380">
      <w:rPr>
        <w:rFonts w:hAnsi="Book Antiqua" w:ascii="Book Antiqua"/>
        <w:b/>
        <w:sz w:val="20"/>
        <w:szCs w:val="20"/>
      </w:rPr>
      <w:t>/201</w:t>
    </w:r>
    <w:r w:rsidR="00662754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2F26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F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F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F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F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2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F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F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F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F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St-1118/2017</izvorni_sadrzaj>
    <derivirana_varijabla naziv="DomainObject.Predmet.OznakaBroj_1">St-1118/2017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RIDER jednostavno društvo s ograničenom odgovornošću za održavanje motornih vozila i usluge</izvorni_sadrzaj>
    <derivirana_varijabla naziv="DomainObject.Predmet.ProtustrankaFormated_1">  RIDER jednostavno društvo s ograničenom odgovornošću za održavanje motornih vozila i usluge</derivirana_varijabla>
  </DomainObject.Predmet.ProtustrankaFormated>
  <DomainObject.Predmet.ProtustrankaFormatedOIB>
    <izvorni_sadrzaj>  RIDER jednostavno društvo s ograničenom odgovornošću za održavanje motornih vozila i usluge, OIB 58335172822</izvorni_sadrzaj>
    <derivirana_varijabla naziv="DomainObject.Predmet.ProtustrankaFormatedOIB_1">  RIDER jednostavno društvo s ograničenom odgovornošću za održavanje motornih vozila i usluge, OIB 58335172822</derivirana_varijabla>
  </DomainObject.Predmet.ProtustrankaFormatedOIB>
  <DomainObject.Predmet.ProtustrankaFormatedWithAdress>
    <izvorni_sadrzaj> RIDER jednostavno društvo s ograničenom odgovornošću za održavanje motornih vozila i usluge, Odeska 13, 21000 Split</izvorni_sadrzaj>
    <derivirana_varijabla naziv="DomainObject.Predmet.ProtustrankaFormatedWithAdress_1"> RIDER jednostavno društvo s ograničenom odgovornošću za održavanje motornih vozila i usluge, Odeska 13, 21000 Split</derivirana_varijabla>
  </DomainObject.Predmet.ProtustrankaFormatedWithAdress>
  <DomainObject.Predmet.ProtustrankaFormatedWithAdressOIB>
    <izvorni_sadrzaj> RIDER jednostavno društvo s ograničenom odgovornošću za održavanje motornih vozila i usluge, OIB 58335172822, Odeska 13, 21000 Split</izvorni_sadrzaj>
    <derivirana_varijabla naziv="DomainObject.Predmet.ProtustrankaFormatedWithAdressOIB_1"> RIDER jednostavno društvo s ograničenom odgovornošću za održavanje motornih vozila i usluge, OIB 58335172822, Odeska 13, 21000 Split</derivirana_varijabla>
  </DomainObject.Predmet.ProtustrankaFormatedWithAdressOIB>
  <DomainObject.Predmet.ProtustrankaWithAdress>
    <izvorni_sadrzaj>RIDER jednostavno društvo s ograničenom odgovornošću za održavanje motornih vozila i usluge Odeska 13, 21000 Split</izvorni_sadrzaj>
    <derivirana_varijabla naziv="DomainObject.Predmet.ProtustrankaWithAdress_1">RIDER jednostavno društvo s ograničenom odgovornošću za održavanje motornih vozila i usluge Odeska 13, 21000 Split</derivirana_varijabla>
  </DomainObject.Predmet.ProtustrankaWithAdress>
  <DomainObject.Predmet.ProtustrankaWithAdressOIB>
    <izvorni_sadrzaj>RIDER jednostavno društvo s ograničenom odgovornošću za održavanje motornih vozila i usluge, OIB 58335172822, Odeska 13, 21000 Split</izvorni_sadrzaj>
    <derivirana_varijabla naziv="DomainObject.Predmet.ProtustrankaWithAdressOIB_1">RIDER jednostavno društvo s ograničenom odgovornošću za održavanje motornih vozila i usluge, OIB 58335172822, Odeska 13, 21000 Split</derivirana_varijabla>
  </DomainObject.Predmet.ProtustrankaWithAdressOIB>
  <DomainObject.Predmet.ProtustrankaNazivFormated>
    <izvorni_sadrzaj>RIDER jednostavno društvo s ograničenom odgovornošću za održavanje motornih vozila i usluge</izvorni_sadrzaj>
    <derivirana_varijabla naziv="DomainObject.Predmet.ProtustrankaNazivFormated_1">RIDER jednostavno društvo s ograničenom odgovornošću za održavanje motornih vozila i usluge</derivirana_varijabla>
  </DomainObject.Predmet.ProtustrankaNazivFormated>
  <DomainObject.Predmet.ProtustrankaNazivFormatedOIB>
    <izvorni_sadrzaj>RIDER jednostavno društvo s ograničenom odgovornošću za održavanje motornih vozila i usluge, OIB 58335172822</izvorni_sadrzaj>
    <derivirana_varijabla naziv="DomainObject.Predmet.ProtustrankaNazivFormatedOIB_1">RIDER jednostavno društvo s ograničenom odgovornošću za održavanje motornih vozila i usluge, OIB 58335172822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50789.29</izvorni_sadrzaj>
    <derivirana_varijabla naziv="DomainObject.Predmet.TrenutnaVrijednost_1">50789.29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RIDER jednostavno društvo s ograničenom odgovornošću za održavanje motornih vozila i usluge</item>
    </izvorni_sadrzaj>
    <derivirana_varijabla naziv="DomainObject.Predmet.ProtuStrankaListFormated_1">
      <item>RIDER jednostavno društvo s ograničenom odgovornošću za održavanje motornih vozila i usluge</item>
    </derivirana_varijabla>
  </DomainObject.Predmet.ProtuStrankaListFormated>
  <DomainObject.Predmet.ProtuStrankaListFormatedOIB>
    <izvorni_sadrzaj>
      <item>RIDER jednostavno društvo s ograničenom odgovornošću za održavanje motornih vozila i usluge, OIB 58335172822</item>
    </izvorni_sadrzaj>
    <derivirana_varijabla naziv="DomainObject.Predmet.ProtuStrankaListFormatedOIB_1">
      <item>RIDER jednostavno društvo s ograničenom odgovornošću za održavanje motornih vozila i usluge, OIB 58335172822</item>
    </derivirana_varijabla>
  </DomainObject.Predmet.ProtuStrankaListFormatedOIB>
  <DomainObject.Predmet.ProtuStrankaListFormatedWithAdress>
    <izvorni_sadrzaj>
      <item>RIDER jednostavno društvo s ograničenom odgovornošću za održavanje motornih vozila i usluge, Odeska 13, 21000 Split</item>
    </izvorni_sadrzaj>
    <derivirana_varijabla naziv="DomainObject.Predmet.ProtuStrankaListFormatedWithAdress_1">
      <item>RIDER jednostavno društvo s ograničenom odgovornošću za održavanje motornih vozila i usluge, Odeska 13, 21000 Split</item>
    </derivirana_varijabla>
  </DomainObject.Predmet.ProtuStrankaListFormatedWithAdress>
  <DomainObject.Predmet.ProtuStrankaListFormatedWithAdressOIB>
    <izvorni_sadrzaj>
      <item>RIDER jednostavno društvo s ograničenom odgovornošću za održavanje motornih vozila i usluge, OIB 58335172822, Odeska 13, 21000 Split</item>
    </izvorni_sadrzaj>
    <derivirana_varijabla naziv="DomainObject.Predmet.ProtuStrankaListFormatedWithAdressOIB_1">
      <item>RIDER jednostavno društvo s ograničenom odgovornošću za održavanje motornih vozila i usluge, OIB 58335172822, Odeska 13, 21000 Split</item>
    </derivirana_varijabla>
  </DomainObject.Predmet.ProtuStrankaListFormatedWithAdressOIB>
  <DomainObject.Predmet.ProtuStrankaListNazivFormated>
    <izvorni_sadrzaj>
      <item>RIDER jednostavno društvo s ograničenom odgovornošću za održavanje motornih vozila i usluge</item>
    </izvorni_sadrzaj>
    <derivirana_varijabla naziv="DomainObject.Predmet.ProtuStrankaListNazivFormated_1">
      <item>RIDER jednostavno društvo s ograničenom odgovornošću za održavanje motornih vozila i usluge</item>
    </derivirana_varijabla>
  </DomainObject.Predmet.ProtuStrankaListNazivFormated>
  <DomainObject.Predmet.ProtuStrankaListNazivFormatedOIB>
    <izvorni_sadrzaj>
      <item>RIDER jednostavno društvo s ograničenom odgovornošću za održavanje motornih vozila i usluge, OIB 58335172822</item>
    </izvorni_sadrzaj>
    <derivirana_varijabla naziv="DomainObject.Predmet.ProtuStrankaListNazivFormatedOIB_1">
      <item>RIDER jednostavno društvo s ograničenom odgovornošću za održavanje motornih vozila i usluge, OIB 58335172822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RIDER jednostavno društvo s ograničenom odgovornošću za održavanje motornih vozila i usluge</izvorni_sadrzaj>
    <derivirana_varijabla naziv="DomainObject.Predmet.ProtustrankaIDrugi_1">RIDER jednostavno društvo s ograničenom odgovornošću za održavanje motornih vozila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RIDER jednostavno društvo s ograničenom odgovornošću za održavanje motornih vozila i usluge, OIB 58335172822, Odeska 13, 21000 Split</izvorni_sadrzaj>
    <derivirana_varijabla naziv="DomainObject.Predmet.ProtustrankaIDrugiAdressOIB_1">RIDER jednostavno društvo s ograničenom odgovornošću za održavanje motornih vozila i usluge, OIB 58335172822, Odeska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RIDER jednostavno društvo s ograničenom odgovornošću za održavanje motornih vozila i usluge</item>
      <item>FINANCIJSKA AGENCIJA, RC SPLIT</item>
    </izvorni_sadrzaj>
    <derivirana_varijabla naziv="DomainObject.Predmet.SudioniciListNaziv_1">
      <item>RIDER jednostavno društvo s ograničenom odgovornošću za održavanje motornih vozila i usluge</item>
      <item>FINANCIJSKA AGENCIJA, RC SPLIT</item>
    </derivirana_varijabla>
  </DomainObject.Predmet.SudioniciListNaziv>
  <DomainObject.Predmet.SudioniciListAdressOIB>
    <izvorni_sadrzaj>
      <item>RIDER jednostavno društvo s ograničenom odgovornošću za održavanje motornih vozila i usluge, OIB 58335172822, Odeska 13,21000 Split</item>
      <item>FINANCIJSKA AGENCIJA, RC SPLIT, OIB 85821130368, Mažuranićevo šetalište 24 b,21000 Split</item>
    </izvorni_sadrzaj>
    <derivirana_varijabla naziv="DomainObject.Predmet.SudioniciListAdressOIB_1">
      <item>RIDER jednostavno društvo s ograničenom odgovornošću za održavanje motornih vozila i usluge, OIB 58335172822, Odeska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58335172822</item>
      <item>, OIB 85821130368</item>
    </izvorni_sadrzaj>
    <derivirana_varijabla naziv="DomainObject.Predmet.SudioniciListNazivOIB_1">
      <item>, OIB 58335172822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St-1118/2017-11</izvorni_sadrzaj>
    <derivirana_varijabla naziv="DomainObject.PredzadnjaOdlukaIzPredmeta.Oznaka_1">St-1118/2017-11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4631</properties:Characters>
  <properties:Lines>116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2018-11-06T10:47:00Z</dcterms:created>
  <dc:creator>Katarina Franković</dc:creator>
  <cp:lastModifiedBy>Katarina Franković</cp:lastModifiedBy>
  <cp:lastPrinted>2018-11-06T10:47:00Z</cp:lastPrinted>
  <dcterms:modified xmlns:xsi="http://www.w3.org/2001/XMLSchema-instance" xsi:type="dcterms:W3CDTF">2018-11-06T10:48:00Z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(1118 - 17  otvaranje i zaključenje stečajnog postupka  čl. 132  Split.docx)</vt:lpwstr>
  </prop:property>
  <prop:property name="CC_coloring" pid="5" fmtid="{D5CDD505-2E9C-101B-9397-08002B2CF9AE}">
    <vt:bool>false</vt:bool>
  </prop:property>
</prop:Properties>
</file>