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dd77" w14:paraId="378dd77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FA37DE">
        <w:t>AGRO NODIJ d.o.o. za vanjsku i unutarnju trgovinu, MBS: 030161831, OIB: 90423829570, Osijek, Petra Preradovića 4/I</w:t>
      </w:r>
      <w:r w:rsidR="007A3732">
        <w:t>,</w:t>
      </w:r>
      <w:r w:rsidR="00250413">
        <w:t xml:space="preserve"> </w:t>
      </w:r>
      <w:r w:rsidR="00FA37DE">
        <w:t>2.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FA37DE">
        <w:t>AGRO NODIJ d.o.o. za vanjsku i unutarnju trgovinu, MBS: 030161831, OIB: 90423829570, Osijek, Petra Preradovića 4/I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A37E5">
        <w:t>17. kolovoza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2000F6">
        <w:t>3</w:t>
      </w:r>
      <w:r w:rsidR="00DA37E5">
        <w:t>607</w:t>
      </w:r>
      <w:r w:rsidR="00D55263">
        <w:t xml:space="preserve"> </w:t>
      </w:r>
      <w:r w:rsidR="00665E74">
        <w:t xml:space="preserve">od </w:t>
      </w:r>
      <w:r w:rsidR="00DA37E5">
        <w:t>16. kolovoza</w:t>
      </w:r>
      <w:r w:rsidR="002100A8">
        <w:t xml:space="preserve"> 2018</w:t>
      </w:r>
      <w:r w:rsidR="00665E74">
        <w:t xml:space="preserve">. nad stečajnim dužnikom </w:t>
      </w:r>
      <w:r w:rsidR="00DA37E5">
        <w:t>AGRO NODIJ d.o.o. za vanjsku i unutarnju trgovinu, MBS: 030161831, OIB: 90423829570, Osijek, Petra Preradovića 4/I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DA37E5">
        <w:t>13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62FD8">
        <w:t>2</w:t>
      </w:r>
      <w:r w:rsidR="00DA37E5">
        <w:t>8</w:t>
      </w:r>
      <w:r w:rsidR="00A62FD8">
        <w:t>. rujna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</w:t>
      </w:r>
      <w:r w:rsidR="00DA37E5">
        <w:t>5</w:t>
      </w:r>
      <w:r w:rsidR="001C3507">
        <w:t>/2018</w:t>
      </w:r>
      <w:r w:rsidR="002100A8">
        <w:t xml:space="preserve"> </w:t>
      </w:r>
      <w:r>
        <w:t xml:space="preserve">od </w:t>
      </w:r>
      <w:r w:rsidR="00A62FD8">
        <w:t>2</w:t>
      </w:r>
      <w:r w:rsidR="00DA37E5">
        <w:t>8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DA37E5">
        <w:t>3.774,03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DA37E5">
        <w:t>21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DA37E5">
        <w:t>203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DA37E5">
        <w:t>127.040,93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A37E5">
        <w:rPr>
          <w:bCs/>
        </w:rPr>
        <w:t>2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>2</w:t>
      </w:r>
      <w:r w:rsidR="00DA37E5">
        <w:t>8</w:t>
      </w:r>
      <w:r w:rsidR="00B175B8">
        <w:t xml:space="preserve">. rujna </w:t>
      </w:r>
      <w:r w:rsidR="005966C9">
        <w:t>2018</w:t>
      </w:r>
      <w:r>
        <w:t xml:space="preserve">. (str. </w:t>
      </w:r>
      <w:r w:rsidR="00DA37E5">
        <w:t>8-10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A37E5">
        <w:t>2. studenoga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FE2" w:rsidP="004A3868" w:rsidR="00875FE2">
      <w:r>
        <w:separator/>
      </w:r>
    </w:p>
  </w:endnote>
  <w:endnote w:id="0" w:type="continuationSeparator">
    <w:p w:rsidRDefault="00875FE2" w:rsidP="004A3868" w:rsidR="00875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FE2" w:rsidP="004A3868" w:rsidR="00875FE2">
      <w:r>
        <w:separator/>
      </w:r>
    </w:p>
  </w:footnote>
  <w:footnote w:id="0" w:type="continuationSeparator">
    <w:p w:rsidRDefault="00875FE2" w:rsidP="004A3868" w:rsidR="00875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5A3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FA37DE">
      <w:t>1076</w:t>
    </w:r>
    <w:r w:rsidR="00530BA1">
      <w:t>/2018-</w:t>
    </w:r>
    <w:r w:rsidR="007C2C2F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FA37DE">
      <w:t>1076</w:t>
    </w:r>
    <w:r>
      <w:t>/2018-</w:t>
    </w:r>
    <w:r w:rsidR="007C2C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5A3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94B22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St-1076/2018</izvorni_sadrzaj>
    <derivirana_varijabla naziv="DomainObject.Predmet.OznakaBroj_1">St-1076/2018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NODIJ d.o.o. za vanjsku i unutarnju trgovinu</izvorni_sadrzaj>
    <derivirana_varijabla naziv="DomainObject.Predmet.ProtustrankaFormated_1">  AGRO NODIJ d.o.o. za vanjsku i unutarnju trgovinu</derivirana_varijabla>
  </DomainObject.Predmet.ProtustrankaFormated>
  <DomainObject.Predmet.ProtustrankaFormatedOIB>
    <izvorni_sadrzaj>  AGRO NODIJ d.o.o. za vanjsku i unutarnju trgovinu, OIB 90423829570</izvorni_sadrzaj>
    <derivirana_varijabla naziv="DomainObject.Predmet.ProtustrankaFormatedOIB_1">  AGRO NODIJ d.o.o. za vanjsku i unutarnju trgovinu, OIB 90423829570</derivirana_varijabla>
  </DomainObject.Predmet.ProtustrankaFormatedOIB>
  <DomainObject.Predmet.ProtustrankaFormatedWithAdress>
    <izvorni_sadrzaj> AGRO NODIJ d.o.o. za vanjsku i unutarnju trgovinu, Petra Preradovića 4/I, 31000 Osijek</izvorni_sadrzaj>
    <derivirana_varijabla naziv="DomainObject.Predmet.ProtustrankaFormatedWithAdress_1"> AGRO NODIJ d.o.o. za vanjsku i unutarnju trgovinu, Petra Preradovića 4/I, 31000 Osijek</derivirana_varijabla>
  </DomainObject.Predmet.ProtustrankaFormatedWithAdress>
  <DomainObject.Predmet.ProtustrankaFormatedWithAdressOIB>
    <izvorni_sadrzaj> AGRO NODIJ d.o.o. za vanjsku i unutarnju trgovinu, OIB 90423829570, Petra Preradovića 4/I, 31000 Osijek</izvorni_sadrzaj>
    <derivirana_varijabla naziv="DomainObject.Predmet.ProtustrankaFormatedWithAdressOIB_1"> AGRO NODIJ d.o.o. za vanjsku i unutarnju trgovinu, OIB 90423829570, Petra Preradovića 4/I, 31000 Osijek</derivirana_varijabla>
  </DomainObject.Predmet.ProtustrankaFormatedWithAdressOIB>
  <DomainObject.Predmet.ProtustrankaWithAdress>
    <izvorni_sadrzaj>AGRO NODIJ d.o.o. za vanjsku i unutarnju trgovinu Petra Preradovića 4/I, 31000 Osijek</izvorni_sadrzaj>
    <derivirana_varijabla naziv="DomainObject.Predmet.ProtustrankaWithAdress_1">AGRO NODIJ d.o.o. za vanjsku i unutarnju trgovinu Petra Preradovića 4/I, 31000 Osijek</derivirana_varijabla>
  </DomainObject.Predmet.ProtustrankaWithAdress>
  <DomainObject.Predmet.ProtustrankaWithAdressOIB>
    <izvorni_sadrzaj>AGRO NODIJ d.o.o. za vanjsku i unutarnju trgovinu, OIB 90423829570, Petra Preradovića 4/I, 31000 Osijek</izvorni_sadrzaj>
    <derivirana_varijabla naziv="DomainObject.Predmet.ProtustrankaWithAdressOIB_1">AGRO NODIJ d.o.o. za vanjsku i unutarnju trgovinu, OIB 90423829570, Petra Preradovića 4/I, 31000 Osijek</derivirana_varijabla>
  </DomainObject.Predmet.ProtustrankaWithAdressOIB>
  <DomainObject.Predmet.ProtustrankaNazivFormated>
    <izvorni_sadrzaj>AGRO NODIJ d.o.o. za vanjsku i unutarnju trgovinu</izvorni_sadrzaj>
    <derivirana_varijabla naziv="DomainObject.Predmet.ProtustrankaNazivFormated_1">AGRO NODIJ d.o.o. za vanjsku i unutarnju trgovinu</derivirana_varijabla>
  </DomainObject.Predmet.ProtustrankaNazivFormated>
  <DomainObject.Predmet.ProtustrankaNazivFormatedOIB>
    <izvorni_sadrzaj>AGRO NODIJ d.o.o. za vanjsku i unutarnju trgovinu, OIB 90423829570</izvorni_sadrzaj>
    <derivirana_varijabla naziv="DomainObject.Predmet.ProtustrankaNazivFormatedOIB_1">AGRO NODIJ d.o.o. za vanjsku i unutarnju trgovinu, OIB 90423829570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NODIJ d.o.o. za vanjsku i unutarnju trgovinu</item>
    </izvorni_sadrzaj>
    <derivirana_varijabla naziv="DomainObject.Predmet.ProtuStrankaListFormated_1">
      <item>AGRO NODIJ d.o.o. za vanjsku i unutarnju trgovinu</item>
    </derivirana_varijabla>
  </DomainObject.Predmet.ProtuStrankaListFormated>
  <DomainObject.Predmet.ProtuStrankaListFormatedOIB>
    <izvorni_sadrzaj>
      <item>AGRO NODIJ d.o.o. za vanjsku i unutarnju trgovinu, OIB 90423829570</item>
    </izvorni_sadrzaj>
    <derivirana_varijabla naziv="DomainObject.Predmet.ProtuStrankaListFormatedOIB_1">
      <item>AGRO NODIJ d.o.o. za vanjsku i unutarnju trgovinu, OIB 90423829570</item>
    </derivirana_varijabla>
  </DomainObject.Predmet.ProtuStrankaListFormatedOIB>
  <DomainObject.Predmet.ProtuStrankaListFormatedWithAdress>
    <izvorni_sadrzaj>
      <item>AGRO NODIJ d.o.o. za vanjsku i unutarnju trgovinu, Petra Preradovića 4/I, 31000 Osijek</item>
    </izvorni_sadrzaj>
    <derivirana_varijabla naziv="DomainObject.Predmet.ProtuStrankaListFormatedWithAdress_1">
      <item>AGRO NODIJ d.o.o. za vanjsku i unutarnju trgovinu, Petra Preradovića 4/I, 31000 Osijek</item>
    </derivirana_varijabla>
  </DomainObject.Predmet.ProtuStrankaListFormatedWithAdress>
  <DomainObject.Predmet.ProtuStrankaListFormatedWithAdressOIB>
    <izvorni_sadrzaj>
      <item>AGRO NODIJ d.o.o. za vanjsku i unutarnju trgovinu, OIB 90423829570, Petra Preradovića 4/I, 31000 Osijek</item>
    </izvorni_sadrzaj>
    <derivirana_varijabla naziv="DomainObject.Predmet.ProtuStrankaListFormatedWithAdressOIB_1">
      <item>AGRO NODIJ d.o.o. za vanjsku i unutarnju trgovinu, OIB 90423829570, Petra Preradovića 4/I, 31000 Osijek</item>
    </derivirana_varijabla>
  </DomainObject.Predmet.ProtuStrankaListFormatedWithAdressOIB>
  <DomainObject.Predmet.ProtuStrankaListNazivFormated>
    <izvorni_sadrzaj>
      <item>AGRO NODIJ d.o.o. za vanjsku i unutarnju trgovinu</item>
    </izvorni_sadrzaj>
    <derivirana_varijabla naziv="DomainObject.Predmet.ProtuStrankaListNazivFormated_1">
      <item>AGRO NODIJ d.o.o. za vanjsku i unutarnju trgovinu</item>
    </derivirana_varijabla>
  </DomainObject.Predmet.ProtuStrankaListNazivFormated>
  <DomainObject.Predmet.ProtuStrankaListNazivFormatedOIB>
    <izvorni_sadrzaj>
      <item>AGRO NODIJ d.o.o. za vanjsku i unutarnju trgovinu, OIB 90423829570</item>
    </izvorni_sadrzaj>
    <derivirana_varijabla naziv="DomainObject.Predmet.ProtuStrankaListNazivFormatedOIB_1">
      <item>AGRO NODIJ d.o.o. za vanjsku i unutarnju trgovinu, OIB 90423829570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NODIJ d.o.o. za vanjsku i unutarnju trgovinu</izvorni_sadrzaj>
    <derivirana_varijabla naziv="DomainObject.Predmet.ProtustrankaIDrugi_1">AGRO NODIJ d.o.o. za vanjsku i unutarnju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NODIJ d.o.o. za vanjsku i unutarnju trgovinu, OIB 90423829570, Petra Preradovića 4/I, 31000 Osijek</izvorni_sadrzaj>
    <derivirana_varijabla naziv="DomainObject.Predmet.ProtustrankaIDrugiAdressOIB_1">AGRO NODIJ d.o.o. za vanjsku i unutarnju trgovinu, OIB 90423829570, Petra Preradovića 4/I,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NODIJ d.o.o. za vanjsku i unutarnju trgovinu</item>
    </izvorni_sadrzaj>
    <derivirana_varijabla naziv="DomainObject.Predmet.SudioniciListNaziv_1">
      <item>FINA RC OSIJEK</item>
      <item>AGRO NODIJ d.o.o. za vanjsku i unutarnju trgovinu</item>
    </derivirana_varijabla>
  </DomainObject.Predmet.SudioniciListNaziv>
  <DomainObject.Predmet.SudioniciListAdressOIB>
    <izvorni_sadrzaj>
      <item>FINA RC OSIJEK, OIB 85821130368</item>
      <item>AGRO NODIJ d.o.o. za vanjsku i unutarnju trgovinu, OIB 90423829570, Petra Preradovića 4/I,31000 Osijek</item>
    </izvorni_sadrzaj>
    <derivirana_varijabla naziv="DomainObject.Predmet.SudioniciListAdressOIB_1">
      <item>FINA RC OSIJEK, OIB 85821130368</item>
      <item>AGRO NODIJ d.o.o. za vanjsku i unutarnju trgovinu, OIB 90423829570, Petra Preradovića 4/I,31000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90423829570</item>
    </izvorni_sadrzaj>
    <derivirana_varijabla naziv="DomainObject.Predmet.SudioniciListNazivOIB_1">
      <item>, OIB 85821130368</item>
      <item>, OIB 90423829570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7F0B7-801E-4E75-AA5D-C56CF5AD7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3079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2018-10-02T06:15:00Z</dcterms:created>
  <dc:creator>mkocijan</dc:creator>
  <cp:lastModifiedBy>Renata Horvat</cp:lastModifiedBy>
  <cp:lastPrinted>2018-09-26T09:53:00Z</cp:lastPrinted>
  <dcterms:modified xmlns:xsi="http://www.w3.org/2001/XMLSchema-instance" xsi:type="dcterms:W3CDTF">2018-10-02T06:35:00Z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(AGRO NODIJ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