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67c3a" w14:paraId="1667c3a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173DE6">
        <w:rPr>
          <w:lang w:val="hr-HR"/>
        </w:rPr>
        <w:t>315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173DE6">
        <w:rPr>
          <w:lang w:val="hr-HR"/>
        </w:rPr>
        <w:t>DŽAMBO TRADE društvo za trgovinu automobilima, turizam i usluge d.o.o.</w:t>
      </w:r>
      <w:r w:rsidR="007F4681">
        <w:rPr>
          <w:lang w:val="hr-HR"/>
        </w:rPr>
        <w:t>,</w:t>
      </w:r>
      <w:r w:rsidR="00685D29">
        <w:rPr>
          <w:lang w:val="hr-HR"/>
        </w:rPr>
        <w:t xml:space="preserve"> </w:t>
      </w:r>
      <w:r w:rsidR="009354A3">
        <w:rPr>
          <w:lang w:val="hr-HR"/>
        </w:rPr>
        <w:t>Virovitica</w:t>
      </w:r>
      <w:r w:rsidR="00B97F89">
        <w:rPr>
          <w:lang w:val="hr-HR"/>
        </w:rPr>
        <w:t>,</w:t>
      </w:r>
      <w:r w:rsidR="005609E1">
        <w:rPr>
          <w:lang w:val="hr-HR"/>
        </w:rPr>
        <w:t xml:space="preserve"> </w:t>
      </w:r>
      <w:r w:rsidR="00173DE6">
        <w:rPr>
          <w:lang w:val="hr-HR"/>
        </w:rPr>
        <w:t>S. Radića 105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173DE6">
        <w:rPr>
          <w:lang w:val="hr-HR"/>
        </w:rPr>
        <w:t>: 010035066</w:t>
      </w:r>
      <w:r w:rsidR="009354A3">
        <w:rPr>
          <w:lang w:val="hr-HR"/>
        </w:rPr>
        <w:t xml:space="preserve"> 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173DE6">
        <w:rPr>
          <w:lang w:val="hr-HR"/>
        </w:rPr>
        <w:t>11765207985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173DE6">
        <w:rPr>
          <w:lang w:val="hr-HR"/>
        </w:rPr>
        <w:t>315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73DE6">
        <w:rPr>
          <w:lang w:val="hr-HR"/>
        </w:rPr>
        <w:t>1.150,23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II. Poziva</w:t>
      </w:r>
      <w:r w:rsidR="00173DE6">
        <w:rPr>
          <w:lang w:val="hr-HR"/>
        </w:rPr>
        <w:t>ju se osobe</w:t>
      </w:r>
      <w:r w:rsidRPr="000664E3">
        <w:rPr>
          <w:lang w:val="hr-HR"/>
        </w:rPr>
        <w:t xml:space="preserve"> ovlašten</w:t>
      </w:r>
      <w:r w:rsidR="00173DE6">
        <w:rPr>
          <w:lang w:val="hr-HR"/>
        </w:rPr>
        <w:t>e</w:t>
      </w:r>
      <w:r w:rsidRPr="000664E3">
        <w:rPr>
          <w:lang w:val="hr-HR"/>
        </w:rPr>
        <w:t xml:space="preserve">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173DE6">
        <w:rPr>
          <w:lang w:val="hr-HR"/>
        </w:rPr>
        <w:t xml:space="preserve">Nada </w:t>
      </w:r>
      <w:proofErr w:type="spellStart"/>
      <w:r w:rsidR="00173DE6">
        <w:rPr>
          <w:lang w:val="hr-HR"/>
        </w:rPr>
        <w:t>Gabrijel</w:t>
      </w:r>
      <w:proofErr w:type="spellEnd"/>
      <w:r w:rsidR="00605F99">
        <w:rPr>
          <w:lang w:val="hr-HR"/>
        </w:rPr>
        <w:t>,</w:t>
      </w:r>
      <w:r w:rsidR="00A73B9E">
        <w:rPr>
          <w:lang w:val="hr-HR"/>
        </w:rPr>
        <w:t xml:space="preserve"> iz</w:t>
      </w:r>
      <w:r w:rsidR="00605F99">
        <w:rPr>
          <w:lang w:val="hr-HR"/>
        </w:rPr>
        <w:t xml:space="preserve"> </w:t>
      </w:r>
      <w:r w:rsidR="009354A3">
        <w:rPr>
          <w:lang w:val="hr-HR"/>
        </w:rPr>
        <w:t>Virovitice,</w:t>
      </w:r>
      <w:r w:rsidR="005609E1">
        <w:rPr>
          <w:lang w:val="hr-HR"/>
        </w:rPr>
        <w:t xml:space="preserve"> </w:t>
      </w:r>
      <w:r w:rsidR="00173DE6">
        <w:rPr>
          <w:lang w:val="hr-HR"/>
        </w:rPr>
        <w:t xml:space="preserve">J. J. </w:t>
      </w:r>
      <w:proofErr w:type="spellStart"/>
      <w:r w:rsidR="00173DE6">
        <w:rPr>
          <w:lang w:val="hr-HR"/>
        </w:rPr>
        <w:t>Štrosmajera</w:t>
      </w:r>
      <w:proofErr w:type="spellEnd"/>
      <w:r w:rsidR="00173DE6">
        <w:rPr>
          <w:lang w:val="hr-HR"/>
        </w:rPr>
        <w:t xml:space="preserve"> 200</w:t>
      </w:r>
      <w:r w:rsidR="00685D2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173DE6">
        <w:rPr>
          <w:lang w:val="hr-HR"/>
        </w:rPr>
        <w:t>11919871348</w:t>
      </w:r>
      <w:r>
        <w:rPr>
          <w:lang w:val="hr-HR"/>
        </w:rPr>
        <w:t>,</w:t>
      </w:r>
      <w:r w:rsidR="00173DE6">
        <w:rPr>
          <w:lang w:val="hr-HR"/>
        </w:rPr>
        <w:t xml:space="preserve"> Mario </w:t>
      </w:r>
      <w:proofErr w:type="spellStart"/>
      <w:r w:rsidR="00173DE6">
        <w:rPr>
          <w:lang w:val="hr-HR"/>
        </w:rPr>
        <w:t>Tkalčec</w:t>
      </w:r>
      <w:proofErr w:type="spellEnd"/>
      <w:r w:rsidR="00173DE6">
        <w:rPr>
          <w:lang w:val="hr-HR"/>
        </w:rPr>
        <w:t>, iz Virovitice,</w:t>
      </w:r>
      <w:r w:rsidRPr="000664E3">
        <w:rPr>
          <w:lang w:val="hr-HR"/>
        </w:rPr>
        <w:t xml:space="preserve"> </w:t>
      </w:r>
      <w:r w:rsidR="00173DE6">
        <w:rPr>
          <w:lang w:val="hr-HR"/>
        </w:rPr>
        <w:t xml:space="preserve">Stjepana Radića 87, te Nevenko </w:t>
      </w:r>
      <w:proofErr w:type="spellStart"/>
      <w:r w:rsidR="00173DE6">
        <w:rPr>
          <w:lang w:val="hr-HR"/>
        </w:rPr>
        <w:t>Radijevac</w:t>
      </w:r>
      <w:proofErr w:type="spellEnd"/>
      <w:r w:rsidR="00173DE6">
        <w:rPr>
          <w:lang w:val="hr-HR"/>
        </w:rPr>
        <w:t xml:space="preserve">, iz Virovitice, Stjepana Radića 165, </w:t>
      </w:r>
      <w:r w:rsidRPr="000664E3">
        <w:rPr>
          <w:lang w:val="hr-HR"/>
        </w:rPr>
        <w:t>da u roku od 15 dana od objave ovog oglasa na mrežnoj stranici e-Oglasna ploča Trg</w:t>
      </w:r>
      <w:r w:rsidR="00173DE6">
        <w:rPr>
          <w:lang w:val="hr-HR"/>
        </w:rPr>
        <w:t>ovačkog suda u Bjelovaru podnesu</w:t>
      </w:r>
      <w:r w:rsidRPr="000664E3">
        <w:rPr>
          <w:lang w:val="hr-HR"/>
        </w:rPr>
        <w:t xml:space="preserve">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173DE6">
        <w:rPr>
          <w:lang w:val="hr-HR"/>
        </w:rPr>
        <w:t>9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73B9E">
        <w:rPr>
          <w:lang w:val="hr-HR"/>
        </w:rPr>
        <w:t>1</w:t>
      </w:r>
      <w:r w:rsidR="00173DE6">
        <w:rPr>
          <w:lang w:val="hr-HR"/>
        </w:rPr>
        <w:t>9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590" w:rsidR="00767590">
      <w:r>
        <w:separator/>
      </w:r>
    </w:p>
  </w:endnote>
  <w:endnote w:id="0" w:type="continuationSeparator">
    <w:p w:rsidRDefault="00767590" w:rsidR="007675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590" w:rsidR="00767590">
      <w:r>
        <w:separator/>
      </w:r>
    </w:p>
  </w:footnote>
  <w:footnote w:id="0" w:type="continuationSeparator">
    <w:p w:rsidRDefault="00767590" w:rsidR="007675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3D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73DE6"/>
    <w:rsid w:val="00184DF0"/>
    <w:rsid w:val="001B397D"/>
    <w:rsid w:val="00230CD2"/>
    <w:rsid w:val="0032457F"/>
    <w:rsid w:val="003E56D2"/>
    <w:rsid w:val="004525DA"/>
    <w:rsid w:val="004629E7"/>
    <w:rsid w:val="004B7E8E"/>
    <w:rsid w:val="0052619D"/>
    <w:rsid w:val="005609E1"/>
    <w:rsid w:val="005A21BE"/>
    <w:rsid w:val="005D3406"/>
    <w:rsid w:val="00605F99"/>
    <w:rsid w:val="006107FD"/>
    <w:rsid w:val="00617995"/>
    <w:rsid w:val="00674F9D"/>
    <w:rsid w:val="006767EE"/>
    <w:rsid w:val="00685D29"/>
    <w:rsid w:val="006B32F7"/>
    <w:rsid w:val="00767590"/>
    <w:rsid w:val="007E27E0"/>
    <w:rsid w:val="007F4681"/>
    <w:rsid w:val="008259B1"/>
    <w:rsid w:val="00831DA7"/>
    <w:rsid w:val="008825CB"/>
    <w:rsid w:val="008A217A"/>
    <w:rsid w:val="008E00AB"/>
    <w:rsid w:val="008E3DB0"/>
    <w:rsid w:val="009354A3"/>
    <w:rsid w:val="0097587E"/>
    <w:rsid w:val="00985844"/>
    <w:rsid w:val="009F1B25"/>
    <w:rsid w:val="009F1D56"/>
    <w:rsid w:val="00A475FF"/>
    <w:rsid w:val="00A73B9E"/>
    <w:rsid w:val="00AB4255"/>
    <w:rsid w:val="00AF6BD7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73D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73DE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F6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B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B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B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B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73D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73DE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F6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B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B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B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B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St-315/2015</izvorni_sadrzaj>
    <derivirana_varijabla naziv="DomainObject.Predmet.OznakaBroj_1">St-315/2015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DŽAMBO TRADE društvo za trgovinu automobilima, turizam i usluge d.o.o., Virovitica zastupanog po punomoćniku Nada Gabrijel; Nevenko Radijevac; Mario Tkalčec</izvorni_sadrzaj>
    <derivirana_varijabla naziv="DomainObject.Predmet.ProtustrankaFormated_1">  DŽAMBO TRADE društvo za trgovinu automobilima, turizam i usluge d.o.o., Virovitica zastupanog po punomoćniku Nada Gabrijel; Nevenko Radijevac; Mario Tkalčec</derivirana_varijabla>
  </DomainObject.Predmet.ProtustrankaFormated>
  <DomainObject.Predmet.ProtustrankaFormatedOIB>
    <izvorni_sadrzaj>  DŽAMBO TRADE društvo za trgovinu automobilima, turizam i usluge d.o.o., Virovitica, OIB 11765207985 zastupanog po punomoćniku Nada Gabrijel; Nevenko Radijevac; Mario Tkalčec</izvorni_sadrzaj>
    <derivirana_varijabla naziv="DomainObject.Predmet.ProtustrankaFormatedOIB_1">  DŽAMBO TRADE društvo za trgovinu automobilima, turizam i usluge d.o.o., Virovitica, OIB 11765207985 zastupanog po punomoćniku Nada Gabrijel; Nevenko Radijevac; Mario Tkalčec</derivirana_varijabla>
  </DomainObject.Predmet.ProtustrankaFormatedOIB>
  <DomainObject.Predmet.ProtustrankaFormatedWithAdress>
    <izvorni_sadrzaj> DŽAMBO TRADE društvo za trgovinu automobilima, turizam i usluge d.o.o., Virovitica, S. Radića 105, 33000 Virovitica zastupanog po punomoćniku Nada Gabrijel; Nevenko Radijevac; Mario Tkalčec</izvorni_sadrzaj>
    <derivirana_varijabla naziv="DomainObject.Predmet.ProtustrankaFormatedWithAdress_1"> DŽAMBO TRADE društvo za trgovinu automobilima, turizam i usluge d.o.o., Virovitica, S. Radića 105, 33000 Virovitica zastupanog po punomoćniku Nada Gabrijel; Nevenko Radijevac; Mario Tkalčec</derivirana_varijabla>
  </DomainObject.Predmet.ProtustrankaFormatedWithAdress>
  <DomainObject.Predmet.ProtustrankaFormatedWithAdressOIB>
    <izvorni_sadrzaj> DŽAMBO TRADE društvo za trgovinu automobilima, turizam i usluge d.o.o., Virovitica, OIB 11765207985, S. Radića 105, 33000 Virovitica zastupanog po punomoćniku Nada Gabrijel; Nevenko Radijevac; Mario Tkalčec</izvorni_sadrzaj>
    <derivirana_varijabla naziv="DomainObject.Predmet.ProtustrankaFormatedWithAdressOIB_1"> DŽAMBO TRADE društvo za trgovinu automobilima, turizam i usluge d.o.o., Virovitica, OIB 11765207985, S. Radića 105, 33000 Virovitica zastupanog po punomoćniku Nada Gabrijel; Nevenko Radijevac; Mario Tkalčec</derivirana_varijabla>
  </DomainObject.Predmet.ProtustrankaFormatedWithAdressOIB>
  <DomainObject.Predmet.ProtustrankaWithAdress>
    <izvorni_sadrzaj>DŽAMBO TRADE društvo za trgovinu automobilima, turizam i usluge d.o.o., Virovitica S. Radića 105, 33000 Virovitica</izvorni_sadrzaj>
    <derivirana_varijabla naziv="DomainObject.Predmet.ProtustrankaWithAdress_1">DŽAMBO TRADE društvo za trgovinu automobilima, turizam i usluge d.o.o., Virovitica S. Radića 105, 33000 Virovitica</derivirana_varijabla>
  </DomainObject.Predmet.ProtustrankaWithAdress>
  <DomainObject.Predmet.ProtustrankaWithAdressOIB>
    <izvorni_sadrzaj>DŽAMBO TRADE društvo za trgovinu automobilima, turizam i usluge d.o.o., Virovitica, OIB 11765207985, S. Radića 105, 33000 Virovitica</izvorni_sadrzaj>
    <derivirana_varijabla naziv="DomainObject.Predmet.ProtustrankaWithAdressOIB_1">DŽAMBO TRADE društvo za trgovinu automobilima, turizam i usluge d.o.o., Virovitica, OIB 11765207985, S. Radića 105, 33000 Virovitica</derivirana_varijabla>
  </DomainObject.Predmet.ProtustrankaWithAdressOIB>
  <DomainObject.Predmet.ProtustrankaNazivFormated>
    <izvorni_sadrzaj>DŽAMBO TRADE društvo za trgovinu automobilima, turizam i usluge d.o.o., Virovitica</izvorni_sadrzaj>
    <derivirana_varijabla naziv="DomainObject.Predmet.ProtustrankaNazivFormated_1">DŽAMBO TRADE društvo za trgovinu automobilima, turizam i usluge d.o.o., Virovitica</derivirana_varijabla>
  </DomainObject.Predmet.ProtustrankaNazivFormated>
  <DomainObject.Predmet.ProtustrankaNazivFormatedOIB>
    <izvorni_sadrzaj>DŽAMBO TRADE društvo za trgovinu automobilima, turizam i usluge d.o.o., Virovitica, OIB 11765207985</izvorni_sadrzaj>
    <derivirana_varijabla naziv="DomainObject.Predmet.ProtustrankaNazivFormatedOIB_1">DŽAMBO TRADE društvo za trgovinu automobilima, turizam i usluge d.o.o., Virovitica, OIB 11765207985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DŽAMBO TRADE društvo za trgovinu automobilima, turizam i usluge d.o.o., Virovitica zastupanog po punomoćniku Nada Gabrijel; Nevenko Radijevac; Mario Tkalčec</item>
    </izvorni_sadrzaj>
    <derivirana_varijabla naziv="DomainObject.Predmet.ProtuStrankaListFormated_1">
      <item>DŽAMBO TRADE društvo za trgovinu automobilima, turizam i usluge d.o.o., Virovitica zastupanog po punomoćniku Nada Gabrijel; Nevenko Radijevac; Mario Tkalčec</item>
    </derivirana_varijabla>
  </DomainObject.Predmet.ProtuStrankaListFormated>
  <DomainObject.Predmet.ProtuStrankaListFormatedOIB>
    <izvorni_sadrzaj>
      <item>DŽAMBO TRADE društvo za trgovinu automobilima, turizam i usluge d.o.o., Virovitica, OIB 11765207985 zastupanog po punomoćniku Nada Gabrijel; Nevenko Radijevac; Mario Tkalčec</item>
    </izvorni_sadrzaj>
    <derivirana_varijabla naziv="DomainObject.Predmet.ProtuStrankaListFormatedOIB_1">
      <item>DŽAMBO TRADE društvo za trgovinu automobilima, turizam i usluge d.o.o., Virovitica, OIB 11765207985 zastupanog po punomoćniku Nada Gabrijel; Nevenko Radijevac; Mario Tkalčec</item>
    </derivirana_varijabla>
  </DomainObject.Predmet.ProtuStrankaListFormatedOIB>
  <DomainObject.Predmet.ProtuStrankaListFormatedWithAdress>
    <izvorni_sadrzaj>
      <item>DŽAMBO TRADE društvo za trgovinu automobilima, turizam i usluge d.o.o., Virovitica, S. Radića 105, 33000 Virovitica zastupanog po punomoćniku Nada Gabrijel; Nevenko Radijevac; Mario Tkalčec</item>
    </izvorni_sadrzaj>
    <derivirana_varijabla naziv="DomainObject.Predmet.ProtuStrankaListFormatedWithAdress_1">
      <item>DŽAMBO TRADE društvo za trgovinu automobilima, turizam i usluge d.o.o., Virovitica, S. Radića 105, 33000 Virovitica zastupanog po punomoćniku Nada Gabrijel; Nevenko Radijevac; Mario Tkalčec</item>
    </derivirana_varijabla>
  </DomainObject.Predmet.ProtuStrankaListFormatedWithAdress>
  <DomainObject.Predmet.ProtuStrankaListFormatedWithAdressOIB>
    <izvorni_sadrzaj>
      <item>DŽAMBO TRADE društvo za trgovinu automobilima, turizam i usluge d.o.o., Virovitica, OIB 11765207985, S. Radića 105, 33000 Virovitica zastupanog po punomoćniku Nada Gabrijel; Nevenko Radijevac; Mario Tkalčec</item>
    </izvorni_sadrzaj>
    <derivirana_varijabla naziv="DomainObject.Predmet.ProtuStrankaListFormatedWithAdressOIB_1">
      <item>DŽAMBO TRADE društvo za trgovinu automobilima, turizam i usluge d.o.o., Virovitica, OIB 11765207985, S. Radića 105, 33000 Virovitica zastupanog po punomoćniku Nada Gabrijel; Nevenko Radijevac; Mario Tkalčec</item>
    </derivirana_varijabla>
  </DomainObject.Predmet.ProtuStrankaListFormatedWithAdressOIB>
  <DomainObject.Predmet.ProtuStrankaListNazivFormated>
    <izvorni_sadrzaj>
      <item>DŽAMBO TRADE društvo za trgovinu automobilima, turizam i usluge d.o.o., Virovitica</item>
    </izvorni_sadrzaj>
    <derivirana_varijabla naziv="DomainObject.Predmet.ProtuStrankaListNazivFormated_1">
      <item>DŽAMBO TRADE društvo za trgovinu automobilima, turizam i usluge d.o.o., Virovitica</item>
    </derivirana_varijabla>
  </DomainObject.Predmet.ProtuStrankaListNazivFormated>
  <DomainObject.Predmet.ProtuStrankaListNazivFormatedOIB>
    <izvorni_sadrzaj>
      <item>DŽAMBO TRADE društvo za trgovinu automobilima, turizam i usluge d.o.o., Virovitica, OIB 11765207985</item>
    </izvorni_sadrzaj>
    <derivirana_varijabla naziv="DomainObject.Predmet.ProtuStrankaListNazivFormatedOIB_1">
      <item>DŽAMBO TRADE društvo za trgovinu automobilima, turizam i usluge d.o.o., Virovitica, OIB 11765207985</item>
    </derivirana_varijabla>
  </DomainObject.Predmet.ProtuStrankaListNazivFormatedOIB>
  <DomainObject.Predmet.OstaliListFormated>
    <izvorni_sadrzaj>
      <item>Nada Gabrijel punomoćnik sudionika u postupku DŽAMBO TRADE društvo za trgovinu automobilima, turizam i usluge d.o.o., Virovitica</item>
      <item>Mario Tkalčec punomoćnik sudionika u postupku DŽAMBO TRADE društvo za trgovinu automobilima, turizam i usluge d.o.o., Virovitica</item>
      <item>Nevenko Radijevac punomoćnik sudionika u postupku DŽAMBO TRADE društvo za trgovinu automobilima, turizam i usluge d.o.o., Virovitica</item>
    </izvorni_sadrzaj>
    <derivirana_varijabla naziv="DomainObject.Predmet.OstaliListFormated_1">
      <item>Nada Gabrijel punomoćnik sudionika u postupku DŽAMBO TRADE društvo za trgovinu automobilima, turizam i usluge d.o.o., Virovitica</item>
      <item>Mario Tkalčec punomoćnik sudionika u postupku DŽAMBO TRADE društvo za trgovinu automobilima, turizam i usluge d.o.o., Virovitica</item>
      <item>Nevenko Radijevac punomoćnik sudionika u postupku DŽAMBO TRADE društvo za trgovinu automobilima, turizam i usluge d.o.o., Virovitica</item>
    </derivirana_varijabla>
  </DomainObject.Predmet.OstaliListFormated>
  <DomainObject.Predmet.OstaliListFormatedOIB>
    <izvorni_sadrzaj>
      <item>Nada Gabrijel, OIB 11919871348 punomoćnik sudionika u postupku DŽAMBO TRADE društvo za trgovinu automobilima, turizam i usluge d.o.o., Virovitica</item>
      <item>Mario Tkalčec punomoćnik sudionika u postupku DŽAMBO TRADE društvo za trgovinu automobilima, turizam i usluge d.o.o., Virovitica</item>
      <item>Nevenko Radijevac punomoćnik sudionika u postupku DŽAMBO TRADE društvo za trgovinu automobilima, turizam i usluge d.o.o., Virovitica</item>
    </izvorni_sadrzaj>
    <derivirana_varijabla naziv="DomainObject.Predmet.OstaliListFormatedOIB_1">
      <item>Nada Gabrijel, OIB 11919871348 punomoćnik sudionika u postupku DŽAMBO TRADE društvo za trgovinu automobilima, turizam i usluge d.o.o., Virovitica</item>
      <item>Mario Tkalčec punomoćnik sudionika u postupku DŽAMBO TRADE društvo za trgovinu automobilima, turizam i usluge d.o.o., Virovitica</item>
      <item>Nevenko Radijevac punomoćnik sudionika u postupku DŽAMBO TRADE društvo za trgovinu automobilima, turizam i usluge d.o.o., Virovitica</item>
    </derivirana_varijabla>
  </DomainObject.Predmet.OstaliListFormatedOIB>
  <DomainObject.Predmet.OstaliListFormatedWithAdress>
    <izvorni_sadrzaj>
      <item>Nada Gabrijel, J. J. Štrosmajera 200, 33000 Virovitica punomoćnik sudionika u postupku DŽAMBO TRADE društvo za trgovinu automobilima, turizam i usluge d.o.o., Virovitica</item>
      <item>Mario Tkalčec, Stjepana Radića 87, 33000 Virovitica punomoćnik sudionika u postupku DŽAMBO TRADE društvo za trgovinu automobilima, turizam i usluge d.o.o., Virovitica</item>
      <item>Nevenko Radijevac, Stjepana Radića 165, 33000 Virovitica punomoćnik sudionika u postupku DŽAMBO TRADE društvo za trgovinu automobilima, turizam i usluge d.o.o., Virovitica</item>
    </izvorni_sadrzaj>
    <derivirana_varijabla naziv="DomainObject.Predmet.OstaliListFormatedWithAdress_1">
      <item>Nada Gabrijel, J. J. Štrosmajera 200, 33000 Virovitica punomoćnik sudionika u postupku DŽAMBO TRADE društvo za trgovinu automobilima, turizam i usluge d.o.o., Virovitica</item>
      <item>Mario Tkalčec, Stjepana Radića 87, 33000 Virovitica punomoćnik sudionika u postupku DŽAMBO TRADE društvo za trgovinu automobilima, turizam i usluge d.o.o., Virovitica</item>
      <item>Nevenko Radijevac, Stjepana Radića 165, 33000 Virovitica punomoćnik sudionika u postupku DŽAMBO TRADE društvo za trgovinu automobilima, turizam i usluge d.o.o., Virovitica</item>
    </derivirana_varijabla>
  </DomainObject.Predmet.OstaliListFormatedWithAdress>
  <DomainObject.Predmet.OstaliListFormatedWithAdressOIB>
    <izvorni_sadrzaj>
      <item>Nada Gabrijel, OIB 11919871348, J. J. Štrosmajera 200, 33000 Virovitica punomoćnik sudionika u postupku DŽAMBO TRADE društvo za trgovinu automobilima, turizam i usluge d.o.o., Virovitica</item>
      <item>Mario Tkalčec, Stjepana Radića 87, 33000 Virovitica punomoćnik sudionika u postupku DŽAMBO TRADE društvo za trgovinu automobilima, turizam i usluge d.o.o., Virovitica</item>
      <item>Nevenko Radijevac, Stjepana Radića 165, 33000 Virovitica punomoćnik sudionika u postupku DŽAMBO TRADE društvo za trgovinu automobilima, turizam i usluge d.o.o., Virovitica</item>
    </izvorni_sadrzaj>
    <derivirana_varijabla naziv="DomainObject.Predmet.OstaliListFormatedWithAdressOIB_1">
      <item>Nada Gabrijel, OIB 11919871348, J. J. Štrosmajera 200, 33000 Virovitica punomoćnik sudionika u postupku DŽAMBO TRADE društvo za trgovinu automobilima, turizam i usluge d.o.o., Virovitica</item>
      <item>Mario Tkalčec, Stjepana Radića 87, 33000 Virovitica punomoćnik sudionika u postupku DŽAMBO TRADE društvo za trgovinu automobilima, turizam i usluge d.o.o., Virovitica</item>
      <item>Nevenko Radijevac, Stjepana Radića 165, 33000 Virovitica punomoćnik sudionika u postupku DŽAMBO TRADE društvo za trgovinu automobilima, turizam i usluge d.o.o., Virovitica</item>
    </derivirana_varijabla>
  </DomainObject.Predmet.OstaliListFormatedWithAdressOIB>
  <DomainObject.Predmet.OstaliListNazivFormated>
    <izvorni_sadrzaj>
      <item>Nada Gabrijel</item>
      <item>Mario Tkalčec</item>
      <item>Nevenko Radijevac</item>
    </izvorni_sadrzaj>
    <derivirana_varijabla naziv="DomainObject.Predmet.OstaliListNazivFormated_1">
      <item>Nada Gabrijel</item>
      <item>Mario Tkalčec</item>
      <item>Nevenko Radijevac</item>
    </derivirana_varijabla>
  </DomainObject.Predmet.OstaliListNazivFormated>
  <DomainObject.Predmet.OstaliListNazivFormatedOIB>
    <izvorni_sadrzaj>
      <item>Nada Gabrijel, OIB 11919871348</item>
      <item>Mario Tkalčec</item>
      <item>Nevenko Radijevac</item>
    </izvorni_sadrzaj>
    <derivirana_varijabla naziv="DomainObject.Predmet.OstaliListNazivFormatedOIB_1">
      <item>Nada Gabrijel, OIB 11919871348</item>
      <item>Mario Tkalčec</item>
      <item>Nevenko Radijevac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DŽAMBO TRADE društvo za trgovinu automobilima, turizam i usluge d.o.o., Virovitica</izvorni_sadrzaj>
    <derivirana_varijabla naziv="DomainObject.Predmet.ProtustrankaIDrugi_1">DŽAMBO TRADE društvo za trgovinu automobilima, turizam i usluge d.o.o.,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DŽAMBO TRADE društvo za trgovinu automobilima, turizam i usluge d.o.o., Virovitica, OIB 11765207985, S. Radića 105, 33000 Virovitica</izvorni_sadrzaj>
    <derivirana_varijabla naziv="DomainObject.Predmet.ProtustrankaIDrugiAdressOIB_1">DŽAMBO TRADE društvo za trgovinu automobilima, turizam i usluge d.o.o., Virovitica, OIB 11765207985, S. Radića 105,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DŽAMBO TRADE društvo za trgovinu automobilima, turizam i usluge d.o.o., Virovitica</item>
      <item>Nada Gabrijel</item>
      <item>Mario Tkalčec</item>
      <item>Nevenko Radijevac</item>
    </izvorni_sadrzaj>
    <derivirana_varijabla naziv="DomainObject.Predmet.SudioniciListNaziv_1">
      <item>FINA, RC ZAGREB, Podružnica Bjelovar</item>
      <item>DŽAMBO TRADE društvo za trgovinu automobilima, turizam i usluge d.o.o., Virovitica</item>
      <item>Nada Gabrijel</item>
      <item>Mario Tkalčec</item>
      <item>Nevenko Radijevac</item>
    </derivirana_varijabla>
  </DomainObject.Predmet.SudioniciListNaziv>
  <DomainObject.Predmet.SudioniciListAdressOIB>
    <izvorni_sadrzaj>
      <item>FINA, RC ZAGREB, Podružnica Bjelovar, OIB 85821130368, F. Supila 4,43000 Bjelovar</item>
      <item>DŽAMBO TRADE društvo za trgovinu automobilima, turizam i usluge d.o.o., Virovitica, OIB 11765207985, S. Radića 105,33000 Virovitica</item>
      <item>Nada Gabrijel, OIB 11919871348, J. J. Štrosmajera 200,33000 Virovitica</item>
      <item>Mario Tkalčec, Stjepana Radića 87,33000 Virovitica</item>
      <item>Nevenko Radijevac, Stjepana Radića 165,33000 Virovitica</item>
    </izvorni_sadrzaj>
    <derivirana_varijabla naziv="DomainObject.Predmet.SudioniciListAdressOIB_1">
      <item>FINA, RC ZAGREB, Podružnica Bjelovar, OIB 85821130368, F. Supila 4,43000 Bjelovar</item>
      <item>DŽAMBO TRADE društvo za trgovinu automobilima, turizam i usluge d.o.o., Virovitica, OIB 11765207985, S. Radića 105,33000 Virovitica</item>
      <item>Nada Gabrijel, OIB 11919871348, J. J. Štrosmajera 200,33000 Virovitica</item>
      <item>Mario Tkalčec, Stjepana Radića 87,33000 Virovitica</item>
      <item>Nevenko Radijevac, Stjepana Radića 165,33000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11765207985</item>
      <item>, OIB 11919871348</item>
      <item>, OIB null</item>
      <item>, OIB null</item>
    </izvorni_sadrzaj>
    <derivirana_varijabla naziv="DomainObject.Predmet.SudioniciListNazivOIB_1">
      <item>, OIB 85821130368</item>
      <item>, OIB 11765207985</item>
      <item>, OIB 11919871348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13F598-89BB-482C-A740-DD64DDAFE9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328</properties:Words>
  <properties:Characters>1845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2015-11-19T12:56:00Z</dcterms:created>
  <dc:creator>ssabljic</dc:creator>
  <cp:lastModifiedBy>Miroslav Lovreković</cp:lastModifiedBy>
  <cp:lastPrinted>2015-11-19T12:55:00Z</cp:lastPrinted>
  <dcterms:modified xmlns:xsi="http://www.w3.org/2001/XMLSchema-instance" xsi:type="dcterms:W3CDTF">2015-11-19T12:59:00Z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