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54af" w14:paraId="90254a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5592E">
        <w:t>854/15-4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55592E">
        <w:t>ANTONIO I ROKO j.</w:t>
      </w:r>
      <w:r w:rsidR="00941627">
        <w:t xml:space="preserve">d.o.o., </w:t>
      </w:r>
      <w:r w:rsidR="003A46E1">
        <w:t>OIB:</w:t>
      </w:r>
      <w:r w:rsidR="00665A9B">
        <w:t xml:space="preserve"> </w:t>
      </w:r>
      <w:r w:rsidR="0055592E" w:rsidRPr="0055592E">
        <w:t>32596716999</w:t>
      </w:r>
      <w:r w:rsidR="003E5A01">
        <w:t xml:space="preserve">, </w:t>
      </w:r>
      <w:r w:rsidR="0055592E">
        <w:t>Varaždin, Športska 25</w:t>
      </w:r>
      <w:r w:rsidR="00665A9B">
        <w:t xml:space="preserve">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65A9B">
        <w:t xml:space="preserve"> </w:t>
      </w:r>
      <w:r w:rsidR="0055592E">
        <w:t xml:space="preserve">ANTONIO I ROKO j.d.o.o., OIB: </w:t>
      </w:r>
      <w:r w:rsidR="0055592E" w:rsidRPr="0055592E">
        <w:t>32596716999</w:t>
      </w:r>
      <w:r w:rsidR="0055592E">
        <w:t>, Varaždin, Športska 25</w:t>
      </w:r>
      <w:r w:rsidR="00740000">
        <w:t xml:space="preserve">, </w:t>
      </w:r>
      <w:r w:rsidR="00CB6C18">
        <w:t xml:space="preserve">iznosi </w:t>
      </w:r>
      <w:r w:rsidR="0055592E">
        <w:t>19.447,00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55592E">
        <w:t xml:space="preserve"> Boris Brežni, Varaždin, Ferde Livadića 18, OIB: 67865370915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5FA" w:rsidR="00D745FA">
      <w:r>
        <w:separator/>
      </w:r>
    </w:p>
  </w:endnote>
  <w:endnote w:id="0" w:type="continuationSeparator">
    <w:p w:rsidRDefault="00D745FA" w:rsidR="00D74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5FA" w:rsidR="00D745FA">
      <w:r>
        <w:separator/>
      </w:r>
    </w:p>
  </w:footnote>
  <w:footnote w:id="0" w:type="continuationSeparator">
    <w:p w:rsidRDefault="00D745FA" w:rsidR="00D74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69A6"/>
    <w:rsid w:val="00327690"/>
    <w:rsid w:val="00352165"/>
    <w:rsid w:val="003A46E1"/>
    <w:rsid w:val="003A7C72"/>
    <w:rsid w:val="003E2AE0"/>
    <w:rsid w:val="003E5A01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I ROKO jednostavno društvo s ograničenom odgovornošću za ugostiteljstvo i trgovinu</izvorni_sadrzaj>
    <derivirana_varijabla naziv="DomainObject.Predmet.ProtustrankaFormated_1">  ANTONIO I ROKO jednostavno društvo s ograničenom odgovornošću za ugostiteljstvo i trgovinu</derivirana_varijabla>
  </DomainObject.Predmet.ProtustrankaFormated>
  <DomainObject.Predmet.ProtustrankaFormatedOIB>
    <izvorni_sadrzaj>  ANTONIO I ROKO jednostavno društvo s ograničenom odgovornošću za ugostiteljstvo i trgovinu, OIB 32596716999</izvorni_sadrzaj>
    <derivirana_varijabla naziv="DomainObject.Predmet.ProtustrankaFormatedOIB_1">  ANTONIO I ROKO jednostavno društvo s ograničenom odgovornošću za ugostiteljstvo i trgovinu, OIB 32596716999</derivirana_varijabla>
  </DomainObject.Predmet.ProtustrankaFormatedOIB>
  <DomainObject.Predmet.ProtustrankaFormatedWithAdress>
    <izvorni_sadrzaj> ANTONIO I ROKO jednostavno društvo s ograničenom odgovornošću za ugostiteljstvo i trgovinu, Športska 25, 42000 Varaždin</izvorni_sadrzaj>
    <derivirana_varijabla naziv="DomainObject.Predmet.ProtustrankaFormatedWithAdress_1"> ANTONIO I ROKO jednostavno društvo s ograničenom odgovornošću za ugostiteljstvo i trgovinu, Športska 25, 42000 Varaždin</derivirana_varijabla>
  </DomainObject.Predmet.ProtustrankaFormatedWithAdress>
  <DomainObject.Predmet.ProtustrankaFormatedWithAdressOIB>
    <izvorni_sadrzaj> ANTONIO I ROKO jednostavno društvo s ograničenom odgovornošću za ugostiteljstvo i trgovinu, OIB 32596716999, Športska 25, 42000 Varaždin</izvorni_sadrzaj>
    <derivirana_varijabla naziv="DomainObject.Predmet.ProtustrankaFormatedWithAdressOIB_1"> ANTONIO I ROKO jednostavno društvo s ograničenom odgovornošću za ugostiteljstvo i trgovinu, OIB 32596716999, Športska 25, 42000 Varaždin</derivirana_varijabla>
  </DomainObject.Predmet.ProtustrankaFormatedWithAdressOIB>
  <DomainObject.Predmet.ProtustrankaWithAdress>
    <izvorni_sadrzaj>ANTONIO I ROKO jednostavno društvo s ograničenom odgovornošću za ugostiteljstvo i trgovinu Športska 25, 42000 Varaždin</izvorni_sadrzaj>
    <derivirana_varijabla naziv="DomainObject.Predmet.ProtustrankaWithAdress_1">ANTONIO I ROKO jednostavno društvo s ograničenom odgovornošću za ugostiteljstvo i trgovinu Športska 25, 42000 Varaždin</derivirana_varijabla>
  </DomainObject.Predmet.ProtustrankaWithAdress>
  <DomainObject.Predmet.ProtustrankaWithAdressOIB>
    <izvorni_sadrzaj>ANTONIO I ROKO jednostavno društvo s ograničenom odgovornošću za ugostiteljstvo i trgovinu, OIB 32596716999, Športska 25, 42000 Varaždin</izvorni_sadrzaj>
    <derivirana_varijabla naziv="DomainObject.Predmet.ProtustrankaWithAdressOIB_1">ANTONIO I ROKO jednostavno društvo s ograničenom odgovornošću za ugostiteljstvo i trgovinu, OIB 32596716999, Športska 25, 42000 Varaždin</derivirana_varijabla>
  </DomainObject.Predmet.ProtustrankaWithAdressOIB>
  <DomainObject.Predmet.ProtustrankaNazivFormated>
    <izvorni_sadrzaj>ANTONIO I ROKO jednostavno društvo s ograničenom odgovornošću za ugostiteljstvo i trgovinu</izvorni_sadrzaj>
    <derivirana_varijabla naziv="DomainObject.Predmet.ProtustrankaNazivFormated_1">ANTONIO I ROKO jednostavno društvo s ograničenom odgovornošću za ugostiteljstvo i trgovinu</derivirana_varijabla>
  </DomainObject.Predmet.ProtustrankaNazivFormated>
  <DomainObject.Predmet.ProtustrankaNazivFormatedOIB>
    <izvorni_sadrzaj>ANTONIO I ROKO jednostavno društvo s ograničenom odgovornošću za ugostiteljstvo i trgovinu, OIB 32596716999</izvorni_sadrzaj>
    <derivirana_varijabla naziv="DomainObject.Predmet.ProtustrankaNazivFormatedOIB_1">ANTONIO I ROKO jednostavno društvo s ograničenom odgovornošću za ugostiteljstvo i trgovinu, OIB 32596716999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19447.00</izvorni_sadrzaj>
    <derivirana_varijabla naziv="DomainObject.Predmet.TrenutnaVrijednost_1">19447.00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I ROKO jednostavno društvo s ograničenom odgovornošću za ugostiteljstvo i trgovinu</item>
    </izvorni_sadrzaj>
    <derivirana_varijabla naziv="DomainObject.Predmet.ProtuStrankaListFormated_1">
      <item>ANTONIO I ROKO jednostavno društvo s ograničenom odgovornošću za ugostiteljstvo i trgovinu</item>
    </derivirana_varijabla>
  </DomainObject.Predmet.ProtuStrankaListFormated>
  <DomainObject.Predmet.ProtuStrankaListFormatedOIB>
    <izvorni_sadrzaj>
      <item>ANTONIO I ROKO jednostavno društvo s ograničenom odgovornošću za ugostiteljstvo i trgovinu, OIB 32596716999</item>
    </izvorni_sadrzaj>
    <derivirana_varijabla naziv="DomainObject.Predmet.ProtuStrankaListFormatedOIB_1">
      <item>ANTONIO I ROKO jednostavno društvo s ograničenom odgovornošću za ugostiteljstvo i trgovinu, OIB 32596716999</item>
    </derivirana_varijabla>
  </DomainObject.Predmet.ProtuStrankaListFormatedOIB>
  <DomainObject.Predmet.ProtuStrankaListFormatedWithAdress>
    <izvorni_sadrzaj>
      <item>ANTONIO I ROKO jednostavno društvo s ograničenom odgovornošću za ugostiteljstvo i trgovinu, Športska 25, 42000 Varaždin</item>
    </izvorni_sadrzaj>
    <derivirana_varijabla naziv="DomainObject.Predmet.ProtuStrankaListFormatedWithAdress_1">
      <item>ANTONIO I ROKO jednostavno društvo s ograničenom odgovornošću za ugostiteljstvo i trgovinu, Športska 25, 42000 Varaždin</item>
    </derivirana_varijabla>
  </DomainObject.Predmet.ProtuStrankaListFormatedWithAdress>
  <DomainObject.Predmet.ProtuStrankaListFormatedWithAdressOIB>
    <izvorni_sadrzaj>
      <item>ANTONIO I ROKO jednostavno društvo s ograničenom odgovornošću za ugostiteljstvo i trgovinu, OIB 32596716999, Športska 25, 42000 Varaždin</item>
    </izvorni_sadrzaj>
    <derivirana_varijabla naziv="DomainObject.Predmet.ProtuStrankaListFormatedWithAdressOIB_1">
      <item>ANTONIO I ROKO jednostavno društvo s ograničenom odgovornošću za ugostiteljstvo i trgovinu, OIB 32596716999, Športska 25, 42000 Varaždin</item>
    </derivirana_varijabla>
  </DomainObject.Predmet.ProtuStrankaListFormatedWithAdressOIB>
  <DomainObject.Predmet.ProtuStrankaListNazivFormated>
    <izvorni_sadrzaj>
      <item>ANTONIO I ROKO jednostavno društvo s ograničenom odgovornošću za ugostiteljstvo i trgovinu</item>
    </izvorni_sadrzaj>
    <derivirana_varijabla naziv="DomainObject.Predmet.ProtuStrankaListNazivFormated_1">
      <item>ANTONIO I ROKO jednostavno društvo s ograničenom odgovornošću za ugostiteljstvo i trgovinu</item>
    </derivirana_varijabla>
  </DomainObject.Predmet.ProtuStrankaListNazivFormated>
  <DomainObject.Predmet.ProtuStrankaListNazivFormatedOIB>
    <izvorni_sadrzaj>
      <item>ANTONIO I ROKO jednostavno društvo s ograničenom odgovornošću za ugostiteljstvo i trgovinu, OIB 32596716999</item>
    </izvorni_sadrzaj>
    <derivirana_varijabla naziv="DomainObject.Predmet.ProtuStrankaListNazivFormatedOIB_1">
      <item>ANTONIO I ROKO jednostavno društvo s ograničenom odgovornošću za ugostiteljstvo i trgovinu, OIB 32596716999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I ROKO jednostavno društvo s ograničenom odgovornošću za ugostiteljstvo i trgovinu</izvorni_sadrzaj>
    <derivirana_varijabla naziv="DomainObject.Predmet.ProtustrankaIDrugi_1">ANTONIO I ROKO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ANTONIO I ROKO jednostavno društvo s ograničenom odgovornošću za ugostiteljstvo i trgovinu, OIB 32596716999, Športska 25, 42000 Varaždin</izvorni_sadrzaj>
    <derivirana_varijabla naziv="DomainObject.Predmet.ProtustrankaIDrugiAdressOIB_1">ANTONIO I ROKO jednostavno društvo s ograničenom odgovornošću za ugostiteljstvo i trgovinu, OIB 32596716999, Športska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I ROKO jednostavno društvo s ograničenom odgovornošću za ugostiteljstvo i trgovinu</item>
      <item>E-oglasna ploča</item>
      <item>Sudski registar, Trgovački sud u Varaždin</item>
    </izvorni_sadrzaj>
    <derivirana_varijabla naziv="DomainObject.Predmet.SudioniciListNaziv_1">
      <item>Financijska agencija</item>
      <item>ANTONIO I ROKO jednostavno društvo s ograničenom odgovornošću za ugostiteljstvo i trgovinu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ANTONIO I ROKO jednostavno društvo s ograničenom odgovornošću za ugostiteljstvo i trgovinu, OIB 32596716999, Športska 25,42000 Varaždin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ANTONIO I ROKO jednostavno društvo s ograničenom odgovornošću za ugostiteljstvo i trgovinu, OIB 32596716999, Športska 25,42000 Varaždin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32596716999</item>
      <item>, OIB null</item>
      <item>, OIB null</item>
    </izvorni_sadrzaj>
    <derivirana_varijabla naziv="DomainObject.Predmet.SudioniciListNazivOIB_1">
      <item>, OIB 85821130368</item>
      <item>, OIB 32596716999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B23BE-C23B-42EF-AC56-C64D5902D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1862</properties:Characters>
  <properties:Lines>46</properties:Lines>
  <properties:Paragraphs>14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2016-01-14T13:48:00Z</cp:lastPrinted>
  <dcterms:modified xmlns:xsi="http://www.w3.org/2001/XMLSchema-instance" xsi:type="dcterms:W3CDTF">2016-01-14T13:49:00Z</dcterms:modified>
  <cp:revision>77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