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8727" w14:paraId="5b48727" w:rsidRDefault="00AE649C" w:rsidP="00FA5B5E" w:rsidR="00AE649C" w:rsidRPr="00B76F3C">
      <w:pPr>
        <w:pStyle w:val="Naslov3"/>
        <w15:collapsed w:val="false"/>
      </w:pPr>
    </w:p>
    <w:p w:rsidRDefault="00937FF9" w:rsidP="00CA4487"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A1C6D">
        <w:tab/>
      </w:r>
    </w:p>
    <w:p w:rsidRDefault="00CA4487" w:rsidP="00CA4487" w:rsidR="00CA4487" w:rsidRPr="00CA4487">
      <w:pPr>
        <w:spacing w:after="0"/>
        <w:rPr>
          <w:rFonts w:cs="Times New Roman" w:eastAsia="Calibri"/>
          <w:noProof/>
        </w:rPr>
      </w:pPr>
      <w:r w:rsidRPr="00CA4487">
        <w:rPr>
          <w:rFonts w:cs="Times New Roman" w:eastAsia="Times New Roman"/>
          <w:noProof/>
          <w:lang w:eastAsia="hr-HR"/>
        </w:rPr>
        <w:t xml:space="preserve">                                                                                                        5. St-1401/2016-8</w:t>
      </w: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r w:rsidRPr="00CA4487">
        <w:rPr>
          <w:rFonts w:cs="Times New Roman" w:eastAsia="Times New Roman"/>
          <w:lang w:eastAsia="hr-HR"/>
        </w:rPr>
        <w:t>U  I M E  R E P U B L I K E  H R V A T S K E</w:t>
      </w: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r w:rsidRPr="00CA4487">
        <w:rPr>
          <w:rFonts w:cs="Times New Roman" w:eastAsia="Times New Roman"/>
          <w:lang w:eastAsia="hr-HR"/>
        </w:rPr>
        <w:t>R J E Š E N J E</w:t>
      </w: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noProof/>
          <w:lang w:eastAsia="hr-HR"/>
        </w:rPr>
      </w:pPr>
      <w:r w:rsidRPr="00CA4487">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CA4487">
        <w:rPr>
          <w:rFonts w:cs="Times New Roman" w:eastAsia="Times New Roman"/>
          <w:szCs w:val="20"/>
        </w:rPr>
        <w:t>FORANTE d.o.o. za proizvodnju, trgovinu i usluge, Velika Pisanica, Ulica hrvatskih mučenika 34, MBS: 080673519, OIB: 98979432898</w:t>
      </w:r>
      <w:r w:rsidRPr="00CA4487">
        <w:rPr>
          <w:rFonts w:cs="Times New Roman" w:eastAsia="Times New Roman"/>
          <w:lang w:eastAsia="hr-HR"/>
        </w:rPr>
        <w:t xml:space="preserve">, </w:t>
      </w:r>
      <w:r w:rsidRPr="00CA4487">
        <w:rPr>
          <w:rFonts w:cs="Times New Roman" w:eastAsia="Times New Roman"/>
          <w:noProof/>
          <w:lang w:eastAsia="hr-HR"/>
        </w:rPr>
        <w:t>16. veljače 2017.</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noProof/>
          <w:lang w:eastAsia="hr-HR"/>
        </w:rPr>
      </w:pPr>
      <w:r w:rsidRPr="00CA4487">
        <w:rPr>
          <w:rFonts w:cs="Times New Roman" w:eastAsia="Times New Roman"/>
          <w:noProof/>
          <w:lang w:eastAsia="hr-HR"/>
        </w:rPr>
        <w:t xml:space="preserve"> </w:t>
      </w:r>
    </w:p>
    <w:p w:rsidRDefault="00CA4487" w:rsidP="00CA4487" w:rsidR="00CA4487" w:rsidRPr="00CA4487">
      <w:pPr>
        <w:overflowPunct w:val="false"/>
        <w:autoSpaceDE w:val="false"/>
        <w:autoSpaceDN w:val="false"/>
        <w:adjustRightInd w:val="false"/>
        <w:spacing w:after="0"/>
        <w:jc w:val="center"/>
        <w:rPr>
          <w:rFonts w:cs="Times New Roman" w:eastAsia="Times New Roman"/>
          <w:noProof/>
          <w:lang w:eastAsia="hr-HR"/>
        </w:rPr>
      </w:pPr>
      <w:r w:rsidRPr="00CA4487">
        <w:rPr>
          <w:rFonts w:cs="Times New Roman" w:eastAsia="Times New Roman"/>
          <w:noProof/>
          <w:lang w:eastAsia="hr-HR"/>
        </w:rPr>
        <w:t>r i j e š i o   j e</w:t>
      </w: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lang w:eastAsia="hr-HR"/>
        </w:rPr>
        <w:t xml:space="preserve">I. Otvara se stečajni postupak nad dužnikom </w:t>
      </w:r>
      <w:r w:rsidRPr="00CA4487">
        <w:rPr>
          <w:rFonts w:cs="Times New Roman" w:eastAsia="Times New Roman"/>
          <w:szCs w:val="20"/>
        </w:rPr>
        <w:t>FORANTE d.o.o. za proizvodnju, trgovinu i usluge, Velika Pisanica, Ulica hrvatskih mučenika 34, MBS: 080673519, OIB: 98979432898.</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b/>
          <w:szCs w:val="20"/>
        </w:rPr>
      </w:pPr>
      <w:r w:rsidRPr="00CA4487">
        <w:rPr>
          <w:rFonts w:cs="Times New Roman" w:eastAsia="Times New Roman"/>
          <w:lang w:eastAsia="hr-HR"/>
        </w:rPr>
        <w:t xml:space="preserve">II. Za stečajnog upravitelja imenuje se </w:t>
      </w:r>
      <w:r w:rsidRPr="00CA4487">
        <w:rPr>
          <w:rFonts w:cs="Times New Roman" w:eastAsia="Times New Roman"/>
          <w:szCs w:val="20"/>
        </w:rPr>
        <w:t xml:space="preserve">IVO ŽIŽA, dipl. ekonomist iz Ludbrega, Vinogradi </w:t>
      </w:r>
      <w:proofErr w:type="spellStart"/>
      <w:r w:rsidRPr="00CA4487">
        <w:rPr>
          <w:rFonts w:cs="Times New Roman" w:eastAsia="Times New Roman"/>
          <w:szCs w:val="20"/>
        </w:rPr>
        <w:t>Ludbreški</w:t>
      </w:r>
      <w:proofErr w:type="spellEnd"/>
      <w:r w:rsidRPr="00CA4487">
        <w:rPr>
          <w:rFonts w:cs="Times New Roman" w:eastAsia="Times New Roman"/>
          <w:szCs w:val="20"/>
        </w:rPr>
        <w:t xml:space="preserve"> 53, OIB: 08163835361.</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noProof/>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lang w:eastAsia="hr-HR"/>
        </w:rPr>
        <w:t xml:space="preserve">III. Zaključuje se stečajni postupak nad dužnikom </w:t>
      </w:r>
      <w:r w:rsidRPr="00CA4487">
        <w:rPr>
          <w:rFonts w:cs="Times New Roman" w:eastAsia="Times New Roman"/>
          <w:szCs w:val="20"/>
        </w:rPr>
        <w:t>FORANTE d.o.o. za proizvodnju, trgovinu i usluge, Velika Pisanica, Ulica hrvatskih mučenika 34, MBS: 080673519, OIB: 98979432898.</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r w:rsidRPr="00CA4487">
        <w:rPr>
          <w:rFonts w:cs="Times New Roman" w:eastAsia="Times New Roman"/>
          <w:lang w:eastAsia="hr-HR"/>
        </w:rPr>
        <w:t>IV. Stečajni postupak je otvoren i zaključen s danom 16. veljače 2017. u 14,00 sati, kada je ovo rješenje objavljeno na e-oglasnoj ploči ovoga suda.</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spacing w:after="0"/>
        <w:ind w:firstLine="851"/>
        <w:jc w:val="both"/>
        <w:rPr>
          <w:rFonts w:cs="Times New Roman" w:eastAsia="Calibri"/>
        </w:rPr>
      </w:pPr>
      <w:r w:rsidRPr="00CA4487">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A4487" w:rsidP="00CA4487" w:rsidR="00CA4487" w:rsidRPr="00CA4487">
      <w:pPr>
        <w:overflowPunct w:val="false"/>
        <w:autoSpaceDE w:val="false"/>
        <w:autoSpaceDN w:val="false"/>
        <w:adjustRightInd w:val="false"/>
        <w:spacing w:after="0"/>
        <w:ind w:firstLine="851"/>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r w:rsidRPr="00CA4487">
        <w:rPr>
          <w:rFonts w:cs="Times New Roman" w:eastAsia="Times New Roman"/>
          <w:lang w:eastAsia="hr-HR"/>
        </w:rPr>
        <w:t>VI. Nakon pravomoćnosti ovoga rješenja stečajni dužnik će se brisati iz sudskog registra.</w:t>
      </w:r>
    </w:p>
    <w:p w:rsidRDefault="00CA4487" w:rsidP="00CA4487" w:rsidR="00CA4487" w:rsidRPr="00CA4487">
      <w:pPr>
        <w:overflowPunct w:val="false"/>
        <w:autoSpaceDE w:val="false"/>
        <w:autoSpaceDN w:val="false"/>
        <w:adjustRightInd w:val="false"/>
        <w:spacing w:after="0"/>
        <w:ind w:firstLine="851"/>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r w:rsidRPr="00CA4487">
        <w:rPr>
          <w:rFonts w:cs="Times New Roman" w:eastAsia="Times New Roman"/>
          <w:lang w:eastAsia="hr-HR"/>
        </w:rPr>
        <w:t>Obrazloženje</w:t>
      </w: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noProof/>
          <w:szCs w:val="20"/>
        </w:rPr>
        <w:t xml:space="preserve">Financijska agencija je, na temelju čl.110. st.1. Stečajnog zakona ("Narodne novine" broj 71/15, dalje: SZ), 8. studenog 2016. podnijela prijedlog za otvaranje stečajnog postupka nad dužnikom </w:t>
      </w:r>
      <w:r w:rsidRPr="00CA4487">
        <w:rPr>
          <w:rFonts w:cs="Times New Roman" w:eastAsia="Times New Roman"/>
          <w:szCs w:val="20"/>
        </w:rPr>
        <w:t xml:space="preserve">FORANTE d.o.o. za proizvodnju, trgovinu i usluge, Velika Pisanica. U prijedlogu je navela da na dan 4. studenog 2016. dužnik u Očevidniku redoslijeda osnova za </w:t>
      </w:r>
      <w:r w:rsidRPr="00CA4487">
        <w:rPr>
          <w:rFonts w:cs="Times New Roman" w:eastAsia="Times New Roman"/>
          <w:szCs w:val="20"/>
        </w:rPr>
        <w:lastRenderedPageBreak/>
        <w:t xml:space="preserve">plaćanje ima evidentirane neizvršene osnove za plaćanje u neprekinutom razdoblju od 120 dana, u ukupnom iznosu od 9.133,95 kn, u koji iznos je uračunata kamata i naknada Financijske agencije za provedbu ovrhe na novčanim sredstvima. Prema podacima koje je FINI dostavio Hrvatski zavod za mirovinsko osiguranje </w:t>
      </w:r>
      <w:r w:rsidRPr="00CA4487">
        <w:rPr>
          <w:rFonts w:cs="Times New Roman" w:eastAsia="Times New Roman"/>
          <w:noProof/>
          <w:szCs w:val="20"/>
        </w:rPr>
        <w:t>dužnik ima 4 zaposlena.</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noProof/>
          <w:szCs w:val="20"/>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szCs w:val="20"/>
        </w:rPr>
        <w:t xml:space="preserve">Kako je iz prijedloga proizlazila vjerojatnost postojanja stečajnog razloga – nesposobnosti za plaćanje iz čl.6. st.2. SZ-a, sud je temeljem čl.115. st.1. SZ-a, donio rješenje od 12. prosinca 2016., kojim je pokrenut prethodni postupak radi utvrđivanja pretpostavki za otvaranje stečajnog postupka i sazvano je ročište radi izjašnjenja o prijedlogu i rasprave o uvjetima za otvaranje stečajnog postupka. Ujedno je naloženo zakonskom zastupniku dužnika Tomislavu Juriću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szCs w:val="20"/>
        </w:rPr>
        <w:t xml:space="preserve">Zakonski zastupnik dužnika nije dostavio traženu dokumentaciju i nije pristupio na ročište 12. siječnja 2017. </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szCs w:val="20"/>
        </w:rPr>
        <w:t>Na temelju navoda Financijske agencije o evidentiranim neizvršenim osnovama za plaćanje u neprekinutom razdoblju od 120 dana, u ukupnom iznosu od 9.133,95 kn, koji podatak zakonski zastupnik dužnika nije osporio, sud utvrđuje da je ispunjen razlog nesposobnosti za plaćanje, propisan čl.6. st.2. SZ.</w:t>
      </w:r>
    </w:p>
    <w:p w:rsidRDefault="00CA4487" w:rsidP="00CA4487" w:rsidR="00CA4487" w:rsidRPr="00CA4487">
      <w:pPr>
        <w:overflowPunct w:val="false"/>
        <w:autoSpaceDE w:val="false"/>
        <w:autoSpaceDN w:val="false"/>
        <w:adjustRightInd w:val="false"/>
        <w:spacing w:after="0"/>
        <w:jc w:val="both"/>
        <w:rPr>
          <w:rFonts w:cs="Times New Roman" w:eastAsia="Times New Roman"/>
          <w:szCs w:val="20"/>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18. siječnja 2017., sukladno odredbi čl.132. st.1. SZ,</w:t>
      </w:r>
      <w:r w:rsidRPr="00CA4487">
        <w:rPr>
          <w:rFonts w:cs="Times New Roman" w:eastAsia="Times New Roman"/>
          <w:noProof/>
          <w:szCs w:val="20"/>
        </w:rPr>
        <w:t xml:space="preserve"> pozvao </w:t>
      </w:r>
      <w:r w:rsidRPr="00CA4487">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CA4487" w:rsidP="00CA4487" w:rsidR="00CA4487" w:rsidRPr="00CA4487">
      <w:pPr>
        <w:overflowPunct w:val="false"/>
        <w:autoSpaceDE w:val="false"/>
        <w:autoSpaceDN w:val="false"/>
        <w:adjustRightInd w:val="false"/>
        <w:spacing w:after="0"/>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r w:rsidRPr="00CA4487">
        <w:rPr>
          <w:rFonts w:cs="Times New Roman" w:eastAsia="Times New Roman"/>
          <w:lang w:eastAsia="hr-HR"/>
        </w:rPr>
        <w:t>Rješenje od 18. siječnja 2017. objavljeno je istog dana na mrežnoj stranici e- oglasna ploča sudova. U roku od 15 dana, računajući od isteka osmog dana od objave rješenja s pozivom na uplatu predujma, nije predujmljen iznos od 15.000,00 kn.</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r w:rsidRPr="00CA4487">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CA4487">
        <w:rPr>
          <w:rFonts w:cs="Times New Roman" w:eastAsia="Times New Roman"/>
          <w:noProof/>
          <w:lang w:eastAsia="hr-HR"/>
        </w:rPr>
        <w:t>,</w:t>
      </w:r>
      <w:r w:rsidRPr="00CA4487">
        <w:rPr>
          <w:rFonts w:cs="Times New Roman" w:eastAsia="Times New Roman"/>
          <w:lang w:eastAsia="hr-HR"/>
        </w:rPr>
        <w:t xml:space="preserve"> riješio kao u izreci.</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szCs w:val="20"/>
        </w:rPr>
      </w:pPr>
      <w:r w:rsidRPr="00CA4487">
        <w:rPr>
          <w:rFonts w:cs="Times New Roman" w:eastAsia="Times New Roman"/>
          <w:lang w:eastAsia="hr-HR"/>
        </w:rPr>
        <w:t>Objava rješenja na e-oglasnoj ploči suda izvršena je sukladno odredbama čl.12. i čl.132. st.3. SZ.</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spacing w:after="0"/>
        <w:ind w:firstLine="851"/>
        <w:jc w:val="both"/>
        <w:rPr>
          <w:rFonts w:cs="Times New Roman" w:eastAsia="Calibri"/>
        </w:rPr>
      </w:pPr>
      <w:r w:rsidRPr="00CA4487">
        <w:rPr>
          <w:rFonts w:cs="Times New Roman" w:eastAsia="Calibri"/>
        </w:rPr>
        <w:t xml:space="preserve">U skladu s odredbom čl.133. st.1. SZ stečajni upravitelj će nakon zaključenja stečajnog postupka u ime stečajnog dužnika, a za račun stečajne mase, unovčiti imovinu </w:t>
      </w:r>
      <w:r w:rsidRPr="00CA4487">
        <w:rPr>
          <w:rFonts w:cs="Times New Roman" w:eastAsia="Calibri"/>
        </w:rPr>
        <w:lastRenderedPageBreak/>
        <w:t>dužnika i prikupljenim sredstvima podmiriti nastale troškove stečajnog postupka, a eventualni ostatak uplatiti u Fond za namirenje troškova stečajnog postupka.</w:t>
      </w:r>
    </w:p>
    <w:p w:rsidRDefault="00CA4487" w:rsidP="00CA4487" w:rsidR="00CA4487" w:rsidRPr="00CA4487">
      <w:pPr>
        <w:overflowPunct w:val="false"/>
        <w:autoSpaceDE w:val="false"/>
        <w:autoSpaceDN w:val="false"/>
        <w:adjustRightInd w:val="false"/>
        <w:spacing w:after="0"/>
        <w:ind w:firstLine="851"/>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r w:rsidRPr="00CA4487">
        <w:rPr>
          <w:rFonts w:cs="Times New Roman" w:eastAsia="Times New Roman"/>
          <w:lang w:eastAsia="hr-HR"/>
        </w:rPr>
        <w:t>O brisanju dužnika iz sudskog registra odlučeno je sukladno čl.286. st.3. SZ.</w:t>
      </w:r>
    </w:p>
    <w:p w:rsidRDefault="00CA4487" w:rsidP="00CA4487" w:rsidR="00CA4487" w:rsidRPr="00CA4487">
      <w:pPr>
        <w:overflowPunct w:val="false"/>
        <w:autoSpaceDE w:val="false"/>
        <w:autoSpaceDN w:val="false"/>
        <w:adjustRightInd w:val="false"/>
        <w:spacing w:after="0"/>
        <w:ind w:firstLine="851"/>
        <w:jc w:val="both"/>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r w:rsidRPr="00CA4487">
        <w:rPr>
          <w:rFonts w:cs="Times New Roman" w:eastAsia="Times New Roman"/>
          <w:lang w:eastAsia="hr-HR"/>
        </w:rPr>
        <w:t>U Bjelovaru, 16. veljače 2017.</w:t>
      </w:r>
    </w:p>
    <w:p w:rsidRDefault="00CA4487" w:rsidP="00CA4487" w:rsidR="00CA4487" w:rsidRPr="00CA4487">
      <w:pPr>
        <w:overflowPunct w:val="false"/>
        <w:autoSpaceDE w:val="false"/>
        <w:autoSpaceDN w:val="false"/>
        <w:adjustRightInd w:val="false"/>
        <w:spacing w:after="0"/>
        <w:jc w:val="center"/>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r w:rsidRPr="00CA4487">
        <w:rPr>
          <w:rFonts w:cs="Times New Roman" w:eastAsia="Times New Roman"/>
          <w:lang w:eastAsia="hr-HR"/>
        </w:rPr>
        <w:t xml:space="preserve">                                                                                        STEČAJNI SUDAC</w:t>
      </w: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r w:rsidRPr="00CA4487">
        <w:rPr>
          <w:rFonts w:cs="Times New Roman" w:eastAsia="Times New Roman"/>
          <w:lang w:eastAsia="hr-HR"/>
        </w:rPr>
        <w:t xml:space="preserve">                                                                                 MARIJA PETRINA KUBICA v.r.</w:t>
      </w: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ind w:left="5387"/>
        <w:rPr>
          <w:rFonts w:cs="Times New Roman" w:eastAsia="Times New Roman"/>
          <w:noProof/>
          <w:szCs w:val="20"/>
        </w:rPr>
      </w:pPr>
      <w:r w:rsidRPr="00CA4487">
        <w:rPr>
          <w:rFonts w:cs="Times New Roman" w:eastAsia="Times New Roman"/>
          <w:noProof/>
          <w:szCs w:val="20"/>
        </w:rPr>
        <w:t>Za točnost otpravka-</w:t>
      </w:r>
    </w:p>
    <w:p w:rsidRDefault="00CA4487" w:rsidP="00CA4487" w:rsidR="00CA4487" w:rsidRPr="00CA4487">
      <w:pPr>
        <w:overflowPunct w:val="false"/>
        <w:autoSpaceDE w:val="false"/>
        <w:autoSpaceDN w:val="false"/>
        <w:adjustRightInd w:val="false"/>
        <w:spacing w:after="0"/>
        <w:ind w:left="5387"/>
        <w:rPr>
          <w:rFonts w:cs="Times New Roman" w:eastAsia="Times New Roman"/>
          <w:noProof/>
          <w:szCs w:val="20"/>
        </w:rPr>
      </w:pPr>
      <w:r w:rsidRPr="00CA4487">
        <w:rPr>
          <w:rFonts w:cs="Times New Roman" w:eastAsia="Times New Roman"/>
          <w:noProof/>
          <w:szCs w:val="20"/>
        </w:rPr>
        <w:t>ovlašteni službenik</w:t>
      </w:r>
    </w:p>
    <w:p w:rsidRDefault="00CA4487" w:rsidP="00CA4487" w:rsidR="00CA4487" w:rsidRPr="00CA4487">
      <w:pPr>
        <w:overflowPunct w:val="false"/>
        <w:autoSpaceDE w:val="false"/>
        <w:autoSpaceDN w:val="false"/>
        <w:adjustRightInd w:val="false"/>
        <w:spacing w:after="0"/>
        <w:ind w:left="5387"/>
        <w:rPr>
          <w:rFonts w:cs="Times New Roman" w:eastAsia="Times New Roman"/>
          <w:noProof/>
          <w:szCs w:val="20"/>
        </w:rPr>
      </w:pPr>
      <w:r w:rsidRPr="00CA4487">
        <w:rPr>
          <w:rFonts w:cs="Times New Roman" w:eastAsia="Times New Roman"/>
          <w:noProof/>
          <w:szCs w:val="20"/>
        </w:rPr>
        <w:t xml:space="preserve">      Željka Vitez</w:t>
      </w: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rPr>
          <w:rFonts w:cs="Times New Roman" w:eastAsia="Times New Roman"/>
          <w:lang w:eastAsia="hr-HR"/>
        </w:rPr>
      </w:pPr>
    </w:p>
    <w:p w:rsidRDefault="00CA4487" w:rsidP="00CA4487" w:rsidR="00CA4487" w:rsidRPr="00CA4487">
      <w:pPr>
        <w:overflowPunct w:val="false"/>
        <w:autoSpaceDE w:val="false"/>
        <w:autoSpaceDN w:val="false"/>
        <w:adjustRightInd w:val="false"/>
        <w:spacing w:after="0"/>
        <w:jc w:val="both"/>
        <w:rPr>
          <w:rFonts w:cs="Times New Roman" w:eastAsia="Times New Roman"/>
          <w:noProof/>
        </w:rPr>
      </w:pPr>
    </w:p>
    <w:p w:rsidRDefault="00CA4487" w:rsidP="00CA4487" w:rsidR="00CA4487" w:rsidRPr="00CA4487">
      <w:pPr>
        <w:overflowPunct w:val="false"/>
        <w:autoSpaceDE w:val="false"/>
        <w:autoSpaceDN w:val="false"/>
        <w:adjustRightInd w:val="false"/>
        <w:spacing w:after="0"/>
        <w:jc w:val="both"/>
        <w:rPr>
          <w:rFonts w:cs="Times New Roman" w:eastAsia="Times New Roman"/>
          <w:szCs w:val="20"/>
        </w:rPr>
      </w:pPr>
      <w:r w:rsidRPr="00CA4487">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A4487" w:rsidP="00CA4487" w:rsidR="00CA4487" w:rsidRPr="00CA4487">
      <w:pPr>
        <w:overflowPunct w:val="false"/>
        <w:autoSpaceDE w:val="false"/>
        <w:autoSpaceDN w:val="false"/>
        <w:adjustRightInd w:val="false"/>
        <w:spacing w:after="0"/>
        <w:jc w:val="both"/>
        <w:rPr>
          <w:rFonts w:cs="Times New Roman" w:eastAsia="Times New Roman"/>
          <w:noProof/>
        </w:rPr>
      </w:pPr>
      <w:r w:rsidRPr="00CA4487">
        <w:rPr>
          <w:rFonts w:cs="Times New Roman" w:eastAsia="Times New Roman"/>
          <w:noProof/>
        </w:rPr>
        <w:t xml:space="preserve">  </w:t>
      </w:r>
    </w:p>
    <w:p w:rsidRDefault="00CA4487" w:rsidP="00CA4487" w:rsidR="00CA4487" w:rsidRPr="00CA4487">
      <w:pPr>
        <w:overflowPunct w:val="false"/>
        <w:autoSpaceDE w:val="false"/>
        <w:autoSpaceDN w:val="false"/>
        <w:adjustRightInd w:val="false"/>
        <w:spacing w:after="0"/>
        <w:jc w:val="both"/>
        <w:rPr>
          <w:rFonts w:cs="Times New Roman" w:eastAsia="Times New Roman"/>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487"/>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7101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St-1401/2016-8</izvorni_sadrzaj>
    <derivirana_varijabla naziv="DomainObject.Oznaka_1">St-1401/2016-8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FORANTE d.o.o. za proizvodnju, trgovinu i usluge zastupanog po punomoćniku Tomislav Jurić</izvorni_sadrzaj>
    <derivirana_varijabla naziv="DomainObject.Predmet.ProtustrankaFormated_1">  FORANTE d.o.o. za proizvodnju, trgovinu i usluge zastupanog po punomoćniku Tomislav Jurić</derivirana_varijabla>
  </DomainObject.Predmet.ProtustrankaFormated>
  <DomainObject.Predmet.ProtustrankaFormatedOIB>
    <izvorni_sadrzaj>  FORANTE d.o.o. za proizvodnju, trgovinu i usluge, OIB 98979432898 zastupanog po punomoćniku Tomislav Jurić</izvorni_sadrzaj>
    <derivirana_varijabla naziv="DomainObject.Predmet.ProtustrankaFormatedOIB_1">  FORANTE d.o.o. za proizvodnju, trgovinu i usluge, OIB 98979432898 zastupanog po punomoćniku Tomislav Jurić</derivirana_varijabla>
  </DomainObject.Predmet.ProtustrankaFormatedOIB>
  <DomainObject.Predmet.ProtustrankaFormatedWithAdress>
    <izvorni_sadrzaj> FORANTE d.o.o. za proizvodnju, trgovinu i usluge, Ulica hrvatskih mučenika 34, 43270 Velika Pisanica zastupanog po punomoćniku Tomislav Jurić</izvorni_sadrzaj>
    <derivirana_varijabla naziv="DomainObject.Predmet.ProtustrankaFormatedWithAdress_1"> FORANTE d.o.o. za proizvodnju, trgovinu i usluge, Ulica hrvatskih mučenika 34, 43270 Velika Pisanica zastupanog po punomoćniku Tomislav Jurić</derivirana_varijabla>
  </DomainObject.Predmet.ProtustrankaFormatedWithAdress>
  <DomainObject.Predmet.ProtustrankaFormatedWithAdressOIB>
    <izvorni_sadrzaj> FORANTE d.o.o. za proizvodnju, trgovinu i usluge, OIB 98979432898, Ulica hrvatskih mučenika 34, 43270 Velika Pisanica zastupanog po punomoćniku Tomislav Jurić</izvorni_sadrzaj>
    <derivirana_varijabla naziv="DomainObject.Predmet.ProtustrankaFormatedWithAdressOIB_1"> FORANTE d.o.o. za proizvodnju, trgovinu i usluge, OIB 98979432898, Ulica hrvatskih mučenika 34, 43270 Velika Pisanica zastupanog po punomoćniku Tomislav Jurić</derivirana_varijabla>
  </DomainObject.Predmet.ProtustrankaFormatedWithAdressOIB>
  <DomainObject.Predmet.ProtustrankaWithAdress>
    <izvorni_sadrzaj>FORANTE d.o.o. za proizvodnju, trgovinu i usluge Ulica hrvatskih mučenika 34, 43270 Velika Pisanica</izvorni_sadrzaj>
    <derivirana_varijabla naziv="DomainObject.Predmet.ProtustrankaWithAdress_1">FORANTE d.o.o. za proizvodnju, trgovinu i usluge Ulica hrvatskih mučenika 34, 43270 Velika Pisanica</derivirana_varijabla>
  </DomainObject.Predmet.ProtustrankaWithAdress>
  <DomainObject.Predmet.ProtustrankaWithAdressOIB>
    <izvorni_sadrzaj>FORANTE d.o.o. za proizvodnju, trgovinu i usluge, OIB 98979432898, Ulica hrvatskih mučenika 34, 43270 Velika Pisanica</izvorni_sadrzaj>
    <derivirana_varijabla naziv="DomainObject.Predmet.ProtustrankaWithAdressOIB_1">FORANTE d.o.o. za proizvodnju, trgovinu i usluge, OIB 98979432898, Ulica hrvatskih mučenika 34, 43270 Velika Pisanica</derivirana_varijabla>
  </DomainObject.Predmet.ProtustrankaWithAdressOIB>
  <DomainObject.Predmet.ProtustrankaNazivFormated>
    <izvorni_sadrzaj>FORANTE d.o.o. za proizvodnju, trgovinu i usluge</izvorni_sadrzaj>
    <derivirana_varijabla naziv="DomainObject.Predmet.ProtustrankaNazivFormated_1">FORANTE d.o.o. za proizvodnju, trgovinu i usluge</derivirana_varijabla>
  </DomainObject.Predmet.ProtustrankaNazivFormated>
  <DomainObject.Predmet.ProtustrankaNazivFormatedOIB>
    <izvorni_sadrzaj>FORANTE d.o.o. za proizvodnju, trgovinu i usluge, OIB 98979432898</izvorni_sadrzaj>
    <derivirana_varijabla naziv="DomainObject.Predmet.ProtustrankaNazivFormatedOIB_1">FORANTE d.o.o. za proizvodnju, trgovinu i usluge, OIB 98979432898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FORANTE d.o.o. za proizvodnju, trgovinu i usluge zastupanog po punomoćniku Tomislav Jurić</item>
    </izvorni_sadrzaj>
    <derivirana_varijabla naziv="DomainObject.Predmet.ProtuStrankaListFormated_1">
      <item>FORANTE d.o.o. za proizvodnju, trgovinu i usluge zastupanog po punomoćniku Tomislav Jurić</item>
    </derivirana_varijabla>
  </DomainObject.Predmet.ProtuStrankaListFormated>
  <DomainObject.Predmet.ProtuStrankaListFormatedOIB>
    <izvorni_sadrzaj>
      <item>FORANTE d.o.o. za proizvodnju, trgovinu i usluge, OIB 98979432898 zastupanog po punomoćniku Tomislav Jurić</item>
    </izvorni_sadrzaj>
    <derivirana_varijabla naziv="DomainObject.Predmet.ProtuStrankaListFormatedOIB_1">
      <item>FORANTE d.o.o. za proizvodnju, trgovinu i usluge, OIB 98979432898 zastupanog po punomoćniku Tomislav Jurić</item>
    </derivirana_varijabla>
  </DomainObject.Predmet.ProtuStrankaListFormatedOIB>
  <DomainObject.Predmet.ProtuStrankaListFormatedWithAdress>
    <izvorni_sadrzaj>
      <item>FORANTE d.o.o. za proizvodnju, trgovinu i usluge, Ulica hrvatskih mučenika 34, 43270 Velika Pisanica zastupanog po punomoćniku Tomislav Jurić</item>
    </izvorni_sadrzaj>
    <derivirana_varijabla naziv="DomainObject.Predmet.ProtuStrankaListFormatedWithAdress_1">
      <item>FORANTE d.o.o. za proizvodnju, trgovinu i usluge, Ulica hrvatskih mučenika 34, 43270 Velika Pisanica zastupanog po punomoćniku Tomislav Jurić</item>
    </derivirana_varijabla>
  </DomainObject.Predmet.ProtuStrankaListFormatedWithAdress>
  <DomainObject.Predmet.ProtuStrankaListFormatedWithAdressOIB>
    <izvorni_sadrzaj>
      <item>FORANTE d.o.o. za proizvodnju, trgovinu i usluge, OIB 98979432898, Ulica hrvatskih mučenika 34, 43270 Velika Pisanica zastupanog po punomoćniku Tomislav Jurić</item>
    </izvorni_sadrzaj>
    <derivirana_varijabla naziv="DomainObject.Predmet.ProtuStrankaListFormatedWithAdressOIB_1">
      <item>FORANTE d.o.o. za proizvodnju, trgovinu i usluge, OIB 98979432898, Ulica hrvatskih mučenika 34, 43270 Velika Pisanica zastupanog po punomoćniku Tomislav Jurić</item>
    </derivirana_varijabla>
  </DomainObject.Predmet.ProtuStrankaListFormatedWithAdressOIB>
  <DomainObject.Predmet.ProtuStrankaListNazivFormated>
    <izvorni_sadrzaj>
      <item>FORANTE d.o.o. za proizvodnju, trgovinu i usluge</item>
    </izvorni_sadrzaj>
    <derivirana_varijabla naziv="DomainObject.Predmet.ProtuStrankaListNazivFormated_1">
      <item>FORANTE d.o.o. za proizvodnju, trgovinu i usluge</item>
    </derivirana_varijabla>
  </DomainObject.Predmet.ProtuStrankaListNazivFormated>
  <DomainObject.Predmet.ProtuStrankaListNazivFormatedOIB>
    <izvorni_sadrzaj>
      <item>FORANTE d.o.o. za proizvodnju, trgovinu i usluge, OIB 98979432898</item>
    </izvorni_sadrzaj>
    <derivirana_varijabla naziv="DomainObject.Predmet.ProtuStrankaListNazivFormatedOIB_1">
      <item>FORANTE d.o.o. za proizvodnju, trgovinu i usluge, OIB 98979432898</item>
    </derivirana_varijabla>
  </DomainObject.Predmet.ProtuStrankaListNazivFormatedOIB>
  <DomainObject.Predmet.OstaliListFormated>
    <izvorni_sadrzaj>
      <item>Tomislav Jurić punomoćnik sudionika u postupku FORANTE d.o.o. za proizvodnju, trgovinu i usluge</item>
      <item>HELENA CAPAN</item>
      <item>Odvj. Josip Jelić</item>
    </izvorni_sadrzaj>
    <derivirana_varijabla naziv="DomainObject.Predmet.OstaliListFormated_1">
      <item>Tomislav Jurić punomoćnik sudionika u postupku FORANTE d.o.o. za proizvodnju, trgovinu i usluge</item>
      <item>HELENA CAPAN</item>
      <item>Odvj. Josip Jelić</item>
    </derivirana_varijabla>
  </DomainObject.Predmet.OstaliListFormated>
  <DomainObject.Predmet.OstaliListFormatedOIB>
    <izvorni_sadrzaj>
      <item>Tomislav Jurić, OIB 76720465993 punomoćnik sudionika u postupku FORANTE d.o.o. za proizvodnju, trgovinu i usluge</item>
      <item>HELENA CAPAN, OIB 35168225974</item>
      <item>Odvj. Josip Jelić, OIB 10131386050</item>
    </izvorni_sadrzaj>
    <derivirana_varijabla naziv="DomainObject.Predmet.OstaliListFormatedOIB_1">
      <item>Tomislav Jurić, OIB 76720465993 punomoćnik sudionika u postupku FORANTE d.o.o. za proizvodnju, trgovinu i usluge</item>
      <item>HELENA CAPAN, OIB 35168225974</item>
      <item>Odvj. Josip Jelić, OIB 10131386050</item>
    </derivirana_varijabla>
  </DomainObject.Predmet.OstaliListFormatedOIB>
  <DomainObject.Predmet.OstaliListFormatedWithAdress>
    <izvorni_sadrzaj>
      <item>Tomislav Jurić, Ulica hrvatskih mučenika 34, 43270 Velika Pisanica punomoćnik sudionika u postupku FORANTE d.o.o. za proizvodnju, trgovinu i usluge</item>
      <item>HELENA CAPAN, Nikole Šubića Zrinskog 12, 43000 Rovišće</item>
      <item>Odvj. Josip Jelić, Trg kralja Tomislava 7, 43000 Bjelovar</item>
    </izvorni_sadrzaj>
    <derivirana_varijabla naziv="DomainObject.Predmet.OstaliListFormatedWithAdress_1">
      <item>Tomislav Jurić, Ulica hrvatskih mučenika 34, 43270 Velika Pisanica punomoćnik sudionika u postupku FORANTE d.o.o. za proizvodnju, trgovinu i usluge</item>
      <item>HELENA CAPAN, Nikole Šubića Zrinskog 12, 43000 Rovišće</item>
      <item>Odvj. Josip Jelić, Trg kralja Tomislava 7, 43000 Bjelovar</item>
    </derivirana_varijabla>
  </DomainObject.Predmet.OstaliListFormatedWithAdress>
  <DomainObject.Predmet.OstaliListFormatedWithAdressOIB>
    <izvorni_sadrzaj>
      <item>Tomislav Jurić, OIB 76720465993, Ulica hrvatskih mučenika 34, 43270 Velika Pisanica punomoćnik sudionika u postupku FORANTE d.o.o. za proizvodnju, trgovinu i usluge</item>
      <item>HELENA CAPAN, OIB 35168225974, Nikole Šubića Zrinskog 12, 43000 Rovišće</item>
      <item>Odvj. Josip Jelić, OIB 10131386050, Trg kralja Tomislava 7, 43000 Bjelovar</item>
    </izvorni_sadrzaj>
    <derivirana_varijabla naziv="DomainObject.Predmet.OstaliListFormatedWithAdressOIB_1">
      <item>Tomislav Jurić, OIB 76720465993, Ulica hrvatskih mučenika 34, 43270 Velika Pisanica punomoćnik sudionika u postupku FORANTE d.o.o. za proizvodnju, trgovinu i usluge</item>
      <item>HELENA CAPAN, OIB 35168225974, Nikole Šubića Zrinskog 12, 43000 Rovišće</item>
      <item>Odvj. Josip Jelić, OIB 10131386050, Trg kralja Tomislava 7, 43000 Bjelovar</item>
    </derivirana_varijabla>
  </DomainObject.Predmet.OstaliListFormatedWithAdressOIB>
  <DomainObject.Predmet.OstaliListNazivFormated>
    <izvorni_sadrzaj>
      <item>Tomislav Jurić</item>
      <item>HELENA CAPAN</item>
      <item>Odvj. Josip Jelić</item>
    </izvorni_sadrzaj>
    <derivirana_varijabla naziv="DomainObject.Predmet.OstaliListNazivFormated_1">
      <item>Tomislav Jurić</item>
      <item>HELENA CAPAN</item>
      <item>Odvj. Josip Jelić</item>
    </derivirana_varijabla>
  </DomainObject.Predmet.OstaliListNazivFormated>
  <DomainObject.Predmet.OstaliListNazivFormatedOIB>
    <izvorni_sadrzaj>
      <item>Tomislav Jurić, OIB 76720465993</item>
      <item>HELENA CAPAN, OIB 35168225974</item>
      <item>Odvj. Josip Jelić, OIB 10131386050</item>
    </izvorni_sadrzaj>
    <derivirana_varijabla naziv="DomainObject.Predmet.OstaliListNazivFormatedOIB_1">
      <item>Tomislav Jurić, OIB 76720465993</item>
      <item>HELENA CAPAN, OIB 35168225974</item>
      <item>Odvj. Josip Jelić, OIB 10131386050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St-1401/2016-8</izvorni_sadrzaj>
    <derivirana_varijabla naziv="DomainObject.PoslovniBrojDokumenta_1">St-1401/2016-8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FORANTE d.o.o. za proizvodnju, trgovinu i usluge</izvorni_sadrzaj>
    <derivirana_varijabla naziv="DomainObject.Predmet.ProtustrankaIDrugi_1">FORANTE d.o.o.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FORANTE d.o.o. za proizvodnju, trgovinu i usluge, OIB 98979432898, Ulica hrvatskih mučenika 34, 43270 Velika Pisanica</izvorni_sadrzaj>
    <derivirana_varijabla naziv="DomainObject.Predmet.ProtustrankaIDrugiAdressOIB_1">FORANTE d.o.o. za proizvodnju, trgovinu i usluge, OIB 98979432898, Ulica hrvatskih mučenika 34,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FORANTE d.o.o. za proizvodnju, trgovinu i usluge</item>
      <item>Tomislav Jurić</item>
      <item>HELENA CAPAN</item>
      <item>Odvj. Josip Jelić</item>
    </izvorni_sadrzaj>
    <derivirana_varijabla naziv="DomainObject.Predmet.SudioniciListNaziv_1">
      <item>FINA, RC ZAGREB, Podružnica Bjelovar</item>
      <item>FORANTE d.o.o. za proizvodnju, trgovinu i usluge</item>
      <item>Tomislav Jurić</item>
      <item>HELENA CAPAN</item>
      <item>Odvj. Josip Jelić</item>
    </derivirana_varijabla>
  </DomainObject.Predmet.SudioniciListNaziv>
  <DomainObject.Predmet.SudioniciListAdressOIB>
    <izvorni_sadrzaj>
      <item>FINA, RC ZAGREB, Podružnica Bjelovar, OIB 85821130368, F. Supila 4,43000 Bjelovar</item>
      <item>FORANTE d.o.o. za proizvodnju, trgovinu i usluge, OIB 98979432898, Ulica hrvatskih mučenika 34,43270 Velika Pisanica</item>
      <item>Tomislav Jurić, OIB 76720465993, Ulica hrvatskih mučenika 34,43270 Velika Pisanica</item>
      <item>HELENA CAPAN, OIB 35168225974, Nikole Šubića Zrinskog 12,43000 Rovišće</item>
      <item>Odvj. Josip Jelić, OIB 10131386050, Trg kralja Tomislava 7,43000 Bjelovar</item>
    </izvorni_sadrzaj>
    <derivirana_varijabla naziv="DomainObject.Predmet.SudioniciListAdressOIB_1">
      <item>FINA, RC ZAGREB, Podružnica Bjelovar, OIB 85821130368, F. Supila 4,43000 Bjelovar</item>
      <item>FORANTE d.o.o. za proizvodnju, trgovinu i usluge, OIB 98979432898, Ulica hrvatskih mučenika 34,43270 Velika Pisanica</item>
      <item>Tomislav Jurić, OIB 76720465993, Ulica hrvatskih mučenika 34,43270 Velika Pisanica</item>
      <item>HELENA CAPAN, OIB 35168225974, Nikole Šubića Zrinskog 12,43000 Rovišće</item>
      <item>Odvj. Josip Jelić, OIB 10131386050, Trg kralja Tomislava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D37566-B536-4980-ACD7-187AE82C00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5122</properties:Characters>
  <properties:Lines>123</properties:Lines>
  <properties:Paragraphs>29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2017-02-16T12:57:00Z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St-1401/2016-8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