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8975" w14:paraId="74c897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97745">
        <w:t>967</w:t>
      </w:r>
      <w:r w:rsidR="003C5692">
        <w:t>/1</w:t>
      </w:r>
      <w:r w:rsidR="00E97745">
        <w:t>6</w:t>
      </w:r>
      <w:r w:rsidR="003C5692">
        <w:t>-</w:t>
      </w:r>
      <w:r w:rsidR="00E97745">
        <w:t>26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E97745" w:rsidRPr="006B737C">
        <w:t xml:space="preserve">Trgovački sud u Osijeku, po sucu mr. sc. Tihomiru Kovačeviću, kao stečajnom sucu, povodom prijedloga </w:t>
      </w:r>
      <w:r w:rsidR="00E97745">
        <w:t xml:space="preserve">Republike Hrvatske, Ministarstva poljoprivrede, OIB 52634238587 zastupane po ŽDO u Osijeku </w:t>
      </w:r>
      <w:r w:rsidR="00E97745" w:rsidRPr="006B737C">
        <w:t xml:space="preserve">za otvaranje stečajnog postupka nad dužnikom </w:t>
      </w:r>
      <w:r w:rsidR="00E97745">
        <w:t xml:space="preserve">BARANJSKA MLJEKARSKA FARMA d.o.o. </w:t>
      </w:r>
      <w:r w:rsidR="00E97745" w:rsidRPr="006B737C">
        <w:t xml:space="preserve">za </w:t>
      </w:r>
      <w:r w:rsidR="00E97745">
        <w:t xml:space="preserve">proizvodnju, </w:t>
      </w:r>
      <w:r w:rsidR="00E97745" w:rsidRPr="006B737C">
        <w:t>trgovinu</w:t>
      </w:r>
      <w:r w:rsidR="00E97745">
        <w:t xml:space="preserve"> i usluge, Čepin, Kalnička 50</w:t>
      </w:r>
      <w:r w:rsidR="00E97745" w:rsidRPr="006B737C">
        <w:t>, MBS 030</w:t>
      </w:r>
      <w:r w:rsidR="00E97745">
        <w:t>064648</w:t>
      </w:r>
      <w:r w:rsidR="00E97745" w:rsidRPr="006B737C">
        <w:t xml:space="preserve">, OIB </w:t>
      </w:r>
      <w:r w:rsidR="00E97745">
        <w:t>82095184855</w:t>
      </w:r>
      <w:r w:rsidR="007368B5" w:rsidRPr="0041082E">
        <w:t xml:space="preserve">, dana </w:t>
      </w:r>
      <w:r w:rsidR="002F71C8">
        <w:t>24</w:t>
      </w:r>
      <w:r w:rsidR="007368B5" w:rsidRPr="0041082E">
        <w:t xml:space="preserve">. </w:t>
      </w:r>
      <w:r w:rsidR="007368B5">
        <w:t>rujna</w:t>
      </w:r>
      <w:r w:rsidR="007368B5" w:rsidRPr="0041082E">
        <w:t xml:space="preserve"> 201</w:t>
      </w:r>
      <w:r w:rsidR="007368B5">
        <w:t>8.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E97745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EB6B65" w:rsidRPr="00EB6B65">
        <w:t>Kata Rašić, Vinkovci, S. S. Kranjčevića 31, OIB 84450283675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E97745" w:rsidRPr="00E97745">
        <w:t>BARANJSKA MLJEKARSKA FARMA d.o.o. za proizvodnju, trgovinu i usluge, Čepin, Kalnička 50, MBS 030064648, OIB 82095184855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1B2671" w:rsidRPr="001B2671">
        <w:t>HR</w:t>
      </w:r>
      <w:r w:rsidR="00EB6B65">
        <w:t>98</w:t>
      </w:r>
      <w:r w:rsidR="001B2671" w:rsidRPr="001B2671">
        <w:t xml:space="preserve"> 2</w:t>
      </w:r>
      <w:r w:rsidR="00EB6B65">
        <w:t>34</w:t>
      </w:r>
      <w:r w:rsidR="001B2671" w:rsidRPr="001B2671">
        <w:t>0 0093 10</w:t>
      </w:r>
      <w:r w:rsidR="00EB6B65">
        <w:t>31</w:t>
      </w:r>
      <w:r w:rsidR="001B2671" w:rsidRPr="001B2671">
        <w:t xml:space="preserve"> </w:t>
      </w:r>
      <w:r w:rsidR="00EB6B65">
        <w:t>01409</w:t>
      </w:r>
      <w:r w:rsidR="001B2671" w:rsidRPr="001B2671">
        <w:t xml:space="preserve"> kod </w:t>
      </w:r>
      <w:r w:rsidR="00EB6B65">
        <w:t>PRIVREDNE</w:t>
      </w:r>
      <w:r w:rsidR="001B2671" w:rsidRPr="001B2671">
        <w:t xml:space="preserve"> BANKE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1B2671">
        <w:t>s predmeta St-</w:t>
      </w:r>
      <w:r w:rsidR="00230872">
        <w:t>255</w:t>
      </w:r>
      <w:r w:rsidR="001B2671">
        <w:t>/18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E97745">
        <w:t>967</w:t>
      </w:r>
      <w:r w:rsidR="00841A3C" w:rsidRPr="00841A3C">
        <w:t>/1</w:t>
      </w:r>
      <w:r w:rsidR="00E97745">
        <w:t>6</w:t>
      </w:r>
      <w:r w:rsidR="00841A3C" w:rsidRPr="00841A3C">
        <w:t>-</w:t>
      </w:r>
      <w:r w:rsidR="00B32071">
        <w:t>14</w:t>
      </w:r>
      <w:r w:rsidR="00841A3C">
        <w:t xml:space="preserve"> </w:t>
      </w:r>
      <w:r>
        <w:t xml:space="preserve">od </w:t>
      </w:r>
      <w:r w:rsidR="00987A0C">
        <w:t>6</w:t>
      </w:r>
      <w:r>
        <w:t>.</w:t>
      </w:r>
      <w:r w:rsidR="005173CE">
        <w:t>0</w:t>
      </w:r>
      <w:r w:rsidR="00BE4B5C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87A0C">
        <w:t>Kata Rašić iz Vinkovaca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</w:t>
      </w:r>
      <w:r>
        <w:lastRenderedPageBreak/>
        <w:t>stečajnog postupka i ročištu radi rasprave o uvjetima za otvar</w:t>
      </w:r>
      <w:r w:rsidR="00987A0C">
        <w:t>anje stečajnog postupka, a dana 2</w:t>
      </w:r>
      <w:r w:rsidR="006A1C5C">
        <w:t>0</w:t>
      </w:r>
      <w:r>
        <w:t>.</w:t>
      </w:r>
      <w:r w:rsidR="00640C35">
        <w:t>0</w:t>
      </w:r>
      <w:r w:rsidR="00987A0C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987A0C">
        <w:t>24</w:t>
      </w:r>
      <w:r w:rsidR="0068010A" w:rsidRPr="0068010A">
        <w:t xml:space="preserve">. rujna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987A0C">
        <w:t>Kata Rašić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8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E97745" w:rsidRPr="00E97745">
      <w:t>967/16-26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0872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2F71C8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87A0C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C78FA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071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4B5C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745"/>
    <w:rsid w:val="00EA095C"/>
    <w:rsid w:val="00EA45DC"/>
    <w:rsid w:val="00EA5784"/>
    <w:rsid w:val="00EB1A68"/>
    <w:rsid w:val="00EB539E"/>
    <w:rsid w:val="00EB6680"/>
    <w:rsid w:val="00EB6B65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BARANJSKA MLJEKARSKA FARMA d.o.o. za proizvodnju, trgovinu i usluge</izvorni_sadrzaj>
    <derivirana_varijabla naziv="DomainObject.Predmet.ProtustrankaFormated_1">  BARANJSKA MLJEKARSKA FARMA d.o.o. za proizvodnju, trgovinu i usluge</derivirana_varijabla>
  </DomainObject.Predmet.ProtustrankaFormated>
  <DomainObject.Predmet.ProtustrankaFormatedOIB>
    <izvorni_sadrzaj>  BARANJSKA MLJEKARSKA FARMA d.o.o. za proizvodnju, trgovinu i usluge, OIB 82095184855</izvorni_sadrzaj>
    <derivirana_varijabla naziv="DomainObject.Predmet.ProtustrankaFormatedOIB_1">  BARANJSKA MLJEKARSKA FARMA d.o.o. za proizvodnju, trgovinu i usluge, OIB 82095184855</derivirana_varijabla>
  </DomainObject.Predmet.ProtustrankaFormatedOIB>
  <DomainObject.Predmet.ProtustrankaFormatedWithAdress>
    <izvorni_sadrzaj> BARANJSKA MLJEKARSKA FARMA d.o.o. za proizvodnju, trgovinu i usluge, Kalnička 50, 31431 Čepin</izvorni_sadrzaj>
    <derivirana_varijabla naziv="DomainObject.Predmet.ProtustrankaFormatedWithAdress_1"> BARANJSKA MLJEKARSKA FARMA d.o.o. za proizvodnju, trgovinu i usluge, Kalnička 50, 31431 Čepin</derivirana_varijabla>
  </DomainObject.Predmet.ProtustrankaFormatedWithAdress>
  <DomainObject.Predmet.ProtustrankaFormatedWithAdressOIB>
    <izvorni_sadrzaj> BARANJSKA MLJEKARSKA FARMA d.o.o. za proizvodnju, trgovinu i usluge, OIB 82095184855, Kalnička 50, 31431 Čepin</izvorni_sadrzaj>
    <derivirana_varijabla naziv="DomainObject.Predmet.ProtustrankaFormatedWithAdressOIB_1"> BARANJSKA MLJEKARSKA FARMA d.o.o. za proizvodnju, trgovinu i usluge, OIB 82095184855, Kalnička 50, 31431 Čepin</derivirana_varijabla>
  </DomainObject.Predmet.ProtustrankaFormatedWithAdressOIB>
  <DomainObject.Predmet.ProtustrankaWithAdress>
    <izvorni_sadrzaj>BARANJSKA MLJEKARSKA FARMA d.o.o. za proizvodnju, trgovinu i usluge Kalnička 50, 31431 Čepin</izvorni_sadrzaj>
    <derivirana_varijabla naziv="DomainObject.Predmet.ProtustrankaWithAdress_1">BARANJSKA MLJEKARSKA FARMA d.o.o. za proizvodnju, trgovinu i usluge Kalnička 50, 31431 Čepin</derivirana_varijabla>
  </DomainObject.Predmet.ProtustrankaWithAdress>
  <DomainObject.Predmet.ProtustrankaWithAdressOIB>
    <izvorni_sadrzaj>BARANJSKA MLJEKARSKA FARMA d.o.o. za proizvodnju, trgovinu i usluge, OIB 82095184855, Kalnička 50, 31431 Čepin</izvorni_sadrzaj>
    <derivirana_varijabla naziv="DomainObject.Predmet.ProtustrankaWithAdressOIB_1">BARANJSKA MLJEKARSKA FARMA d.o.o. za proizvodnju, trgovinu i usluge, OIB 82095184855, Kalnička 50, 31431 Čepin</derivirana_varijabla>
  </DomainObject.Predmet.ProtustrankaWithAdressOIB>
  <DomainObject.Predmet.ProtustrankaNazivFormated>
    <izvorni_sadrzaj>BARANJSKA MLJEKARSKA FARMA d.o.o. za proizvodnju, trgovinu i usluge</izvorni_sadrzaj>
    <derivirana_varijabla naziv="DomainObject.Predmet.ProtustrankaNazivFormated_1">BARANJSKA MLJEKARSKA FARMA d.o.o. za proizvodnju, trgovinu i usluge</derivirana_varijabla>
  </DomainObject.Predmet.ProtustrankaNazivFormated>
  <DomainObject.Predmet.ProtustrankaNazivFormatedOIB>
    <izvorni_sadrzaj>BARANJSKA MLJEKARSKA FARMA d.o.o. za proizvodnju, trgovinu i usluge, OIB 82095184855</izvorni_sadrzaj>
    <derivirana_varijabla naziv="DomainObject.Predmet.ProtustrankaNazivFormatedOIB_1">BARANJSKA MLJEKARSKA FARMA d.o.o. za proizvodnju, trgovinu i usluge, OIB 82095184855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POLJOPRIVREDE</izvorni_sadrzaj>
    <derivirana_varijabla naziv="DomainObject.Predmet.StrankaFormated_1">  RH MINISTARSTVO POLJOPRIVREDE</derivirana_varijabla>
  </DomainObject.Predmet.StrankaFormated>
  <DomainObject.Predmet.StrankaFormatedOIB>
    <izvorni_sadrzaj>  RH MINISTARSTVO POLJOPRIVREDE, OIB 52634238587</izvorni_sadrzaj>
    <derivirana_varijabla naziv="DomainObject.Predmet.StrankaFormatedOIB_1">  RH MINISTARSTVO POLJOPRIVREDE, OIB 52634238587</derivirana_varijabla>
  </DomainObject.Predmet.StrankaFormatedOIB>
  <DomainObject.Predmet.StrankaFormatedWithAdress>
    <izvorni_sadrzaj> RH MINISTARSTVO POLJOPRIVREDE</izvorni_sadrzaj>
    <derivirana_varijabla naziv="DomainObject.Predmet.StrankaFormatedWithAdress_1"> RH MINISTARSTVO POLJOPRIVREDE</derivirana_varijabla>
  </DomainObject.Predmet.StrankaFormatedWithAdress>
  <DomainObject.Predmet.StrankaFormatedWithAdressOIB>
    <izvorni_sadrzaj> RH MINISTARSTVO POLJOPRIVREDE, OIB 52634238587</izvorni_sadrzaj>
    <derivirana_varijabla naziv="DomainObject.Predmet.StrankaFormatedWithAdressOIB_1"> RH MINISTARSTVO POLJOPRIVREDE, OIB 52634238587</derivirana_varijabla>
  </DomainObject.Predmet.StrankaFormatedWithAdressOIB>
  <DomainObject.Predmet.StrankaWithAdress>
    <izvorni_sadrzaj>RH MINISTARSTVO POLJOPRIVREDE </izvorni_sadrzaj>
    <derivirana_varijabla naziv="DomainObject.Predmet.StrankaWithAdress_1">RH MINISTARSTVO POLJOPRIVREDE </derivirana_varijabla>
  </DomainObject.Predmet.StrankaWithAdress>
  <DomainObject.Predmet.StrankaWithAdressOIB>
    <izvorni_sadrzaj>RH MINISTARSTVO POLJOPRIVREDE, OIB 52634238587</izvorni_sadrzaj>
    <derivirana_varijabla naziv="DomainObject.Predmet.StrankaWithAdressOIB_1">RH MINISTARSTVO POLJOPRIVREDE, OIB 52634238587</derivirana_varijabla>
  </DomainObject.Predmet.StrankaWithAdressOIB>
  <DomainObject.Predmet.StrankaNazivFormated>
    <izvorni_sadrzaj>RH MINISTARSTVO POLJOPRIVREDE</izvorni_sadrzaj>
    <derivirana_varijabla naziv="DomainObject.Predmet.StrankaNazivFormated_1">RH MINISTARSTVO POLJOPRIVREDE</derivirana_varijabla>
  </DomainObject.Predmet.StrankaNazivFormated>
  <DomainObject.Predmet.StrankaNazivFormatedOIB>
    <izvorni_sadrzaj>RH MINISTARSTVO POLJOPRIVREDE, OIB 52634238587</izvorni_sadrzaj>
    <derivirana_varijabla naziv="DomainObject.Predmet.StrankaNazivFormatedOIB_1">RH MINISTARSTVO POLJOPRIVREDE,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POLJOPRIVREDE</item>
    </izvorni_sadrzaj>
    <derivirana_varijabla naziv="DomainObject.Predmet.StrankaListFormated_1">
      <item>RH MINISTARSTVO POLJOPRIVREDE</item>
    </derivirana_varijabla>
  </DomainObject.Predmet.StrankaListFormated>
  <DomainObject.Predmet.StrankaListFormatedOIB>
    <izvorni_sadrzaj>
      <item>RH MINISTARSTVO POLJOPRIVREDE, OIB 52634238587</item>
    </izvorni_sadrzaj>
    <derivirana_varijabla naziv="DomainObject.Predmet.StrankaListFormatedOIB_1">
      <item>RH MINISTARSTVO POLJOPRIVREDE, OIB 52634238587</item>
    </derivirana_varijabla>
  </DomainObject.Predmet.StrankaListFormatedOIB>
  <DomainObject.Predmet.StrankaListFormatedWithAdress>
    <izvorni_sadrzaj>
      <item>RH MINISTARSTVO POLJOPRIVREDE</item>
    </izvorni_sadrzaj>
    <derivirana_varijabla naziv="DomainObject.Predmet.StrankaListFormatedWithAdress_1">
      <item>RH MINISTARSTVO POLJOPRIVREDE</item>
    </derivirana_varijabla>
  </DomainObject.Predmet.StrankaListFormatedWithAdress>
  <DomainObject.Predmet.StrankaListFormatedWithAdressOIB>
    <izvorni_sadrzaj>
      <item>RH MINISTARSTVO POLJOPRIVREDE, OIB 52634238587</item>
    </izvorni_sadrzaj>
    <derivirana_varijabla naziv="DomainObject.Predmet.StrankaListFormatedWithAdressOIB_1">
      <item>RH MINISTARSTVO POLJOPRIVREDE, OIB 52634238587</item>
    </derivirana_varijabla>
  </DomainObject.Predmet.StrankaListFormatedWithAdressOIB>
  <DomainObject.Predmet.StrankaListNazivFormated>
    <izvorni_sadrzaj>
      <item>RH MINISTARSTVO POLJOPRIVREDE</item>
    </izvorni_sadrzaj>
    <derivirana_varijabla naziv="DomainObject.Predmet.StrankaListNazivFormated_1">
      <item>RH MINISTARSTVO POLJOPRIVREDE</item>
    </derivirana_varijabla>
  </DomainObject.Predmet.StrankaListNazivFormated>
  <DomainObject.Predmet.StrankaListNazivFormatedOIB>
    <izvorni_sadrzaj>
      <item>RH MINISTARSTVO POLJOPRIVREDE, OIB 52634238587</item>
    </izvorni_sadrzaj>
    <derivirana_varijabla naziv="DomainObject.Predmet.StrankaListNazivFormatedOIB_1">
      <item>RH MINISTARSTVO POLJOPRIVREDE, OIB 52634238587</item>
    </derivirana_varijabla>
  </DomainObject.Predmet.StrankaListNazivFormatedOIB>
  <DomainObject.Predmet.ProtuStrankaListFormated>
    <izvorni_sadrzaj>
      <item>BARANJSKA MLJEKARSKA FARMA d.o.o. za proizvodnju, trgovinu i usluge</item>
    </izvorni_sadrzaj>
    <derivirana_varijabla naziv="DomainObject.Predmet.ProtuStrankaListFormated_1">
      <item>BARANJSKA MLJEKARSKA FARMA d.o.o. za proizvodnju, trgovinu i usluge</item>
    </derivirana_varijabla>
  </DomainObject.Predmet.ProtuStrankaListFormated>
  <DomainObject.Predmet.ProtuStrankaListFormatedOIB>
    <izvorni_sadrzaj>
      <item>BARANJSKA MLJEKARSKA FARMA d.o.o. za proizvodnju, trgovinu i usluge, OIB 82095184855</item>
    </izvorni_sadrzaj>
    <derivirana_varijabla naziv="DomainObject.Predmet.ProtuStrankaListFormatedOIB_1">
      <item>BARANJSKA MLJEKARSKA FARMA d.o.o. za proizvodnju, trgovinu i usluge, OIB 82095184855</item>
    </derivirana_varijabla>
  </DomainObject.Predmet.ProtuStrankaListFormatedOIB>
  <DomainObject.Predmet.ProtuStrankaListFormatedWithAdress>
    <izvorni_sadrzaj>
      <item>BARANJSKA MLJEKARSKA FARMA d.o.o. za proizvodnju, trgovinu i usluge, Kalnička 50, 31431 Čepin</item>
    </izvorni_sadrzaj>
    <derivirana_varijabla naziv="DomainObject.Predmet.ProtuStrankaListFormatedWithAdress_1">
      <item>BARANJSKA MLJEKARSKA FARMA d.o.o. za proizvodnju, trgovinu i usluge, Kalnička 50, 31431 Čepin</item>
    </derivirana_varijabla>
  </DomainObject.Predmet.ProtuStrankaListFormatedWithAdress>
  <DomainObject.Predmet.ProtuStrankaListFormatedWithAdressOIB>
    <izvorni_sadrzaj>
      <item>BARANJSKA MLJEKARSKA FARMA d.o.o. za proizvodnju, trgovinu i usluge, OIB 82095184855, Kalnička 50, 31431 Čepin</item>
    </izvorni_sadrzaj>
    <derivirana_varijabla naziv="DomainObject.Predmet.ProtuStrankaListFormatedWithAdressOIB_1">
      <item>BARANJSKA MLJEKARSKA FARMA d.o.o. za proizvodnju, trgovinu i usluge, OIB 82095184855, Kalnička 50, 31431 Čepin</item>
    </derivirana_varijabla>
  </DomainObject.Predmet.ProtuStrankaListFormatedWithAdressOIB>
  <DomainObject.Predmet.ProtuStrankaListNazivFormated>
    <izvorni_sadrzaj>
      <item>BARANJSKA MLJEKARSKA FARMA d.o.o. za proizvodnju, trgovinu i usluge</item>
    </izvorni_sadrzaj>
    <derivirana_varijabla naziv="DomainObject.Predmet.ProtuStrankaListNazivFormated_1">
      <item>BARANJSKA MLJEKARSKA FARMA d.o.o. za proizvodnju, trgovinu i usluge</item>
    </derivirana_varijabla>
  </DomainObject.Predmet.ProtuStrankaListNazivFormated>
  <DomainObject.Predmet.ProtuStrankaListNazivFormatedOIB>
    <izvorni_sadrzaj>
      <item>BARANJSKA MLJEKARSKA FARMA d.o.o. za proizvodnju, trgovinu i usluge, OIB 82095184855</item>
    </izvorni_sadrzaj>
    <derivirana_varijabla naziv="DomainObject.Predmet.ProtuStrankaListNazivFormatedOIB_1">
      <item>BARANJSKA MLJEKARSKA FARMA d.o.o. za proizvodnju, trgovinu i usluge, OIB 82095184855</item>
    </derivirana_varijabla>
  </DomainObject.Predmet.ProtuStrankaListNazivFormatedOIB>
  <DomainObject.Predmet.OstaliListFormated>
    <izvorni_sadrzaj>
      <item>Daria Vrban</item>
    </izvorni_sadrzaj>
    <derivirana_varijabla naziv="DomainObject.Predmet.OstaliListFormated_1">
      <item>Daria Vrban</item>
    </derivirana_varijabla>
  </DomainObject.Predmet.OstaliListFormated>
  <DomainObject.Predmet.OstaliListFormatedOIB>
    <izvorni_sadrzaj>
      <item>Daria Vrban, OIB 38420117897</item>
    </izvorni_sadrzaj>
    <derivirana_varijabla naziv="DomainObject.Predmet.OstaliListFormatedOIB_1">
      <item>Daria Vrban, OIB 38420117897</item>
    </derivirana_varijabla>
  </DomainObject.Predmet.OstaliListFormatedOIB>
  <DomainObject.Predmet.OstaliListFormatedWithAdress>
    <izvorni_sadrzaj>
      <item>Daria Vrban, Augusta Šenoe 7, 31431 Čepin</item>
    </izvorni_sadrzaj>
    <derivirana_varijabla naziv="DomainObject.Predmet.OstaliListFormatedWithAdress_1">
      <item>Daria Vrban, Augusta Šenoe 7, 31431 Čepin</item>
    </derivirana_varijabla>
  </DomainObject.Predmet.OstaliListFormatedWithAdress>
  <DomainObject.Predmet.OstaliListFormatedWithAdressOIB>
    <izvorni_sadrzaj>
      <item>Daria Vrban, OIB 38420117897, Augusta Šenoe 7, 31431 Čepin</item>
    </izvorni_sadrzaj>
    <derivirana_varijabla naziv="DomainObject.Predmet.OstaliListFormatedWithAdressOIB_1">
      <item>Daria Vrban, OIB 38420117897, Augusta Šenoe 7, 31431 Čepin</item>
    </derivirana_varijabla>
  </DomainObject.Predmet.OstaliListFormatedWithAdressOIB>
  <DomainObject.Predmet.OstaliListNazivFormated>
    <izvorni_sadrzaj>
      <item>Daria Vrban</item>
    </izvorni_sadrzaj>
    <derivirana_varijabla naziv="DomainObject.Predmet.OstaliListNazivFormated_1">
      <item>Daria Vrban</item>
    </derivirana_varijabla>
  </DomainObject.Predmet.OstaliListNazivFormated>
  <DomainObject.Predmet.OstaliListNazivFormatedOIB>
    <izvorni_sadrzaj>
      <item>Daria Vrban, OIB 38420117897</item>
    </izvorni_sadrzaj>
    <derivirana_varijabla naziv="DomainObject.Predmet.OstaliListNazivFormatedOIB_1">
      <item>Daria Vrban, OIB 38420117897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POLJOPRIVREDE</izvorni_sadrzaj>
    <derivirana_varijabla naziv="DomainObject.Predmet.StrankaIDrugi_1">RH MINISTARSTVO POLJOPRIVREDE</derivirana_varijabla>
  </DomainObject.Predmet.StrankaIDrugi>
  <DomainObject.Predmet.ProtustrankaIDrugi>
    <izvorni_sadrzaj>BARANJSKA MLJEKARSKA FARMA d.o.o. za proizvodnju, trgovinu i usluge</izvorni_sadrzaj>
    <derivirana_varijabla naziv="DomainObject.Predmet.ProtustrankaIDrugi_1">BARANJSKA MLJEKARSKA FARMA d.o.o. za proizvodnju, trgovinu i usluge</derivirana_varijabla>
  </DomainObject.Predmet.ProtustrankaIDrugi>
  <DomainObject.Predmet.StrankaIDrugiAdressOIB>
    <izvorni_sadrzaj>RH MINISTARSTVO POLJOPRIVREDE, OIB 52634238587</izvorni_sadrzaj>
    <derivirana_varijabla naziv="DomainObject.Predmet.StrankaIDrugiAdressOIB_1">RH MINISTARSTVO POLJOPRIVREDE, OIB 52634238587</derivirana_varijabla>
  </DomainObject.Predmet.StrankaIDrugiAdressOIB>
  <DomainObject.Predmet.ProtustrankaIDrugiAdressOIB>
    <izvorni_sadrzaj>BARANJSKA MLJEKARSKA FARMA d.o.o. za proizvodnju, trgovinu i usluge, OIB 82095184855, Kalnička 50, 31431 Čepin</izvorni_sadrzaj>
    <derivirana_varijabla naziv="DomainObject.Predmet.ProtustrankaIDrugiAdressOIB_1">BARANJSKA MLJEKARSKA FARMA d.o.o. za proizvodnju, trgovinu i usluge, OIB 82095184855, Kalnička 50,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2018.</izvorni_sadrzaj>
    <derivirana_varijabla naziv="DomainObject.Predmet.OdlukaRjesenje.DatumDonosenjaOdluke_1">26. lipnja 2018.</derivirana_varijabla>
  </DomainObject.Predmet.OdlukaRjesenje.DatumDonosenjaOdluke>
  <DomainObject.Predmet.OdlukaRjesenje.DatumPravomocnosti>
    <izvorni_sadrzaj>16. srpnja 2018.</izvorni_sadrzaj>
    <derivirana_varijabla naziv="DomainObject.Predmet.OdlukaRjesenje.DatumPravomocnosti_1">16. srpnja 2018.</derivirana_varijabla>
  </DomainObject.Predmet.OdlukaRjesenje.DatumPravomocnosti>
  <DomainObject.Predmet.OdlukaRjesenje.Oznaka>
    <izvorni_sadrzaj>St-967/2016-24</izvorni_sadrzaj>
    <derivirana_varijabla naziv="DomainObject.Predmet.OdlukaRjesenje.Oznaka_1">St-967/2016-24</derivirana_varijabla>
  </DomainObject.Predmet.OdlukaRjesenje.Oznaka>
  <DomainObject.Predmet.SudioniciListNaziv>
    <izvorni_sadrzaj>
      <item>BARANJSKA MLJEKARSKA FARMA d.o.o. za proizvodnju, trgovinu i usluge</item>
      <item>RH MINISTARSTVO POLJOPRIVREDE</item>
      <item>Daria Vrban</item>
    </izvorni_sadrzaj>
    <derivirana_varijabla naziv="DomainObject.Predmet.SudioniciListNaziv_1">
      <item>BARANJSKA MLJEKARSKA FARMA d.o.o. za proizvodnju, trgovinu i usluge</item>
      <item>RH MINISTARSTVO POLJOPRIVREDE</item>
      <item>Daria Vrban</item>
    </derivirana_varijabla>
  </DomainObject.Predmet.SudioniciListNaziv>
  <DomainObject.Predmet.SudioniciListAdressOIB>
    <izvorni_sadrzaj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izvorni_sadrzaj>
    <derivirana_varijabla naziv="DomainObject.Predmet.SudioniciListAdressOIB_1"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82095184855</item>
      <item>, OIB 52634238587</item>
      <item>, OIB 38420117897</item>
    </izvorni_sadrzaj>
    <derivirana_varijabla naziv="DomainObject.Predmet.SudioniciListNazivOIB_1">
      <item>, OIB 82095184855</item>
      <item>, OIB 52634238587</item>
      <item>, OIB 38420117897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BB7C2-3B33-4BC2-A896-194492D48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2406</properties:Characters>
  <properties:Lines>70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2018-09-24T06:38:00Z</cp:lastPrinted>
  <dcterms:modified xmlns:xsi="http://www.w3.org/2001/XMLSchema-instance" xsi:type="dcterms:W3CDTF">2018-09-24T07:33:00Z</dcterms:modified>
  <cp:revision>22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