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F03F5" w:rsidR="00077023" w:rsidRPr="00077023">
        <w:tc>
          <w:tcPr>
            <w:tcW w:type="dxa" w:w="2985"/>
            <w:shd w:fill="auto" w:color="auto" w:val="clear"/>
          </w:tcPr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77023" w:rsidP="00077023" w:rsidR="00077023" w:rsidRPr="0007702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77023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c98236c" w14:paraId="c98236c" w:rsidRDefault="00077023" w:rsidP="00077023" w:rsidR="00077023" w:rsidRPr="00077023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F03F5" w:rsidR="00077023" w:rsidRPr="00077023">
        <w:trPr>
          <w:jc w:val="right"/>
        </w:trPr>
        <w:tc>
          <w:tcPr>
            <w:tcW w:type="dxa" w:w="4320"/>
          </w:tcPr>
          <w:p w:rsidRDefault="00767016" w:rsidP="00767016" w:rsidR="00077023" w:rsidRPr="0007702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St-179/2014-87</w:t>
            </w:r>
          </w:p>
        </w:tc>
      </w:tr>
    </w:tbl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67016" w:rsidP="000648E4" w:rsidR="00767016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B67087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>
      <w:pPr>
        <w:jc w:val="center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77023" w:rsidP="000648E4" w:rsidR="00077023" w:rsidRPr="00B6708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767016">
        <w:rPr>
          <w:rFonts w:cs="Times New Roman" w:hAnsi="Times New Roman" w:ascii="Times New Roman"/>
          <w:sz w:val="24"/>
          <w:szCs w:val="24"/>
        </w:rPr>
        <w:t xml:space="preserve">EMOS d.o.o. u stečaju, Kelemen, Varaždinska 1/B, </w:t>
      </w:r>
      <w:r w:rsidR="00077023">
        <w:rPr>
          <w:rFonts w:cs="Times New Roman" w:hAnsi="Times New Roman" w:ascii="Times New Roman"/>
          <w:sz w:val="24"/>
          <w:szCs w:val="24"/>
        </w:rPr>
        <w:t xml:space="preserve">OIB: </w:t>
      </w:r>
      <w:r w:rsidR="00767016">
        <w:rPr>
          <w:rFonts w:cs="Times New Roman" w:hAnsi="Times New Roman" w:ascii="Times New Roman"/>
          <w:sz w:val="24"/>
          <w:szCs w:val="24"/>
        </w:rPr>
        <w:t>05776615168</w:t>
      </w:r>
      <w:r w:rsidR="00CA587B" w:rsidRPr="00B67087">
        <w:rPr>
          <w:rFonts w:cs="Times New Roman" w:eastAsia="Calibri" w:hAnsi="Times New Roman" w:ascii="Times New Roman"/>
          <w:sz w:val="24"/>
          <w:szCs w:val="24"/>
        </w:rPr>
        <w:t xml:space="preserve">, </w:t>
      </w:r>
      <w:r w:rsidR="00F4137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da je stečajno</w:t>
      </w:r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m upravitelju Stanku </w:t>
      </w:r>
      <w:proofErr w:type="spellStart"/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>Makaru</w:t>
      </w:r>
      <w:proofErr w:type="spellEnd"/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iz Ludbrega, Petra Zrinskog 3, OIB: 49218337993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>,</w:t>
      </w:r>
      <w:r w:rsidR="00A86912" w:rsidRPr="00B67087">
        <w:rPr>
          <w:rFonts w:cs="Times New Roman" w:hAnsi="Times New Roman" w:ascii="Times New Roman"/>
          <w:sz w:val="24"/>
          <w:szCs w:val="24"/>
        </w:rPr>
        <w:t xml:space="preserve"> </w:t>
      </w: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  <w:r w:rsidR="00B67087"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</w:p>
    <w:p w:rsidRDefault="000648E4" w:rsidP="000648E4" w:rsidR="000648E4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 w:rsidRPr="00B67087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67087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B67087">
        <w:rPr>
          <w:rFonts w:cs="Times New Roman" w:hAnsi="Times New Roman" w:ascii="Times New Roman"/>
          <w:color w:themeColor="text1" w:val="000000"/>
          <w:sz w:val="24"/>
          <w:szCs w:val="24"/>
        </w:rPr>
        <w:t>U Varaždinu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781AEF">
        <w:rPr>
          <w:rFonts w:cs="Times New Roman" w:hAnsi="Times New Roman" w:ascii="Times New Roman"/>
          <w:color w:themeColor="text1" w:val="000000"/>
          <w:sz w:val="24"/>
          <w:szCs w:val="24"/>
        </w:rPr>
        <w:t>1</w:t>
      </w:r>
      <w:r w:rsidR="00767016">
        <w:rPr>
          <w:rFonts w:cs="Times New Roman" w:hAnsi="Times New Roman" w:ascii="Times New Roman"/>
          <w:color w:themeColor="text1" w:val="000000"/>
          <w:sz w:val="24"/>
          <w:szCs w:val="24"/>
        </w:rPr>
        <w:t>4. veljače</w:t>
      </w:r>
      <w:r w:rsidR="0007702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2018.      </w:t>
      </w: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648E4" w:rsidR="00077023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648E4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Sutkinja</w:t>
      </w: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77023" w:rsidP="00077023" w:rsidR="00077023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Melita Poljanec Bubaš</w:t>
      </w:r>
      <w:r w:rsidR="009A4318">
        <w:rPr>
          <w:rFonts w:cs="Times New Roman" w:hAnsi="Times New Roman" w:ascii="Times New Roman"/>
          <w:color w:themeColor="text1" w:val="000000"/>
          <w:sz w:val="24"/>
          <w:szCs w:val="24"/>
        </w:rPr>
        <w:t>, v.r.</w:t>
      </w:r>
    </w:p>
    <w:p w:rsidRDefault="009A4318" w:rsidP="00077023" w:rsidR="009A4318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9A4318" w:rsidP="00077023" w:rsidR="009A4318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color w:themeColor="text1" w:val="000000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-ovlašteni službenik: </w:t>
      </w:r>
      <w:bookmarkStart w:name="_GoBack" w:id="0"/>
      <w:bookmarkEnd w:id="0"/>
    </w:p>
    <w:p w:rsidRDefault="00781AEF" w:rsidP="00077023" w:rsidR="00781AEF">
      <w:pPr>
        <w:spacing w:lineRule="auto" w:line="240" w:after="0"/>
        <w:ind w:firstLine="708" w:left="424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77023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67087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B67087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 w:rsidRPr="00B67087"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R="000648E4" w:rsidRPr="00B67087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B6708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B67087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788" w:rsidP="000648E4" w:rsidR="003A4788">
      <w:pPr>
        <w:spacing w:lineRule="auto" w:line="240" w:after="0"/>
      </w:pPr>
      <w:r>
        <w:separator/>
      </w:r>
    </w:p>
  </w:endnote>
  <w:end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788" w:rsidP="000648E4" w:rsidR="003A4788">
      <w:pPr>
        <w:spacing w:lineRule="auto" w:line="240" w:after="0"/>
      </w:pPr>
      <w:r>
        <w:separator/>
      </w:r>
    </w:p>
  </w:footnote>
  <w:footnote w:id="0" w:type="continuationSeparator">
    <w:p w:rsidRDefault="003A4788" w:rsidP="000648E4" w:rsidR="003A47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P="00B67087" w:rsidR="00B67087">
    <w:pPr>
      <w:pStyle w:val="Zaglavlje"/>
    </w:pPr>
    <w:r>
      <w:tab/>
    </w:r>
  </w:p>
  <w:p w:rsidRDefault="00F41374" w:rsidP="00F41374" w:rsidR="00F41374">
    <w:pPr>
      <w:pStyle w:val="Zaglavlje"/>
    </w:pPr>
  </w:p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077023"/>
    <w:rsid w:val="001768EB"/>
    <w:rsid w:val="003A4788"/>
    <w:rsid w:val="0050452D"/>
    <w:rsid w:val="00581F80"/>
    <w:rsid w:val="00657AC6"/>
    <w:rsid w:val="00763DDE"/>
    <w:rsid w:val="00767016"/>
    <w:rsid w:val="00781AEF"/>
    <w:rsid w:val="007B7C7A"/>
    <w:rsid w:val="009A4318"/>
    <w:rsid w:val="00A86912"/>
    <w:rsid w:val="00B10620"/>
    <w:rsid w:val="00B67087"/>
    <w:rsid w:val="00BF53A0"/>
    <w:rsid w:val="00CA587B"/>
    <w:rsid w:val="00DB07E1"/>
    <w:rsid w:val="00F41374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3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3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741</properties:Characters>
  <properties:Lines>6</properties:Lines>
  <properties:Paragraphs>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2017-08-08T07:59:00Z</dcterms:created>
  <dc:creator>Marko Makaj</dc:creator>
  <cp:lastModifiedBy>Nikolina Cvek</cp:lastModifiedBy>
  <cp:lastPrinted>2018-02-14T09:20:00Z</cp:lastPrinted>
  <dcterms:modified xmlns:xsi="http://www.w3.org/2001/XMLSchema-instance" xsi:type="dcterms:W3CDTF">2018-02-14T09:20:00Z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St-35/2011-121 / Odluka - Ostalo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