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6df6" w14:paraId="d8f6df6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03129E">
        <w:rPr>
          <w:rFonts w:cs="Times New Roman" w:eastAsia="Times New Roman"/>
          <w:szCs w:val="20"/>
          <w:lang w:eastAsia="hr-HR"/>
        </w:rPr>
        <w:t>6193/15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3129E">
        <w:rPr>
          <w:rFonts w:cs="Times New Roman" w:eastAsia="Times New Roman"/>
          <w:szCs w:val="24"/>
          <w:lang w:eastAsia="hr-HR"/>
        </w:rPr>
        <w:t>POLIKLINIKA ZA GINEKOLOGIJU, NEUROLOGIJU I FIZIKALNU MEDICINU I REHABILITACIJU DR. CINGULIN, Zaprešić, Maršala Tita 95, OIB: 21280656014, 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3129E">
        <w:rPr>
          <w:rFonts w:cs="Times New Roman" w:eastAsia="Times New Roman"/>
          <w:szCs w:val="24"/>
          <w:lang w:eastAsia="hr-HR"/>
        </w:rPr>
        <w:t xml:space="preserve">POLIKLINIKA ZA GINEKOLOGIJU, NEUROLOGIJU I FIZIKALNU MEDICINU I REHABILITACIJU DR. CINGULIN, Zaprešić, Maršala Tita 95, MBS: 080382854, OIB: 21280656014,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3129E">
        <w:rPr>
          <w:rFonts w:cs="Times New Roman" w:eastAsia="Times New Roman"/>
          <w:szCs w:val="24"/>
          <w:lang w:eastAsia="hr-HR"/>
        </w:rPr>
        <w:t>POLIKLINIKA ZA GINEKOLOGIJU, NEUROLOGIJU I FIZIKALNU MEDICINU I REHABILITACIJU DR. CINGULIN, Zaprešić, Ma</w:t>
      </w:r>
      <w:r w:rsidR="00DE70B5">
        <w:rPr>
          <w:rFonts w:cs="Times New Roman" w:eastAsia="Times New Roman"/>
          <w:szCs w:val="24"/>
          <w:lang w:eastAsia="hr-HR"/>
        </w:rPr>
        <w:t>ršala Tita 95, OIB: 21280656014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627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627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5E336B"/>
    <w:rsid w:val="0065430E"/>
    <w:rsid w:val="0088694D"/>
    <w:rsid w:val="00C0627A"/>
    <w:rsid w:val="00DE70B5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27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627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627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627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27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627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627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627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6193</izvorni_sadrzaj>
    <derivirana_varijabla naziv="DomainObject.Predmet.Broj_1">6193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St-6193/2015</izvorni_sadrzaj>
    <derivirana_varijabla naziv="DomainObject.Predmet.OznakaBroj_1">St-6193/2015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NEUROLOGIJU I FIZIKALNU MEDICINU I REHABILITACIJU DR. CINGULIN</izvorni_sadrzaj>
    <derivirana_varijabla naziv="DomainObject.Predmet.ProtustrankaFormated_1">  POLIKLINIKA ZA INTERNU MEDICINU, GINEKOLOGIJU, NEUROLOGIJU I FIZIKALNU MEDICINU I REHABILITACIJU DR. CINGULIN</derivirana_varijabla>
  </DomainObject.Predmet.ProtustrankaFormated>
  <DomainObject.Predmet.ProtustrankaFormatedOIB>
    <izvorni_sadrzaj>  POLIKLINIKA ZA INTERNU MEDICINU, GINEKOLOGIJU, NEUROLOGIJU I FIZIKALNU MEDICINU I REHABILITACIJU DR. CINGULIN, OIB 21280656014</izvorni_sadrzaj>
    <derivirana_varijabla naziv="DomainObject.Predmet.ProtustrankaFormatedOIB_1">  POLIKLINIKA ZA INTERNU MEDICINU, GINEKOLOGIJU, NEUROLOGIJU I FIZIKALNU MEDICINU I REHABILITACIJU DR. CINGULIN, OIB 21280656014</derivirana_varijabla>
  </DomainObject.Predmet.ProtustrankaFormatedOIB>
  <DomainObject.Predmet.ProtustrankaFormatedWithAdress>
    <izvorni_sadrzaj> POLIKLINIKA ZA INTERNU MEDICINU, GINEKOLOGIJU, NEUROLOGIJU I FIZIKALNU MEDICINU I REHABILITACIJU DR. CINGULIN, Maršala Tita 95, 10290 Zaprešić</izvorni_sadrzaj>
    <derivirana_varijabla naziv="DomainObject.Predmet.ProtustrankaFormatedWithAdress_1"> POLIKLINIKA ZA INTERNU MEDICINU, GINEKOLOGIJU, NEUROLOGIJU I FIZIKALNU MEDICINU I REHABILITACIJU DR. CINGULIN, Maršala Tita 95, 10290 Zaprešić</derivirana_varijabla>
  </DomainObject.Predmet.ProtustrankaFormatedWithAdress>
  <DomainObject.Predmet.ProtustrankaFormatedWithAdressOIB>
    <izvorni_sadrzaj> POLIKLINIKA ZA INTERNU MEDICINU, GINEKOLOGIJU, NEUROLOGIJU I FIZIKALNU MEDICINU I REHABILITACIJU DR. CINGULIN, OIB 21280656014, Maršala Tita 95, 10290 Zaprešić</izvorni_sadrzaj>
    <derivirana_varijabla naziv="DomainObject.Predmet.ProtustrankaFormatedWithAdressOIB_1"> POLIKLINIKA ZA INTERNU MEDICINU, GINEKOLOGIJU, NEUROLOGIJU I FIZIKALNU MEDICINU I REHABILITACIJU DR. CINGULIN, OIB 21280656014, Maršala Tita 95, 10290 Zaprešić</derivirana_varijabla>
  </DomainObject.Predmet.ProtustrankaFormatedWithAdressOIB>
  <DomainObject.Predmet.ProtustrankaWithAdress>
    <izvorni_sadrzaj>POLIKLINIKA ZA INTERNU MEDICINU, GINEKOLOGIJU, NEUROLOGIJU I FIZIKALNU MEDICINU I REHABILITACIJU DR. CINGULIN Maršala Tita 95, 10290 Zaprešić</izvorni_sadrzaj>
    <derivirana_varijabla naziv="DomainObject.Predmet.ProtustrankaWithAdress_1">POLIKLINIKA ZA INTERNU MEDICINU, GINEKOLOGIJU, NEUROLOGIJU I FIZIKALNU MEDICINU I REHABILITACIJU DR. CINGULIN Maršala Tita 95, 10290 Zaprešić</derivirana_varijabla>
  </DomainObject.Predmet.ProtustrankaWithAdress>
  <DomainObject.Predmet.ProtustrankaWithAdressOIB>
    <izvorni_sadrzaj>POLIKLINIKA ZA INTERNU MEDICINU, GINEKOLOGIJU, NEUROLOGIJU I FIZIKALNU MEDICINU I REHABILITACIJU DR. CINGULIN, OIB 21280656014, Maršala Tita 95, 10290 Zaprešić</izvorni_sadrzaj>
    <derivirana_varijabla naziv="DomainObject.Predmet.ProtustrankaWithAdressOIB_1">POLIKLINIKA ZA INTERNU MEDICINU, GINEKOLOGIJU, NEUROLOGIJU I FIZIKALNU MEDICINU I REHABILITACIJU DR. CINGULIN, OIB 21280656014, Maršala Tita 95, 10290 Zaprešić</derivirana_varijabla>
  </DomainObject.Predmet.ProtustrankaWithAdressOIB>
  <DomainObject.Predmet.ProtustrankaNazivFormated>
    <izvorni_sadrzaj>POLIKLINIKA ZA INTERNU MEDICINU, GINEKOLOGIJU, NEUROLOGIJU I FIZIKALNU MEDICINU I REHABILITACIJU DR. CINGULIN</izvorni_sadrzaj>
    <derivirana_varijabla naziv="DomainObject.Predmet.ProtustrankaNazivFormated_1">POLIKLINIKA ZA INTERNU MEDICINU, GINEKOLOGIJU, NEUROLOGIJU I FIZIKALNU MEDICINU I REHABILITACIJU DR. CINGULIN</derivirana_varijabla>
  </DomainObject.Predmet.ProtustrankaNazivFormated>
  <DomainObject.Predmet.ProtustrankaNazivFormatedOIB>
    <izvorni_sadrzaj>POLIKLINIKA ZA INTERNU MEDICINU, GINEKOLOGIJU, NEUROLOGIJU I FIZIKALNU MEDICINU I REHABILITACIJU DR. CINGULIN, OIB 21280656014</izvorni_sadrzaj>
    <derivirana_varijabla naziv="DomainObject.Predmet.ProtustrankaNazivFormatedOIB_1">POLIKLINIKA ZA INTERNU MEDICINU, GINEKOLOGIJU, NEUROLOGIJU I FIZIKALNU MEDICINU I REHABILITACIJU DR. CINGULIN, OIB 21280656014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NEUROLOGIJU I FIZIKALNU MEDICINU I REHABILITACIJU DR. CINGULIN</item>
    </izvorni_sadrzaj>
    <derivirana_varijabla naziv="DomainObject.Predmet.ProtuStrankaListFormated_1">
      <item>POLIKLINIKA ZA INTERNU MEDICINU, GINEKOLOGIJU, NEUROLOGIJU I FIZIKALNU MEDICINU I REHABILITACIJU DR. CINGULIN</item>
    </derivirana_varijabla>
  </DomainObject.Predmet.ProtuStrankaListFormated>
  <DomainObject.Predmet.ProtuStrankaListFormatedOIB>
    <izvorni_sadrzaj>
      <item>POLIKLINIKA ZA INTERNU MEDICINU, GINEKOLOGIJU, NEUROLOGIJU I FIZIKALNU MEDICINU I REHABILITACIJU DR. CINGULIN, OIB 21280656014</item>
    </izvorni_sadrzaj>
    <derivirana_varijabla naziv="DomainObject.Predmet.ProtuStrankaListFormatedOIB_1">
      <item>POLIKLINIKA ZA INTERNU MEDICINU, GINEKOLOGIJU, NEUROLOGIJU I FIZIKALNU MEDICINU I REHABILITACIJU DR. CINGULIN, OIB 21280656014</item>
    </derivirana_varijabla>
  </DomainObject.Predmet.ProtuStrankaListFormatedOIB>
  <DomainObject.Predmet.ProtuStrankaListFormatedWithAdress>
    <izvorni_sadrzaj>
      <item>POLIKLINIKA ZA INTERNU MEDICINU, GINEKOLOGIJU, NEUROLOGIJU I FIZIKALNU MEDICINU I REHABILITACIJU DR. CINGULIN, Maršala Tita 95, 10290 Zaprešić</item>
    </izvorni_sadrzaj>
    <derivirana_varijabla naziv="DomainObject.Predmet.ProtuStrankaListFormatedWithAdress_1">
      <item>POLIKLINIKA ZA INTERNU MEDICINU, GINEKOLOGIJU, NEUROLOGIJU I FIZIKALNU MEDICINU I REHABILITACIJU DR. CINGULIN, Maršala Tita 95, 10290 Zaprešić</item>
    </derivirana_varijabla>
  </DomainObject.Predmet.ProtuStrankaListFormatedWithAdress>
  <DomainObject.Predmet.ProtuStrankaListFormatedWithAdressOIB>
    <izvorni_sadrzaj>
      <item>POLIKLINIKA ZA INTERNU MEDICINU, GINEKOLOGIJU, NEUROLOGIJU I FIZIKALNU MEDICINU I REHABILITACIJU DR. CINGULIN, OIB 21280656014, Maršala Tita 95, 10290 Zaprešić</item>
    </izvorni_sadrzaj>
    <derivirana_varijabla naziv="DomainObject.Predmet.ProtuStrankaListFormatedWithAdressOIB_1">
      <item>POLIKLINIKA ZA INTERNU MEDICINU, GINEKOLOGIJU, NEUROLOGIJU I FIZIKALNU MEDICINU I REHABILITACIJU DR. CINGULIN, OIB 21280656014, Maršala Tita 95, 10290 Zaprešić</item>
    </derivirana_varijabla>
  </DomainObject.Predmet.ProtuStrankaListFormatedWithAdressOIB>
  <DomainObject.Predmet.ProtuStrankaListNazivFormated>
    <izvorni_sadrzaj>
      <item>POLIKLINIKA ZA INTERNU MEDICINU, GINEKOLOGIJU, NEUROLOGIJU I FIZIKALNU MEDICINU I REHABILITACIJU DR. CINGULIN</item>
    </izvorni_sadrzaj>
    <derivirana_varijabla naziv="DomainObject.Predmet.ProtuStrankaListNazivFormated_1">
      <item>POLIKLINIKA ZA INTERNU MEDICINU, GINEKOLOGIJU, NEUROLOGIJU I FIZIKALNU MEDICINU I REHABILITACIJU DR. CINGULIN</item>
    </derivirana_varijabla>
  </DomainObject.Predmet.ProtuStrankaListNazivFormated>
  <DomainObject.Predmet.ProtuStrankaListNazivFormatedOIB>
    <izvorni_sadrzaj>
      <item>POLIKLINIKA ZA INTERNU MEDICINU, GINEKOLOGIJU, NEUROLOGIJU I FIZIKALNU MEDICINU I REHABILITACIJU DR. CINGULIN, OIB 21280656014</item>
    </izvorni_sadrzaj>
    <derivirana_varijabla naziv="DomainObject.Predmet.ProtuStrankaListNazivFormatedOIB_1">
      <item>POLIKLINIKA ZA INTERNU MEDICINU, GINEKOLOGIJU, NEUROLOGIJU I FIZIKALNU MEDICINU I REHABILITACIJU DR. CINGULIN, OIB 21280656014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NEUROLOGIJU I FIZIKALNU MEDICINU I REHABILITACIJU DR. CINGULIN</izvorni_sadrzaj>
    <derivirana_varijabla naziv="DomainObject.Predmet.ProtustrankaIDrugi_1">POLIKLINIKA ZA INTERNU MEDICINU, GINEKOLOGIJU, NEUROLOGIJU I FIZIKALNU MEDICINU I REHABILITACIJU DR. CINGULIN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GINEKOLOGIJU, NEUROLOGIJU I FIZIKALNU MEDICINU I REHABILITACIJU DR. CINGULIN, OIB 21280656014, Maršala Tita 95, 10290 Zaprešić</izvorni_sadrzaj>
    <derivirana_varijabla naziv="DomainObject.Predmet.ProtustrankaIDrugiAdressOIB_1">POLIKLINIKA ZA INTERNU MEDICINU, GINEKOLOGIJU, NEUROLOGIJU I FIZIKALNU MEDICINU I REHABILITACIJU DR. CINGULIN, OIB 21280656014, Maršala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NEUROLOGIJU I FIZIKALNU MEDICINU I REHABILITACIJU DR. CINGULIN</item>
      <item>FINA Regionalni centar Zagreb</item>
    </izvorni_sadrzaj>
    <derivirana_varijabla naziv="DomainObject.Predmet.SudioniciListNaziv_1">
      <item>POLIKLINIKA ZA INTERNU MEDICINU, GINEKOLOGIJU, NEUROLOGIJU I FIZIKALNU MEDICINU I REHABILITACIJU DR. CINGULIN</item>
      <item>FINA Regionalni centar Zagreb</item>
    </derivirana_varijabla>
  </DomainObject.Predmet.SudioniciListNaziv>
  <DomainObject.Predmet.SudioniciListAdressOIB>
    <izvorni_sadrzaj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</izvorni_sadrzaj>
    <derivirana_varijabla naziv="DomainObject.Predmet.SudioniciListAdressOIB_1"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21280656014</item>
      <item>, OIB 85821130368</item>
    </izvorni_sadrzaj>
    <derivirana_varijabla naziv="DomainObject.Predmet.SudioniciListNazivOIB_1">
      <item>, OIB 21280656014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1908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2015-11-27T06:28:00Z</dcterms:created>
  <dc:creator>dvorana100</dc:creator>
  <cp:lastModifiedBy>Maja Hilje</cp:lastModifiedBy>
  <cp:lastPrinted>2015-11-27T06:29:00Z</cp:lastPrinted>
  <dcterms:modified xmlns:xsi="http://www.w3.org/2001/XMLSchema-instance" xsi:type="dcterms:W3CDTF">2015-11-27T06:33:00Z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