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6be44" w14:paraId="e76be44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F5379">
        <w:t>43</w:t>
      </w:r>
      <w:r w:rsidR="0029533E">
        <w:t>1</w:t>
      </w:r>
      <w:r w:rsidR="00245588">
        <w:t>/16-</w:t>
      </w:r>
      <w:r w:rsidR="001F5379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721F79" w:rsidP="00721F79" w:rsidR="00721F79" w:rsidRPr="00F60CD9">
      <w:pPr>
        <w:jc w:val="center"/>
      </w:pPr>
      <w:r w:rsidRPr="00F60CD9">
        <w:t>R J E Š E N J E</w:t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 xml:space="preserve">po sucu ovog suda Ardeni Bajlo, </w:t>
      </w:r>
      <w:r w:rsidR="00034E8A" w:rsidRPr="00F60CD9">
        <w:t xml:space="preserve">kao stečajnom sucu,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29533E" w:rsidRPr="001800EA">
        <w:t>F</w:t>
      </w:r>
      <w:r w:rsidR="0029533E">
        <w:t>I</w:t>
      </w:r>
      <w:r w:rsidR="0029533E" w:rsidRPr="001800EA">
        <w:t>RST CLASS DESIGN d.o.o.</w:t>
      </w:r>
      <w:r w:rsidR="00AC615D">
        <w:t>,</w:t>
      </w:r>
      <w:r w:rsidR="0029533E" w:rsidRPr="001800EA">
        <w:t xml:space="preserve"> Radonić, Vrljevići 4, OIB: 82042401695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1F5379">
        <w:t>29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29533E" w:rsidRPr="001800EA">
        <w:t>F</w:t>
      </w:r>
      <w:r w:rsidR="0029533E">
        <w:t>I</w:t>
      </w:r>
      <w:r w:rsidR="0029533E" w:rsidRPr="001800EA">
        <w:t>RST CLASS DESIGN d.o.o. Radonić, Vrljevići 4, OIB: 82042401695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1F5379" w:rsidP="00A70A5D" w:rsidR="00A70A5D">
      <w:pPr>
        <w:jc w:val="center"/>
      </w:pPr>
      <w:r>
        <w:t>15</w:t>
      </w:r>
      <w:r w:rsidR="00B26EB5">
        <w:t xml:space="preserve">. </w:t>
      </w:r>
      <w:r>
        <w:t xml:space="preserve">travnja </w:t>
      </w:r>
      <w:r w:rsidR="00D44689">
        <w:t>2016</w:t>
      </w:r>
      <w:r w:rsidR="00A70A5D">
        <w:t>. u</w:t>
      </w:r>
      <w:r w:rsidR="00A70A5D" w:rsidRPr="00F60CD9">
        <w:t xml:space="preserve"> </w:t>
      </w:r>
      <w:r w:rsidR="006C542C">
        <w:t>9,</w:t>
      </w:r>
      <w:r w:rsidR="0029533E">
        <w:t>4</w:t>
      </w:r>
      <w:r w:rsidR="006C542C">
        <w:t>5</w:t>
      </w:r>
      <w:r w:rsidR="00A70A5D" w:rsidRPr="00F60CD9">
        <w:t xml:space="preserve"> sati kod </w:t>
      </w:r>
      <w:r w:rsidR="00DE479C">
        <w:t xml:space="preserve">Trgovačkog suda u Zadru, Stalne službe u Šibeniku, Stjepana Radića 81/II, </w:t>
      </w:r>
      <w:r w:rsidR="00D127D0">
        <w:t xml:space="preserve">Šibenik, </w:t>
      </w:r>
      <w:r w:rsidR="00DE479C">
        <w:t>sudnica 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1F5379" w:rsidP="00DE479C" w:rsidR="00DE479C">
      <w:pPr>
        <w:jc w:val="center"/>
      </w:pPr>
      <w:r>
        <w:t>15</w:t>
      </w:r>
      <w:r w:rsidR="00DE479C">
        <w:t xml:space="preserve">. </w:t>
      </w:r>
      <w:r>
        <w:t xml:space="preserve">travnja </w:t>
      </w:r>
      <w:r w:rsidR="00DE479C">
        <w:t>2016. u</w:t>
      </w:r>
      <w:r w:rsidR="00DE479C" w:rsidRPr="00F60CD9">
        <w:t xml:space="preserve"> </w:t>
      </w:r>
      <w:r>
        <w:t>9,</w:t>
      </w:r>
      <w:r w:rsidR="0029533E">
        <w:t>4</w:t>
      </w:r>
      <w:r w:rsidR="006C542C">
        <w:t>7</w:t>
      </w:r>
      <w:r w:rsidR="00DE479C" w:rsidRPr="00F60CD9">
        <w:t xml:space="preserve"> sati kod </w:t>
      </w:r>
      <w:r w:rsidR="00DE479C">
        <w:t>Trgovačkog suda u Zadru, Stalne službe u Šibeniku, Stjepana Radića 81/II,</w:t>
      </w:r>
      <w:r w:rsidR="00D127D0">
        <w:t xml:space="preserve"> Šibenik,</w:t>
      </w:r>
      <w:r w:rsidR="00DE479C">
        <w:t xml:space="preserve"> sudnica 212</w:t>
      </w:r>
      <w:r w:rsidR="00DE479C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29533E" w:rsidRPr="001800EA">
        <w:t>F</w:t>
      </w:r>
      <w:r w:rsidR="0029533E">
        <w:t>I</w:t>
      </w:r>
      <w:r w:rsidR="0029533E" w:rsidRPr="001800EA">
        <w:t>RST CLASS DESIGN d.o.o. Radonić</w:t>
      </w:r>
      <w:r w:rsidR="00ED6162" w:rsidRPr="004E0D54">
        <w:t>, navodeći da</w:t>
      </w:r>
      <w:r w:rsidR="00245588">
        <w:t xml:space="preserve"> dužnik na dan </w:t>
      </w:r>
      <w:r w:rsidR="001F5379">
        <w:t>1</w:t>
      </w:r>
      <w:r w:rsidR="0029533E">
        <w:t>7</w:t>
      </w:r>
      <w:r w:rsidR="00DE479C">
        <w:t xml:space="preserve">. </w:t>
      </w:r>
      <w:r w:rsidR="0029533E">
        <w:t>ožujka 2016</w:t>
      </w:r>
      <w:r w:rsidR="00245588">
        <w:t xml:space="preserve">. u Očevidniku redoslijeda osnova za plaćanje ima evidentirane neizvršene osnove za plaćanje u neprekinutom razdoblju od </w:t>
      </w:r>
      <w:r w:rsidR="0029533E">
        <w:t>120</w:t>
      </w:r>
      <w:r w:rsidR="00245588">
        <w:t xml:space="preserve"> dana </w:t>
      </w:r>
      <w:r w:rsidR="00245588" w:rsidRPr="00067D16">
        <w:t xml:space="preserve">u iznosu od </w:t>
      </w:r>
      <w:r w:rsidR="0029533E">
        <w:t>42.500,95</w:t>
      </w:r>
      <w:r w:rsidR="00245588" w:rsidRPr="00067D16">
        <w:t xml:space="preserve"> kun</w:t>
      </w:r>
      <w:r w:rsidR="00713857">
        <w:t>a</w:t>
      </w:r>
      <w:r w:rsidR="00245588">
        <w:t xml:space="preserve">, te da ima </w:t>
      </w:r>
      <w:r w:rsidR="00AC615D">
        <w:t>jednog</w:t>
      </w:r>
      <w:r w:rsidR="00245588">
        <w:t xml:space="preserve"> zaposlen</w:t>
      </w:r>
      <w:r w:rsidR="001F5379">
        <w:t>og</w:t>
      </w:r>
      <w:r w:rsidR="00245588">
        <w:t xml:space="preserve">.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1F5379">
        <w:t>29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29533E" w:rsidRPr="001800EA">
        <w:t>F</w:t>
      </w:r>
      <w:r w:rsidR="0029533E">
        <w:t>I</w:t>
      </w:r>
      <w:r w:rsidR="0029533E" w:rsidRPr="001800EA">
        <w:t>RST CLASS DESIGN d.o.o. Radonić</w:t>
      </w:r>
      <w:r w:rsidR="0029533E" w:rsidRPr="00F60CD9">
        <w:t xml:space="preserve"> </w:t>
      </w:r>
      <w:r w:rsidR="0020610B" w:rsidRPr="00F60CD9">
        <w:t>i za član</w:t>
      </w:r>
      <w:r w:rsidR="006C542C">
        <w:t>ove</w:t>
      </w:r>
      <w:r w:rsidR="0020610B" w:rsidRPr="00F60CD9">
        <w:t xml:space="preserve"> uprave s upozorenjem</w:t>
      </w:r>
    </w:p>
    <w:p w:rsidRDefault="0029533E" w:rsidP="00AC615D" w:rsidR="00AC615D" w:rsidRPr="00805D5C">
      <w:pPr>
        <w:pStyle w:val="Tijeloteksta"/>
        <w:numPr>
          <w:ilvl w:val="0"/>
          <w:numId w:val="3"/>
        </w:numPr>
        <w:rPr>
          <w:szCs w:val="24"/>
        </w:rPr>
      </w:pPr>
      <w:r w:rsidRPr="001800EA">
        <w:rPr>
          <w:szCs w:val="24"/>
        </w:rPr>
        <w:t xml:space="preserve">SANDRA VRLJEVIĆ, Radonić, Vrljevići 4, </w:t>
      </w:r>
      <w:r w:rsidR="006C542C" w:rsidRPr="0029533E">
        <w:rPr>
          <w:szCs w:val="24"/>
        </w:rPr>
        <w:t xml:space="preserve"> </w:t>
      </w:r>
      <w:r w:rsidR="006C542C">
        <w:t xml:space="preserve">- uz upozorenje na adresu </w:t>
      </w:r>
      <w:r w:rsidR="00AC615D">
        <w:t>i na e-oglasnu ploču suda</w:t>
      </w:r>
    </w:p>
    <w:p w:rsidRDefault="0029533E" w:rsidP="00AC615D" w:rsidR="00AC615D" w:rsidRPr="00805D5C">
      <w:pPr>
        <w:pStyle w:val="Tijeloteksta"/>
        <w:numPr>
          <w:ilvl w:val="0"/>
          <w:numId w:val="3"/>
        </w:numPr>
        <w:rPr>
          <w:szCs w:val="24"/>
        </w:rPr>
      </w:pPr>
      <w:r w:rsidRPr="001800EA">
        <w:rPr>
          <w:szCs w:val="24"/>
        </w:rPr>
        <w:t>GOK</w:t>
      </w:r>
      <w:r>
        <w:rPr>
          <w:szCs w:val="24"/>
        </w:rPr>
        <w:t>HAN SANCAK, Šibenik Mažurica 51</w:t>
      </w:r>
      <w:r w:rsidR="006C542C" w:rsidRPr="0029533E">
        <w:rPr>
          <w:szCs w:val="24"/>
        </w:rPr>
        <w:t>,</w:t>
      </w:r>
      <w:r w:rsidR="006C542C" w:rsidRPr="006C542C">
        <w:t xml:space="preserve"> </w:t>
      </w:r>
      <w:r w:rsidR="006C542C">
        <w:t xml:space="preserve">- uz upozorenje na adresu </w:t>
      </w:r>
      <w:r w:rsidR="00AC615D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AC615D" w:rsidR="0020610B" w:rsidRPr="00F60CD9">
      <w:pPr>
        <w:pStyle w:val="Odlomakpopisa"/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53BBB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 xml:space="preserve">Posl. br.: 1 </w:t>
    </w:r>
    <w:r w:rsidR="001F5379">
      <w:t>St-43</w:t>
    </w:r>
    <w:r w:rsidR="0029533E">
      <w:t>1</w:t>
    </w:r>
    <w:r w:rsidR="001F5379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3BBB"/>
    <w:rsid w:val="0005791D"/>
    <w:rsid w:val="00061A25"/>
    <w:rsid w:val="00067D16"/>
    <w:rsid w:val="00075671"/>
    <w:rsid w:val="000836F8"/>
    <w:rsid w:val="00087DAF"/>
    <w:rsid w:val="000935B7"/>
    <w:rsid w:val="0009381E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F5379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533E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2184"/>
    <w:rsid w:val="005D4CDA"/>
    <w:rsid w:val="005D68C4"/>
    <w:rsid w:val="005D7DF2"/>
    <w:rsid w:val="005E5124"/>
    <w:rsid w:val="005F1585"/>
    <w:rsid w:val="00602E03"/>
    <w:rsid w:val="00603E4A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542C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15D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119C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127D0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479C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53B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B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B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B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B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53B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B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B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B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B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St-431/2016</izvorni_sadrzaj>
    <derivirana_varijabla naziv="DomainObject.Predmet.OznakaBroj_1">St-431/2016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FIRST CLASS DESIGN d.o.o. za građenje i trgovinu</izvorni_sadrzaj>
    <derivirana_varijabla naziv="DomainObject.Predmet.ProtustrankaFormated_1">  FIRST CLASS DESIGN d.o.o. za građenje i trgovinu</derivirana_varijabla>
  </DomainObject.Predmet.ProtustrankaFormated>
  <DomainObject.Predmet.ProtustrankaFormatedOIB>
    <izvorni_sadrzaj>  FIRST CLASS DESIGN d.o.o. za građenje i trgovinu, OIB 82042401695</izvorni_sadrzaj>
    <derivirana_varijabla naziv="DomainObject.Predmet.ProtustrankaFormatedOIB_1">  FIRST CLASS DESIGN d.o.o. za građenje i trgovinu, OIB 82042401695</derivirana_varijabla>
  </DomainObject.Predmet.ProtustrankaFormatedOIB>
  <DomainObject.Predmet.ProtustrankaFormatedWithAdress>
    <izvorni_sadrzaj> FIRST CLASS DESIGN d.o.o. za građenje i trgovinu, Vrljevići 4 , 22221 Radonić</izvorni_sadrzaj>
    <derivirana_varijabla naziv="DomainObject.Predmet.ProtustrankaFormatedWithAdress_1"> FIRST CLASS DESIGN d.o.o. za građenje i trgovinu, Vrljevići 4 , 22221 Radonić</derivirana_varijabla>
  </DomainObject.Predmet.ProtustrankaFormatedWithAdress>
  <DomainObject.Predmet.ProtustrankaFormatedWithAdressOIB>
    <izvorni_sadrzaj> FIRST CLASS DESIGN d.o.o. za građenje i trgovinu, OIB 82042401695, Vrljevići 4 , 22221 Radonić</izvorni_sadrzaj>
    <derivirana_varijabla naziv="DomainObject.Predmet.ProtustrankaFormatedWithAdressOIB_1"> FIRST CLASS DESIGN d.o.o. za građenje i trgovinu, OIB 82042401695, Vrljevići 4 , 22221 Radonić</derivirana_varijabla>
  </DomainObject.Predmet.ProtustrankaFormatedWithAdressOIB>
  <DomainObject.Predmet.ProtustrankaWithAdress>
    <izvorni_sadrzaj>FIRST CLASS DESIGN d.o.o. za građenje i trgovinu Vrljevići 4 , 22221 Radonić</izvorni_sadrzaj>
    <derivirana_varijabla naziv="DomainObject.Predmet.ProtustrankaWithAdress_1">FIRST CLASS DESIGN d.o.o. za građenje i trgovinu Vrljevići 4 , 22221 Radonić</derivirana_varijabla>
  </DomainObject.Predmet.ProtustrankaWithAdress>
  <DomainObject.Predmet.ProtustrankaWithAdressOIB>
    <izvorni_sadrzaj>FIRST CLASS DESIGN d.o.o. za građenje i trgovinu, OIB 82042401695, Vrljevići 4 , 22221 Radonić</izvorni_sadrzaj>
    <derivirana_varijabla naziv="DomainObject.Predmet.ProtustrankaWithAdressOIB_1">FIRST CLASS DESIGN d.o.o. za građenje i trgovinu, OIB 82042401695, Vrljevići 4 , 22221 Radonić</derivirana_varijabla>
  </DomainObject.Predmet.ProtustrankaWithAdressOIB>
  <DomainObject.Predmet.ProtustrankaNazivFormated>
    <izvorni_sadrzaj>FIRST CLASS DESIGN d.o.o. za građenje i trgovinu</izvorni_sadrzaj>
    <derivirana_varijabla naziv="DomainObject.Predmet.ProtustrankaNazivFormated_1">FIRST CLASS DESIGN d.o.o. za građenje i trgovinu</derivirana_varijabla>
  </DomainObject.Predmet.ProtustrankaNazivFormated>
  <DomainObject.Predmet.ProtustrankaNazivFormatedOIB>
    <izvorni_sadrzaj>FIRST CLASS DESIGN d.o.o. za građenje i trgovinu, OIB 82042401695</izvorni_sadrzaj>
    <derivirana_varijabla naziv="DomainObject.Predmet.ProtustrankaNazivFormatedOIB_1">FIRST CLASS DESIGN d.o.o. za građenje i trgovinu, OIB 82042401695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FIRST CLASS DESIGN d.o.o. za građenje i trgovinu</item>
    </izvorni_sadrzaj>
    <derivirana_varijabla naziv="DomainObject.Predmet.ProtuStrankaListFormated_1">
      <item>FIRST CLASS DESIGN d.o.o. za građenje i trgovinu</item>
    </derivirana_varijabla>
  </DomainObject.Predmet.ProtuStrankaListFormated>
  <DomainObject.Predmet.ProtuStrankaListFormatedOIB>
    <izvorni_sadrzaj>
      <item>FIRST CLASS DESIGN d.o.o. za građenje i trgovinu, OIB 82042401695</item>
    </izvorni_sadrzaj>
    <derivirana_varijabla naziv="DomainObject.Predmet.ProtuStrankaListFormatedOIB_1">
      <item>FIRST CLASS DESIGN d.o.o. za građenje i trgovinu, OIB 82042401695</item>
    </derivirana_varijabla>
  </DomainObject.Predmet.ProtuStrankaListFormatedOIB>
  <DomainObject.Predmet.ProtuStrankaListFormatedWithAdress>
    <izvorni_sadrzaj>
      <item>FIRST CLASS DESIGN d.o.o. za građenje i trgovinu, Vrljevići 4 , 22221 Radonić</item>
    </izvorni_sadrzaj>
    <derivirana_varijabla naziv="DomainObject.Predmet.ProtuStrankaListFormatedWithAdress_1">
      <item>FIRST CLASS DESIGN d.o.o. za građenje i trgovinu, Vrljevići 4 , 22221 Radonić</item>
    </derivirana_varijabla>
  </DomainObject.Predmet.ProtuStrankaListFormatedWithAdress>
  <DomainObject.Predmet.ProtuStrankaListFormatedWithAdressOIB>
    <izvorni_sadrzaj>
      <item>FIRST CLASS DESIGN d.o.o. za građenje i trgovinu, OIB 82042401695, Vrljevići 4 , 22221 Radonić</item>
    </izvorni_sadrzaj>
    <derivirana_varijabla naziv="DomainObject.Predmet.ProtuStrankaListFormatedWithAdressOIB_1">
      <item>FIRST CLASS DESIGN d.o.o. za građenje i trgovinu, OIB 82042401695, Vrljevići 4 , 22221 Radonić</item>
    </derivirana_varijabla>
  </DomainObject.Predmet.ProtuStrankaListFormatedWithAdressOIB>
  <DomainObject.Predmet.ProtuStrankaListNazivFormated>
    <izvorni_sadrzaj>
      <item>FIRST CLASS DESIGN d.o.o. za građenje i trgovinu</item>
    </izvorni_sadrzaj>
    <derivirana_varijabla naziv="DomainObject.Predmet.ProtuStrankaListNazivFormated_1">
      <item>FIRST CLASS DESIGN d.o.o. za građenje i trgovinu</item>
    </derivirana_varijabla>
  </DomainObject.Predmet.ProtuStrankaListNazivFormated>
  <DomainObject.Predmet.ProtuStrankaListNazivFormatedOIB>
    <izvorni_sadrzaj>
      <item>FIRST CLASS DESIGN d.o.o. za građenje i trgovinu, OIB 82042401695</item>
    </izvorni_sadrzaj>
    <derivirana_varijabla naziv="DomainObject.Predmet.ProtuStrankaListNazivFormatedOIB_1">
      <item>FIRST CLASS DESIGN d.o.o. za građenje i trgovinu, OIB 82042401695</item>
    </derivirana_varijabla>
  </DomainObject.Predmet.ProtuStrankaListNazivFormatedOIB>
  <DomainObject.Predmet.OstaliListFormated>
    <izvorni_sadrzaj>
      <item>Sandra Vrljević</item>
      <item>Gokhan Sancak</item>
    </izvorni_sadrzaj>
    <derivirana_varijabla naziv="DomainObject.Predmet.OstaliListFormated_1">
      <item>Sandra Vrljević</item>
      <item>Gokhan Sancak</item>
    </derivirana_varijabla>
  </DomainObject.Predmet.OstaliListFormated>
  <DomainObject.Predmet.OstaliListFormatedOIB>
    <izvorni_sadrzaj>
      <item>Sandra Vrljević, OIB 40602428436</item>
      <item>Gokhan Sancak, OIB 55385305457</item>
    </izvorni_sadrzaj>
    <derivirana_varijabla naziv="DomainObject.Predmet.OstaliListFormatedOIB_1">
      <item>Sandra Vrljević, OIB 40602428436</item>
      <item>Gokhan Sancak, OIB 55385305457</item>
    </derivirana_varijabla>
  </DomainObject.Predmet.OstaliListFormatedOIB>
  <DomainObject.Predmet.OstaliListFormatedWithAdress>
    <izvorni_sadrzaj>
      <item>Sandra Vrljević, Vrljevići 4, 22221 Radonić</item>
      <item>Gokhan Sancak, Mažurica 51, 22000 Šibenik</item>
    </izvorni_sadrzaj>
    <derivirana_varijabla naziv="DomainObject.Predmet.OstaliListFormatedWithAdress_1">
      <item>Sandra Vrljević, Vrljevići 4, 22221 Radonić</item>
      <item>Gokhan Sancak, Mažurica 51, 22000 Šibenik</item>
    </derivirana_varijabla>
  </DomainObject.Predmet.OstaliListFormatedWithAdress>
  <DomainObject.Predmet.OstaliListFormatedWithAdressOIB>
    <izvorni_sadrzaj>
      <item>Sandra Vrljević, OIB 40602428436, Vrljevići 4, 22221 Radonić</item>
      <item>Gokhan Sancak, OIB 55385305457, Mažurica 51, 22000 Šibenik</item>
    </izvorni_sadrzaj>
    <derivirana_varijabla naziv="DomainObject.Predmet.OstaliListFormatedWithAdressOIB_1">
      <item>Sandra Vrljević, OIB 40602428436, Vrljevići 4, 22221 Radonić</item>
      <item>Gokhan Sancak, OIB 55385305457, Mažurica 51, 22000 Šibenik</item>
    </derivirana_varijabla>
  </DomainObject.Predmet.OstaliListFormatedWithAdressOIB>
  <DomainObject.Predmet.OstaliListNazivFormated>
    <izvorni_sadrzaj>
      <item>Sandra Vrljević</item>
      <item>Gokhan Sancak</item>
    </izvorni_sadrzaj>
    <derivirana_varijabla naziv="DomainObject.Predmet.OstaliListNazivFormated_1">
      <item>Sandra Vrljević</item>
      <item>Gokhan Sancak</item>
    </derivirana_varijabla>
  </DomainObject.Predmet.OstaliListNazivFormated>
  <DomainObject.Predmet.OstaliListNazivFormatedOIB>
    <izvorni_sadrzaj>
      <item>Sandra Vrljević, OIB 40602428436</item>
      <item>Gokhan Sancak, OIB 55385305457</item>
    </izvorni_sadrzaj>
    <derivirana_varijabla naziv="DomainObject.Predmet.OstaliListNazivFormatedOIB_1">
      <item>Sandra Vrljević, OIB 40602428436</item>
      <item>Gokhan Sancak, OIB 55385305457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FIRST CLASS DESIGN d.o.o. za građenje i trgovinu</izvorni_sadrzaj>
    <derivirana_varijabla naziv="DomainObject.Predmet.ProtustrankaIDrugi_1">FIRST CLASS DESIGN d.o.o. za građenje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FIRST CLASS DESIGN d.o.o. za građenje i trgovinu, OIB 82042401695, Vrljevići 4 , 22221 Radonić</izvorni_sadrzaj>
    <derivirana_varijabla naziv="DomainObject.Predmet.ProtustrankaIDrugiAdressOIB_1">FIRST CLASS DESIGN d.o.o. za građenje i trgovinu, OIB 82042401695, Vrljevići 4 , 22221 Radonić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FIRST CLASS DESIGN d.o.o. za građenje i trgovinu</item>
      <item>Sandra Vrljević</item>
      <item>Gokhan Sancak</item>
    </izvorni_sadrzaj>
    <derivirana_varijabla naziv="DomainObject.Predmet.SudioniciListNaziv_1">
      <item>FINA - Podružnica Šibenik</item>
      <item>FIRST CLASS DESIGN d.o.o. za građenje i trgovinu</item>
      <item>Sandra Vrljević</item>
      <item>Gokhan Sancak</item>
    </derivirana_varijabla>
  </DomainObject.Predmet.SudioniciListNaziv>
  <DomainObject.Predmet.SudioniciListAdressOIB>
    <izvorni_sadrzaj>
      <item>FINA - Podružnica Šibenik, OIB 85821130368, Perivoj L. Marune 1,22000 Šibenik</item>
      <item>FIRST CLASS DESIGN d.o.o. za građenje i trgovinu, OIB 82042401695, Vrljevići 4 ,22221 Radonić</item>
      <item>Sandra Vrljević, OIB 40602428436, Vrljevići 4,22221 Radonić</item>
      <item>Gokhan Sancak, OIB 55385305457, Mažurica 51,22000 Šibenik</item>
    </izvorni_sadrzaj>
    <derivirana_varijabla naziv="DomainObject.Predmet.SudioniciListAdressOIB_1">
      <item>FINA - Podružnica Šibenik, OIB 85821130368, Perivoj L. Marune 1,22000 Šibenik</item>
      <item>FIRST CLASS DESIGN d.o.o. za građenje i trgovinu, OIB 82042401695, Vrljevići 4 ,22221 Radonić</item>
      <item>Sandra Vrljević, OIB 40602428436, Vrljevići 4,22221 Radonić</item>
      <item>Gokhan Sancak, OIB 55385305457, Mažurica 51,22000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82042401695</item>
      <item>, OIB 40602428436</item>
      <item>, OIB 55385305457</item>
    </izvorni_sadrzaj>
    <derivirana_varijabla naziv="DomainObject.Predmet.SudioniciListNazivOIB_1">
      <item>, OIB 85821130368</item>
      <item>, OIB 82042401695</item>
      <item>, OIB 40602428436</item>
      <item>, OIB 55385305457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6ABBF3-E69A-48E7-A2B0-6EE8881335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384</properties:Words>
  <properties:Characters>2028</properties:Characters>
  <properties:Lines>81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2016-03-29T07:43:00Z</dcterms:created>
  <dc:creator>Administrator</dc:creator>
  <cp:lastModifiedBy>wsadmin</cp:lastModifiedBy>
  <cp:lastPrinted>2016-02-24T09:00:00Z</cp:lastPrinted>
  <dcterms:modified xmlns:xsi="http://www.w3.org/2001/XMLSchema-instance" xsi:type="dcterms:W3CDTF">2016-03-29T12:35:00Z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