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f1183" w14:paraId="70f1183" w:rsidRDefault="007F6D62" w:rsidP="00910611" w:rsidR="007F6D62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6D62" w:rsidP="003E77C2" w:rsidR="007F6D62" w:rsidRPr="003E77C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Pr="003E77C2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6D62" w:rsidP="003E77C2" w:rsidR="007F6D6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77C2">
        <w:rPr>
          <w:rFonts w:cs="Times New Roman" w:hAnsi="Times New Roman" w:ascii="Times New Roman"/>
          <w:sz w:val="24"/>
          <w:szCs w:val="24"/>
        </w:rPr>
        <w:t>TRGOVAČKI SUD U RIJE</w:t>
      </w:r>
      <w:r>
        <w:rPr>
          <w:rFonts w:cs="Times New Roman" w:hAnsi="Times New Roman" w:ascii="Times New Roman"/>
          <w:sz w:val="24"/>
          <w:szCs w:val="24"/>
        </w:rPr>
        <w:t>CI</w:t>
      </w:r>
    </w:p>
    <w:p w:rsidRDefault="007F6D62" w:rsidP="003E77C2" w:rsidR="007F6D62" w:rsidRPr="003E77C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Pr="003E77C2">
        <w:rPr>
          <w:rFonts w:cs="Times New Roman" w:hAnsi="Times New Roman" w:ascii="Times New Roman"/>
          <w:sz w:val="24"/>
          <w:szCs w:val="24"/>
        </w:rPr>
        <w:t>Rijeka, Zadarska 1 i 3</w:t>
      </w: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040D3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429</w:t>
      </w:r>
      <w:r w:rsidR="00DE1F6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/2</w:t>
      </w:r>
      <w:r w:rsidR="00DF650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018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           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 agencije, Zagreb, Ulica grada Vukovara 70, OIB: 85821130368, Regionalni centar Rijeka, Podružnica Rijeka, F. Kurelca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DE1F6A">
        <w:rPr>
          <w:rFonts w:cs="Times New Roman" w:eastAsia="Times New Roman" w:hAnsi="Times New Roman" w:ascii="Times New Roman"/>
          <w:sz w:val="24"/>
          <w:szCs w:val="24"/>
          <w:lang w:eastAsia="hr-HR"/>
        </w:rPr>
        <w:t>23.</w:t>
      </w:r>
      <w:r w:rsidR="00DF65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kolovoza </w:t>
      </w:r>
      <w:r w:rsidR="00D267B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040D3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MOBILITAS d.o.o. Opatija, V. Spinčića 23, OIB: 86713357744</w:t>
      </w:r>
      <w:r w:rsidR="00FF0F7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040D3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119.034,26 k</w:t>
      </w:r>
      <w:r w:rsidR="00736D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</w:t>
      </w:r>
      <w:r w:rsidR="00694A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posl.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040D3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429</w:t>
      </w:r>
      <w:r w:rsidR="00191A7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DE1F6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23</w:t>
      </w:r>
      <w:r w:rsidR="00411E9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kolovoza</w:t>
      </w:r>
      <w:r w:rsidR="00E5348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6545C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B623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018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32E9"/>
    <w:rsid w:val="00040D3C"/>
    <w:rsid w:val="00057956"/>
    <w:rsid w:val="00086BEB"/>
    <w:rsid w:val="000B722E"/>
    <w:rsid w:val="001131BD"/>
    <w:rsid w:val="00127DD9"/>
    <w:rsid w:val="00140657"/>
    <w:rsid w:val="001537BB"/>
    <w:rsid w:val="00162C2A"/>
    <w:rsid w:val="001758F4"/>
    <w:rsid w:val="00191A75"/>
    <w:rsid w:val="00192370"/>
    <w:rsid w:val="001E6A8B"/>
    <w:rsid w:val="001F0EDF"/>
    <w:rsid w:val="00244984"/>
    <w:rsid w:val="002477B9"/>
    <w:rsid w:val="00270B5A"/>
    <w:rsid w:val="00277BE1"/>
    <w:rsid w:val="002C0A2F"/>
    <w:rsid w:val="002D47C1"/>
    <w:rsid w:val="002E6649"/>
    <w:rsid w:val="0030354F"/>
    <w:rsid w:val="00306FB6"/>
    <w:rsid w:val="0031193B"/>
    <w:rsid w:val="00316B14"/>
    <w:rsid w:val="00324615"/>
    <w:rsid w:val="00327DC2"/>
    <w:rsid w:val="00353442"/>
    <w:rsid w:val="00387477"/>
    <w:rsid w:val="00395C7E"/>
    <w:rsid w:val="00396C57"/>
    <w:rsid w:val="003C4960"/>
    <w:rsid w:val="003C55B1"/>
    <w:rsid w:val="003C7EF0"/>
    <w:rsid w:val="00411494"/>
    <w:rsid w:val="004116F9"/>
    <w:rsid w:val="00411E97"/>
    <w:rsid w:val="0042161B"/>
    <w:rsid w:val="004222C0"/>
    <w:rsid w:val="004355D3"/>
    <w:rsid w:val="00452528"/>
    <w:rsid w:val="004540CC"/>
    <w:rsid w:val="0045499D"/>
    <w:rsid w:val="0046346E"/>
    <w:rsid w:val="0047643C"/>
    <w:rsid w:val="00481D62"/>
    <w:rsid w:val="00484B83"/>
    <w:rsid w:val="0049033A"/>
    <w:rsid w:val="00491B16"/>
    <w:rsid w:val="004C2307"/>
    <w:rsid w:val="004C7A40"/>
    <w:rsid w:val="004D16F7"/>
    <w:rsid w:val="004E4CB0"/>
    <w:rsid w:val="004F0E72"/>
    <w:rsid w:val="0050417C"/>
    <w:rsid w:val="00513DF2"/>
    <w:rsid w:val="005230BB"/>
    <w:rsid w:val="005241EB"/>
    <w:rsid w:val="00531B1F"/>
    <w:rsid w:val="00535EC3"/>
    <w:rsid w:val="00545774"/>
    <w:rsid w:val="005553A8"/>
    <w:rsid w:val="005A5F27"/>
    <w:rsid w:val="005A7649"/>
    <w:rsid w:val="005B53BD"/>
    <w:rsid w:val="005F050E"/>
    <w:rsid w:val="005F507E"/>
    <w:rsid w:val="0060619E"/>
    <w:rsid w:val="00625651"/>
    <w:rsid w:val="006545C3"/>
    <w:rsid w:val="006643DD"/>
    <w:rsid w:val="00676E81"/>
    <w:rsid w:val="00680BF6"/>
    <w:rsid w:val="00694A77"/>
    <w:rsid w:val="006A30B5"/>
    <w:rsid w:val="006A4256"/>
    <w:rsid w:val="006C1198"/>
    <w:rsid w:val="006C15B1"/>
    <w:rsid w:val="006F3C4B"/>
    <w:rsid w:val="00704B22"/>
    <w:rsid w:val="007131FA"/>
    <w:rsid w:val="00736DB2"/>
    <w:rsid w:val="007402E6"/>
    <w:rsid w:val="007634B3"/>
    <w:rsid w:val="007717B7"/>
    <w:rsid w:val="00790999"/>
    <w:rsid w:val="00792E1C"/>
    <w:rsid w:val="00793432"/>
    <w:rsid w:val="007B09DA"/>
    <w:rsid w:val="007B39CD"/>
    <w:rsid w:val="007F160F"/>
    <w:rsid w:val="007F6D62"/>
    <w:rsid w:val="008207E6"/>
    <w:rsid w:val="008320EF"/>
    <w:rsid w:val="00834E54"/>
    <w:rsid w:val="00847A5E"/>
    <w:rsid w:val="008A5E38"/>
    <w:rsid w:val="008A6003"/>
    <w:rsid w:val="008C0462"/>
    <w:rsid w:val="008E1D5E"/>
    <w:rsid w:val="009015DA"/>
    <w:rsid w:val="0093079E"/>
    <w:rsid w:val="00967760"/>
    <w:rsid w:val="0097601A"/>
    <w:rsid w:val="009947FE"/>
    <w:rsid w:val="00996695"/>
    <w:rsid w:val="009E759B"/>
    <w:rsid w:val="009F2BCC"/>
    <w:rsid w:val="00A14566"/>
    <w:rsid w:val="00A3238C"/>
    <w:rsid w:val="00A459C7"/>
    <w:rsid w:val="00A6191F"/>
    <w:rsid w:val="00A711B1"/>
    <w:rsid w:val="00A9196D"/>
    <w:rsid w:val="00AA1E54"/>
    <w:rsid w:val="00AA57AE"/>
    <w:rsid w:val="00AB1744"/>
    <w:rsid w:val="00B21B52"/>
    <w:rsid w:val="00B36C93"/>
    <w:rsid w:val="00B6230E"/>
    <w:rsid w:val="00B85811"/>
    <w:rsid w:val="00B85A20"/>
    <w:rsid w:val="00B942DF"/>
    <w:rsid w:val="00BB47F3"/>
    <w:rsid w:val="00BB7D45"/>
    <w:rsid w:val="00BC09CE"/>
    <w:rsid w:val="00BC615B"/>
    <w:rsid w:val="00BC6193"/>
    <w:rsid w:val="00C35398"/>
    <w:rsid w:val="00C55AF8"/>
    <w:rsid w:val="00C6114F"/>
    <w:rsid w:val="00C6391E"/>
    <w:rsid w:val="00C70045"/>
    <w:rsid w:val="00C8542C"/>
    <w:rsid w:val="00CB74F0"/>
    <w:rsid w:val="00CC1BF9"/>
    <w:rsid w:val="00CC529E"/>
    <w:rsid w:val="00CD2D7A"/>
    <w:rsid w:val="00D026CD"/>
    <w:rsid w:val="00D04FDC"/>
    <w:rsid w:val="00D12DEC"/>
    <w:rsid w:val="00D214B0"/>
    <w:rsid w:val="00D224DF"/>
    <w:rsid w:val="00D267B2"/>
    <w:rsid w:val="00D40D41"/>
    <w:rsid w:val="00D65E54"/>
    <w:rsid w:val="00D854FB"/>
    <w:rsid w:val="00DD4A2A"/>
    <w:rsid w:val="00DD676D"/>
    <w:rsid w:val="00DE1F6A"/>
    <w:rsid w:val="00DE2B64"/>
    <w:rsid w:val="00DE5B92"/>
    <w:rsid w:val="00DF6505"/>
    <w:rsid w:val="00E12780"/>
    <w:rsid w:val="00E23FFC"/>
    <w:rsid w:val="00E24C55"/>
    <w:rsid w:val="00E25F9B"/>
    <w:rsid w:val="00E27863"/>
    <w:rsid w:val="00E53482"/>
    <w:rsid w:val="00E602EC"/>
    <w:rsid w:val="00E677E6"/>
    <w:rsid w:val="00E71561"/>
    <w:rsid w:val="00E75F28"/>
    <w:rsid w:val="00E7740C"/>
    <w:rsid w:val="00E96175"/>
    <w:rsid w:val="00F02323"/>
    <w:rsid w:val="00F22B5B"/>
    <w:rsid w:val="00F4569C"/>
    <w:rsid w:val="00F458F6"/>
    <w:rsid w:val="00F5146B"/>
    <w:rsid w:val="00F55FED"/>
    <w:rsid w:val="00F637E7"/>
    <w:rsid w:val="00F73FCA"/>
    <w:rsid w:val="00F848E4"/>
    <w:rsid w:val="00F906A1"/>
    <w:rsid w:val="00FC0D09"/>
    <w:rsid w:val="00FC24B2"/>
    <w:rsid w:val="00FC5A07"/>
    <w:rsid w:val="00FE1335"/>
    <w:rsid w:val="00FE5453"/>
    <w:rsid w:val="00FF0521"/>
    <w:rsid w:val="00FF0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7F6D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6D6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F6D62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F6D62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F6D62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7F6D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6D6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F6D62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F6D62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F6D62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2018.</izvorni_sadrzaj>
    <derivirana_varijabla naziv="DomainObject.Predmet.DatumOsnivanja_1">23.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St-429/2018</izvorni_sadrzaj>
    <derivirana_varijabla naziv="DomainObject.Predmet.OznakaBroj_1">St-429/2018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MOBILITAS d.o.o.</izvorni_sadrzaj>
    <derivirana_varijabla naziv="DomainObject.Predmet.ProtustrankaFormated_1">  MOBILITAS d.o.o.</derivirana_varijabla>
  </DomainObject.Predmet.ProtustrankaFormated>
  <DomainObject.Predmet.ProtustrankaFormatedOIB>
    <izvorni_sadrzaj>  MOBILITAS d.o.o., OIB 86713357744</izvorni_sadrzaj>
    <derivirana_varijabla naziv="DomainObject.Predmet.ProtustrankaFormatedOIB_1">  MOBILITAS d.o.o., OIB 86713357744</derivirana_varijabla>
  </DomainObject.Predmet.ProtustrankaFormatedOIB>
  <DomainObject.Predmet.ProtustrankaFormatedWithAdress>
    <izvorni_sadrzaj> MOBILITAS d.o.o., Vjekoslava Spinčića 23, 51410 Opatija</izvorni_sadrzaj>
    <derivirana_varijabla naziv="DomainObject.Predmet.ProtustrankaFormatedWithAdress_1"> MOBILITAS d.o.o., Vjekoslava Spinčića 23, 51410 Opatija</derivirana_varijabla>
  </DomainObject.Predmet.ProtustrankaFormatedWithAdress>
  <DomainObject.Predmet.ProtustrankaFormatedWithAdressOIB>
    <izvorni_sadrzaj> MOBILITAS d.o.o., OIB 86713357744, Vjekoslava Spinčića 23, 51410 Opatija</izvorni_sadrzaj>
    <derivirana_varijabla naziv="DomainObject.Predmet.ProtustrankaFormatedWithAdressOIB_1"> MOBILITAS d.o.o., OIB 86713357744, Vjekoslava Spinčića 23, 51410 Opatija</derivirana_varijabla>
  </DomainObject.Predmet.ProtustrankaFormatedWithAdressOIB>
  <DomainObject.Predmet.ProtustrankaWithAdress>
    <izvorni_sadrzaj>MOBILITAS d.o.o. Vjekoslava Spinčića 23, 51410 Opatija</izvorni_sadrzaj>
    <derivirana_varijabla naziv="DomainObject.Predmet.ProtustrankaWithAdress_1">MOBILITAS d.o.o. Vjekoslava Spinčića 23, 51410 Opatija</derivirana_varijabla>
  </DomainObject.Predmet.ProtustrankaWithAdress>
  <DomainObject.Predmet.ProtustrankaWithAdressOIB>
    <izvorni_sadrzaj>MOBILITAS d.o.o., OIB 86713357744, Vjekoslava Spinčića 23, 51410 Opatija</izvorni_sadrzaj>
    <derivirana_varijabla naziv="DomainObject.Predmet.ProtustrankaWithAdressOIB_1">MOBILITAS d.o.o., OIB 86713357744, Vjekoslava Spinčića 23, 51410 Opatija</derivirana_varijabla>
  </DomainObject.Predmet.ProtustrankaWithAdressOIB>
  <DomainObject.Predmet.ProtustrankaNazivFormated>
    <izvorni_sadrzaj>MOBILITAS d.o.o.</izvorni_sadrzaj>
    <derivirana_varijabla naziv="DomainObject.Predmet.ProtustrankaNazivFormated_1">MOBILITAS d.o.o.</derivirana_varijabla>
  </DomainObject.Predmet.ProtustrankaNazivFormated>
  <DomainObject.Predmet.ProtustrankaNazivFormatedOIB>
    <izvorni_sadrzaj>MOBILITAS d.o.o., OIB 86713357744</izvorni_sadrzaj>
    <derivirana_varijabla naziv="DomainObject.Predmet.ProtustrankaNazivFormatedOIB_1">MOBILITAS d.o.o., OIB 86713357744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MOBILITAS d.o.o.</item>
    </izvorni_sadrzaj>
    <derivirana_varijabla naziv="DomainObject.Predmet.ProtuStrankaListFormated_1">
      <item>MOBILITAS d.o.o.</item>
    </derivirana_varijabla>
  </DomainObject.Predmet.ProtuStrankaListFormated>
  <DomainObject.Predmet.ProtuStrankaListFormatedOIB>
    <izvorni_sadrzaj>
      <item>MOBILITAS d.o.o., OIB 86713357744</item>
    </izvorni_sadrzaj>
    <derivirana_varijabla naziv="DomainObject.Predmet.ProtuStrankaListFormatedOIB_1">
      <item>MOBILITAS d.o.o., OIB 86713357744</item>
    </derivirana_varijabla>
  </DomainObject.Predmet.ProtuStrankaListFormatedOIB>
  <DomainObject.Predmet.ProtuStrankaListFormatedWithAdress>
    <izvorni_sadrzaj>
      <item>MOBILITAS d.o.o., Vjekoslava Spinčića 23, 51410 Opatija</item>
    </izvorni_sadrzaj>
    <derivirana_varijabla naziv="DomainObject.Predmet.ProtuStrankaListFormatedWithAdress_1">
      <item>MOBILITAS d.o.o., Vjekoslava Spinčića 23, 51410 Opatija</item>
    </derivirana_varijabla>
  </DomainObject.Predmet.ProtuStrankaListFormatedWithAdress>
  <DomainObject.Predmet.ProtuStrankaListFormatedWithAdressOIB>
    <izvorni_sadrzaj>
      <item>MOBILITAS d.o.o., OIB 86713357744, Vjekoslava Spinčića 23, 51410 Opatija</item>
    </izvorni_sadrzaj>
    <derivirana_varijabla naziv="DomainObject.Predmet.ProtuStrankaListFormatedWithAdressOIB_1">
      <item>MOBILITAS d.o.o., OIB 86713357744, Vjekoslava Spinčića 23, 51410 Opatija</item>
    </derivirana_varijabla>
  </DomainObject.Predmet.ProtuStrankaListFormatedWithAdressOIB>
  <DomainObject.Predmet.ProtuStrankaListNazivFormated>
    <izvorni_sadrzaj>
      <item>MOBILITAS d.o.o.</item>
    </izvorni_sadrzaj>
    <derivirana_varijabla naziv="DomainObject.Predmet.ProtuStrankaListNazivFormated_1">
      <item>MOBILITAS d.o.o.</item>
    </derivirana_varijabla>
  </DomainObject.Predmet.ProtuStrankaListNazivFormated>
  <DomainObject.Predmet.ProtuStrankaListNazivFormatedOIB>
    <izvorni_sadrzaj>
      <item>MOBILITAS d.o.o., OIB 86713357744</item>
    </izvorni_sadrzaj>
    <derivirana_varijabla naziv="DomainObject.Predmet.ProtuStrankaListNazivFormatedOIB_1">
      <item>MOBILITAS d.o.o., OIB 86713357744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MOBILITAS d.o.o.</izvorni_sadrzaj>
    <derivirana_varijabla naziv="DomainObject.Predmet.ProtustrankaIDrugi_1">MOBILITAS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MOBILITAS d.o.o., OIB 86713357744, Vjekoslava Spinčića 23, 51410 Opatija</izvorni_sadrzaj>
    <derivirana_varijabla naziv="DomainObject.Predmet.ProtustrankaIDrugiAdressOIB_1">MOBILITAS d.o.o., OIB 86713357744, Vjekoslava Spinčića 23,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MOBILITAS d.o.o.</item>
    </izvorni_sadrzaj>
    <derivirana_varijabla naziv="DomainObject.Predmet.SudioniciListNaziv_1">
      <item>FINA  Rijeka</item>
      <item>MOBILITAS d.o.o.</item>
    </derivirana_varijabla>
  </DomainObject.Predmet.SudioniciListNaziv>
  <DomainObject.Predmet.SudioniciListAdressOIB>
    <izvorni_sadrzaj>
      <item>FINA  Rijeka, OIB 85821130368, Frana Kurelca 8,51000 Rijeka</item>
      <item>MOBILITAS d.o.o., OIB 86713357744, Vjekoslava Spinčića 23,51410 Opatija</item>
    </izvorni_sadrzaj>
    <derivirana_varijabla naziv="DomainObject.Predmet.SudioniciListAdressOIB_1">
      <item>FINA  Rijeka, OIB 85821130368, Frana Kurelca 8,51000 Rijeka</item>
      <item>MOBILITAS d.o.o., OIB 86713357744, Vjekoslava Spinčića 23,51410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86713357744</item>
    </izvorni_sadrzaj>
    <derivirana_varijabla naziv="DomainObject.Predmet.SudioniciListNazivOIB_1">
      <item>, OIB 85821130368</item>
      <item>, OIB 86713357744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1352</properties:Characters>
  <properties:Lines>32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2018-08-23T08:55:00Z</dcterms:created>
  <dc:creator>Marlena Redžaj</dc:creator>
  <cp:lastModifiedBy>Marlena Redžaj</cp:lastModifiedBy>
  <cp:lastPrinted>2018-08-23T08:50:00Z</cp:lastPrinted>
  <dcterms:modified xmlns:xsi="http://www.w3.org/2001/XMLSchema-instance" xsi:type="dcterms:W3CDTF">2018-08-23T08:55:00Z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(429.18.docx)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