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f974" w14:paraId="e59f97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C26A2">
        <w:rPr>
          <w:rStyle w:val="Naglaeno"/>
          <w:b w:val="false"/>
        </w:rPr>
        <w:t>629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5C26A2">
        <w:t>AUTO SERVIS DEAN j.d.o.o. za usluge, Ličko Novo Selo, Hrvatskih branitelja 11, MBS: 030135340, OIB: 74778672800</w:t>
      </w:r>
      <w:r w:rsidR="00FF791A">
        <w:t xml:space="preserve">,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C26A2">
        <w:t>30</w:t>
      </w:r>
      <w:r w:rsidR="00BB3D58">
        <w:t xml:space="preserve">. </w:t>
      </w:r>
      <w:r w:rsidR="002208DD">
        <w:t xml:space="preserve">lipnja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C26A2">
        <w:t>AUTO SERVIS DEAN j.d.o.o. za usluge, Ličko Novo Selo, Hrvatskih branitelja 11, MBS: 030135340, OIB: 74778672800</w:t>
      </w:r>
      <w:r w:rsidR="00F5714E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C26A2">
        <w:t>22.338,53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5C26A2">
        <w:t>Dean Katić, OIB: 15367578947, Ličko Novo Selo, Hrvatskih branitelja 11,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C26A2">
        <w:t>629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5C26A2">
        <w:t>30</w:t>
      </w:r>
      <w:r w:rsidR="008C1EC2">
        <w:t>.</w:t>
      </w:r>
      <w:r w:rsidR="00EB5E1B">
        <w:t xml:space="preserve"> </w:t>
      </w:r>
      <w:r w:rsidR="002208DD">
        <w:t>lipnja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208DD">
        <w:t>2</w:t>
      </w:r>
      <w:r w:rsidR="005C26A2">
        <w:t>5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B8A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DEAN jednostavno društvo s ograničenom odgovornošću za usluge</izvorni_sadrzaj>
    <derivirana_varijabla naziv="DomainObject.Predmet.ProtustrankaFormated_1">  AUTO SERVIS DEAN jednostavno društvo s ograničenom odgovornošću za usluge</derivirana_varijabla>
  </DomainObject.Predmet.ProtustrankaFormated>
  <DomainObject.Predmet.ProtustrankaFormatedOIB>
    <izvorni_sadrzaj>  AUTO SERVIS DEAN jednostavno društvo s ograničenom odgovornošću za usluge, OIB 74778672800</izvorni_sadrzaj>
    <derivirana_varijabla naziv="DomainObject.Predmet.ProtustrankaFormatedOIB_1">  AUTO SERVIS DEAN jednostavno društvo s ograničenom odgovornošću za usluge, OIB 74778672800</derivirana_varijabla>
  </DomainObject.Predmet.ProtustrankaFormatedOIB>
  <DomainObject.Predmet.ProtustrankaFormatedWithAdress>
    <izvorni_sadrzaj> AUTO SERVIS DEAN jednostavno društvo s ograničenom odgovornošću za usluge, Hrvatskih branitelja 11 , 31511 Ličko Novo Selo</izvorni_sadrzaj>
    <derivirana_varijabla naziv="DomainObject.Predmet.ProtustrankaFormatedWithAdress_1"> AUTO SERVIS DEAN jednostavno društvo s ograničenom odgovornošću za usluge, Hrvatskih branitelja 11 , 31511 Ličko Novo Selo</derivirana_varijabla>
  </DomainObject.Predmet.ProtustrankaFormatedWithAdress>
  <DomainObject.Predmet.ProtustrankaFormatedWithAdressOIB>
    <izvorni_sadrzaj> AUTO SERVIS DEAN jednostavno društvo s ograničenom odgovornošću za usluge, OIB 74778672800, Hrvatskih branitelja 11 , 31511 Ličko Novo Selo</izvorni_sadrzaj>
    <derivirana_varijabla naziv="DomainObject.Predmet.ProtustrankaFormatedWithAdressOIB_1"> AUTO SERVIS DEAN jednostavno društvo s ograničenom odgovornošću za usluge, OIB 74778672800, Hrvatskih branitelja 11 , 31511 Ličko Novo Selo</derivirana_varijabla>
  </DomainObject.Predmet.ProtustrankaFormatedWithAdressOIB>
  <DomainObject.Predmet.ProtustrankaWithAdress>
    <izvorni_sadrzaj>AUTO SERVIS DEAN jednostavno društvo s ograničenom odgovornošću za usluge Hrvatskih branitelja 11 , 31511 Ličko Novo Selo</izvorni_sadrzaj>
    <derivirana_varijabla naziv="DomainObject.Predmet.ProtustrankaWithAdress_1">AUTO SERVIS DEAN jednostavno društvo s ograničenom odgovornošću za usluge Hrvatskih branitelja 11 , 31511 Ličko Novo Selo</derivirana_varijabla>
  </DomainObject.Predmet.ProtustrankaWithAdress>
  <DomainObject.Predmet.ProtustrankaWithAdressOIB>
    <izvorni_sadrzaj>AUTO SERVIS DEAN jednostavno društvo s ograničenom odgovornošću za usluge, OIB 74778672800, Hrvatskih branitelja 11 , 31511 Ličko Novo Selo</izvorni_sadrzaj>
    <derivirana_varijabla naziv="DomainObject.Predmet.ProtustrankaWithAdressOIB_1">AUTO SERVIS DEAN jednostavno društvo s ograničenom odgovornošću za usluge, OIB 74778672800, Hrvatskih branitelja 11 , 31511 Ličko Novo Selo</derivirana_varijabla>
  </DomainObject.Predmet.ProtustrankaWithAdressOIB>
  <DomainObject.Predmet.ProtustrankaNazivFormated>
    <izvorni_sadrzaj>AUTO SERVIS DEAN jednostavno društvo s ograničenom odgovornošću za usluge</izvorni_sadrzaj>
    <derivirana_varijabla naziv="DomainObject.Predmet.ProtustrankaNazivFormated_1">AUTO SERVIS DEAN jednostavno društvo s ograničenom odgovornošću za usluge</derivirana_varijabla>
  </DomainObject.Predmet.ProtustrankaNazivFormated>
  <DomainObject.Predmet.ProtustrankaNazivFormatedOIB>
    <izvorni_sadrzaj>AUTO SERVIS DEAN jednostavno društvo s ograničenom odgovornošću za usluge, OIB 74778672800</izvorni_sadrzaj>
    <derivirana_varijabla naziv="DomainObject.Predmet.ProtustrankaNazivFormatedOIB_1">AUTO SERVIS DEAN jednostavno društvo s ograničenom odgovornošću za usluge, OIB 74778672800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SERVIS DEAN jednostavno društvo s ograničenom odgovornošću za usluge</item>
    </izvorni_sadrzaj>
    <derivirana_varijabla naziv="DomainObject.Predmet.ProtuStrankaListFormated_1">
      <item>AUTO SERVIS DEAN jednostavno društvo s ograničenom odgovornošću za usluge</item>
    </derivirana_varijabla>
  </DomainObject.Predmet.ProtuStrankaListFormated>
  <DomainObject.Predmet.ProtuStrankaListFormatedOIB>
    <izvorni_sadrzaj>
      <item>AUTO SERVIS DEAN jednostavno društvo s ograničenom odgovornošću za usluge, OIB 74778672800</item>
    </izvorni_sadrzaj>
    <derivirana_varijabla naziv="DomainObject.Predmet.ProtuStrankaListFormatedOIB_1">
      <item>AUTO SERVIS DEAN jednostavno društvo s ograničenom odgovornošću za usluge, OIB 74778672800</item>
    </derivirana_varijabla>
  </DomainObject.Predmet.ProtuStrankaListFormatedOIB>
  <DomainObject.Predmet.ProtuStrankaListFormatedWithAdress>
    <izvorni_sadrzaj>
      <item>AUTO SERVIS DEAN jednostavno društvo s ograničenom odgovornošću za usluge, Hrvatskih branitelja 11 , 31511 Ličko Novo Selo</item>
    </izvorni_sadrzaj>
    <derivirana_varijabla naziv="DomainObject.Predmet.ProtuStrankaListFormatedWithAdress_1">
      <item>AUTO SERVIS DEAN jednostavno društvo s ograničenom odgovornošću za usluge, Hrvatskih branitelja 11 , 31511 Ličko Novo Selo</item>
    </derivirana_varijabla>
  </DomainObject.Predmet.ProtuStrankaListFormatedWithAdress>
  <DomainObject.Predmet.ProtuStrankaListFormatedWithAdressOIB>
    <izvorni_sadrzaj>
      <item>AUTO SERVIS DEAN jednostavno društvo s ograničenom odgovornošću za usluge, OIB 74778672800, Hrvatskih branitelja 11 , 31511 Ličko Novo Selo</item>
    </izvorni_sadrzaj>
    <derivirana_varijabla naziv="DomainObject.Predmet.ProtuStrankaListFormatedWithAdressOIB_1">
      <item>AUTO SERVIS DEAN jednostavno društvo s ograničenom odgovornošću za usluge, OIB 74778672800, Hrvatskih branitelja 11 , 31511 Ličko Novo Selo</item>
    </derivirana_varijabla>
  </DomainObject.Predmet.ProtuStrankaListFormatedWithAdressOIB>
  <DomainObject.Predmet.ProtuStrankaListNazivFormated>
    <izvorni_sadrzaj>
      <item>AUTO SERVIS DEAN jednostavno društvo s ograničenom odgovornošću za usluge</item>
    </izvorni_sadrzaj>
    <derivirana_varijabla naziv="DomainObject.Predmet.ProtuStrankaListNazivFormated_1">
      <item>AUTO SERVIS DEAN jednostavno društvo s ograničenom odgovornošću za usluge</item>
    </derivirana_varijabla>
  </DomainObject.Predmet.ProtuStrankaListNazivFormated>
  <DomainObject.Predmet.ProtuStrankaListNazivFormatedOIB>
    <izvorni_sadrzaj>
      <item>AUTO SERVIS DEAN jednostavno društvo s ograničenom odgovornošću za usluge, OIB 74778672800</item>
    </izvorni_sadrzaj>
    <derivirana_varijabla naziv="DomainObject.Predmet.ProtuStrankaListNazivFormatedOIB_1">
      <item>AUTO SERVIS DEAN jednostavno društvo s ograničenom odgovornošću za usluge, OIB 74778672800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DEAN jednostavno društvo s ograničenom odgovornošću za usluge</izvorni_sadrzaj>
    <derivirana_varijabla naziv="DomainObject.Predmet.ProtustrankaIDrugi_1">AUTO SERVIS DEAN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SERVIS DEAN jednostavno društvo s ograničenom odgovornošću za usluge, OIB 74778672800, Hrvatskih branitelja 11 , 31511 Ličko Novo Selo</izvorni_sadrzaj>
    <derivirana_varijabla naziv="DomainObject.Predmet.ProtustrankaIDrugiAdressOIB_1">AUTO SERVIS DEAN jednostavno društvo s ograničenom odgovornošću za usluge, OIB 74778672800, Hrvatskih branitelja 11 , 31511 Ličko Novo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DEAN jednostavno društvo s ograničenom odgovornošću za usluge</item>
    </izvorni_sadrzaj>
    <derivirana_varijabla naziv="DomainObject.Predmet.SudioniciListNaziv_1">
      <item>FINA RC OSIJEK</item>
      <item>AUTO SERVIS DEAN jednostavno društvo s ograničenom odgovornošću za usluge</item>
    </derivirana_varijabla>
  </DomainObject.Predmet.SudioniciListNaziv>
  <DomainObject.Predmet.SudioniciListAdressOIB>
    <izvorni_sadrzaj>
      <item>FINA RC OSIJEK, OIB 85821130368</item>
      <item>AUTO SERVIS DEAN jednostavno društvo s ograničenom odgovornošću za usluge, OIB 74778672800, Hrvatskih branitelja 11 ,31511 Ličko Novo Selo</item>
    </izvorni_sadrzaj>
    <derivirana_varijabla naziv="DomainObject.Predmet.SudioniciListAdressOIB_1">
      <item>FINA RC OSIJEK, OIB 85821130368</item>
      <item>AUTO SERVIS DEAN jednostavno društvo s ograničenom odgovornošću za usluge, OIB 74778672800, Hrvatskih branitelja 11 ,31511 Ličko Novo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74778672800</item>
    </izvorni_sadrzaj>
    <derivirana_varijabla naziv="DomainObject.Predmet.SudioniciListNazivOIB_1">
      <item>, OIB 85821130368</item>
      <item>, OIB 74778672800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6E2B0-3E37-4765-8054-2A26EEF50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2134</properties:Characters>
  <properties:Lines>50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2017-06-30T06:06:00Z</dcterms:created>
  <dc:creator>Korisnik</dc:creator>
  <cp:lastModifiedBy>Žana Bem</cp:lastModifiedBy>
  <cp:lastPrinted>2017-06-06T07:27:00Z</cp:lastPrinted>
  <dcterms:modified xmlns:xsi="http://www.w3.org/2001/XMLSchema-instance" xsi:type="dcterms:W3CDTF">2017-06-30T06:08:00Z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