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89c3" w14:paraId="8d489c3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792FD1">
        <w:t>150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7150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792FD1">
        <w:t>DH MOTO CENTAR d.o.o., OIB 45586210104, Zagreb, Odra, Odranska Zavrtnica 11</w:t>
      </w:r>
      <w:r w:rsidR="00D36F35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792FD1">
        <w:t>6.129,92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1B5958"/>
    <w:rsid w:val="001F5E9F"/>
    <w:rsid w:val="00215918"/>
    <w:rsid w:val="002912F5"/>
    <w:rsid w:val="002B1318"/>
    <w:rsid w:val="002E7A51"/>
    <w:rsid w:val="00312159"/>
    <w:rsid w:val="003A1D14"/>
    <w:rsid w:val="003A2AE4"/>
    <w:rsid w:val="003C4994"/>
    <w:rsid w:val="00402DB9"/>
    <w:rsid w:val="00452C66"/>
    <w:rsid w:val="004B4B7E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D6D1C"/>
    <w:rsid w:val="00813622"/>
    <w:rsid w:val="008348B0"/>
    <w:rsid w:val="008C31DE"/>
    <w:rsid w:val="00916F5B"/>
    <w:rsid w:val="00961A46"/>
    <w:rsid w:val="009A248B"/>
    <w:rsid w:val="009D789B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972A9"/>
    <w:rsid w:val="00CD57E4"/>
    <w:rsid w:val="00CD74BB"/>
    <w:rsid w:val="00D36F35"/>
    <w:rsid w:val="00D660C0"/>
    <w:rsid w:val="00D970B2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2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2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2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2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2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7150</izvorni_sadrzaj>
    <derivirana_varijabla naziv="DomainObject.Predmet.Broj_1">7150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St-7150/2015</izvorni_sadrzaj>
    <derivirana_varijabla naziv="DomainObject.Predmet.OznakaBroj_1">St-7150/2015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DH MOTO CENTAR d.o.o. zastupanog po punomoćniku Danijel Hojan</izvorni_sadrzaj>
    <derivirana_varijabla naziv="DomainObject.Predmet.ProtustrankaFormated_1">  DH MOTO CENTAR d.o.o. zastupanog po punomoćniku Danijel Hojan</derivirana_varijabla>
  </DomainObject.Predmet.ProtustrankaFormated>
  <DomainObject.Predmet.ProtustrankaFormatedOIB>
    <izvorni_sadrzaj>  DH MOTO CENTAR d.o.o., OIB 45586210104 zastupanog po punomoćniku Danijel Hojan</izvorni_sadrzaj>
    <derivirana_varijabla naziv="DomainObject.Predmet.ProtustrankaFormatedOIB_1">  DH MOTO CENTAR d.o.o., OIB 45586210104 zastupanog po punomoćniku Danijel Hojan</derivirana_varijabla>
  </DomainObject.Predmet.ProtustrankaFormatedOIB>
  <DomainObject.Predmet.ProtustrankaFormatedWithAdress>
    <izvorni_sadrzaj> DH MOTO CENTAR d.o.o., Odra, Odranska Zavrtnica 11, 10000 Zagreb zastupanog po punomoćniku Danijel Hojan</izvorni_sadrzaj>
    <derivirana_varijabla naziv="DomainObject.Predmet.ProtustrankaFormatedWithAdress_1"> DH MOTO CENTAR d.o.o., Odra, Odranska Zavrtnica 11, 10000 Zagreb zastupanog po punomoćniku Danijel Hojan</derivirana_varijabla>
  </DomainObject.Predmet.ProtustrankaFormatedWithAdress>
  <DomainObject.Predmet.ProtustrankaFormatedWithAdressOIB>
    <izvorni_sadrzaj> DH MOTO CENTAR d.o.o., OIB 45586210104, Odra, Odranska Zavrtnica 11, 10000 Zagreb zastupanog po punomoćniku Danijel Hojan</izvorni_sadrzaj>
    <derivirana_varijabla naziv="DomainObject.Predmet.ProtustrankaFormatedWithAdressOIB_1"> DH MOTO CENTAR d.o.o., OIB 45586210104, Odra, Odranska Zavrtnica 11, 10000 Zagreb zastupanog po punomoćniku Danijel Hojan</derivirana_varijabla>
  </DomainObject.Predmet.ProtustrankaFormatedWithAdressOIB>
  <DomainObject.Predmet.ProtustrankaWithAdress>
    <izvorni_sadrzaj>DH MOTO CENTAR d.o.o. Odra, Odranska Zavrtnica 11, 10000 Zagreb</izvorni_sadrzaj>
    <derivirana_varijabla naziv="DomainObject.Predmet.ProtustrankaWithAdress_1">DH MOTO CENTAR d.o.o. Odra, Odranska Zavrtnica 11, 10000 Zagreb</derivirana_varijabla>
  </DomainObject.Predmet.ProtustrankaWithAdress>
  <DomainObject.Predmet.ProtustrankaWithAdressOIB>
    <izvorni_sadrzaj>DH MOTO CENTAR d.o.o., OIB 45586210104, Odra, Odranska Zavrtnica 11, 10000 Zagreb</izvorni_sadrzaj>
    <derivirana_varijabla naziv="DomainObject.Predmet.ProtustrankaWithAdressOIB_1">DH MOTO CENTAR d.o.o., OIB 45586210104, Odra, Odranska Zavrtnica 11, 10000 Zagreb</derivirana_varijabla>
  </DomainObject.Predmet.ProtustrankaWithAdressOIB>
  <DomainObject.Predmet.ProtustrankaNazivFormated>
    <izvorni_sadrzaj>DH MOTO CENTAR d.o.o.</izvorni_sadrzaj>
    <derivirana_varijabla naziv="DomainObject.Predmet.ProtustrankaNazivFormated_1">DH MOTO CENTAR d.o.o.</derivirana_varijabla>
  </DomainObject.Predmet.ProtustrankaNazivFormated>
  <DomainObject.Predmet.ProtustrankaNazivFormatedOIB>
    <izvorni_sadrzaj>DH MOTO CENTAR d.o.o., OIB 45586210104</izvorni_sadrzaj>
    <derivirana_varijabla naziv="DomainObject.Predmet.ProtustrankaNazivFormatedOIB_1">DH MOTO CENTAR d.o.o., OIB 45586210104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DH MOTO CENTAR d.o.o. zastupanog po punomoćniku Danijel Hojan</item>
    </izvorni_sadrzaj>
    <derivirana_varijabla naziv="DomainObject.Predmet.ProtuStrankaListFormated_1">
      <item>DH MOTO CENTAR d.o.o. zastupanog po punomoćniku Danijel Hojan</item>
    </derivirana_varijabla>
  </DomainObject.Predmet.ProtuStrankaListFormated>
  <DomainObject.Predmet.ProtuStrankaListFormatedOIB>
    <izvorni_sadrzaj>
      <item>DH MOTO CENTAR d.o.o., OIB 45586210104 zastupanog po punomoćniku Danijel Hojan</item>
    </izvorni_sadrzaj>
    <derivirana_varijabla naziv="DomainObject.Predmet.ProtuStrankaListFormatedOIB_1">
      <item>DH MOTO CENTAR d.o.o., OIB 45586210104 zastupanog po punomoćniku Danijel Hojan</item>
    </derivirana_varijabla>
  </DomainObject.Predmet.ProtuStrankaListFormatedOIB>
  <DomainObject.Predmet.ProtuStrankaListFormatedWithAdress>
    <izvorni_sadrzaj>
      <item>DH MOTO CENTAR d.o.o., Odra, Odranska Zavrtnica 11, 10000 Zagreb zastupanog po punomoćniku Danijel Hojan</item>
    </izvorni_sadrzaj>
    <derivirana_varijabla naziv="DomainObject.Predmet.ProtuStrankaListFormatedWithAdress_1">
      <item>DH MOTO CENTAR d.o.o., Odra, Odranska Zavrtnica 11, 10000 Zagreb zastupanog po punomoćniku Danijel Hojan</item>
    </derivirana_varijabla>
  </DomainObject.Predmet.ProtuStrankaListFormatedWithAdress>
  <DomainObject.Predmet.ProtuStrankaListFormatedWithAdressOIB>
    <izvorni_sadrzaj>
      <item>DH MOTO CENTAR d.o.o., OIB 45586210104, Odra, Odranska Zavrtnica 11, 10000 Zagreb zastupanog po punomoćniku Danijel Hojan</item>
    </izvorni_sadrzaj>
    <derivirana_varijabla naziv="DomainObject.Predmet.ProtuStrankaListFormatedWithAdressOIB_1">
      <item>DH MOTO CENTAR d.o.o., OIB 45586210104, Odra, Odranska Zavrtnica 11, 10000 Zagreb zastupanog po punomoćniku Danijel Hojan</item>
    </derivirana_varijabla>
  </DomainObject.Predmet.ProtuStrankaListFormatedWithAdressOIB>
  <DomainObject.Predmet.ProtuStrankaListNazivFormated>
    <izvorni_sadrzaj>
      <item>DH MOTO CENTAR d.o.o.</item>
    </izvorni_sadrzaj>
    <derivirana_varijabla naziv="DomainObject.Predmet.ProtuStrankaListNazivFormated_1">
      <item>DH MOTO CENTAR d.o.o.</item>
    </derivirana_varijabla>
  </DomainObject.Predmet.ProtuStrankaListNazivFormated>
  <DomainObject.Predmet.ProtuStrankaListNazivFormatedOIB>
    <izvorni_sadrzaj>
      <item>DH MOTO CENTAR d.o.o., OIB 45586210104</item>
    </izvorni_sadrzaj>
    <derivirana_varijabla naziv="DomainObject.Predmet.ProtuStrankaListNazivFormatedOIB_1">
      <item>DH MOTO CENTAR d.o.o., OIB 45586210104</item>
    </derivirana_varijabla>
  </DomainObject.Predmet.ProtuStrankaListNazivFormatedOIB>
  <DomainObject.Predmet.OstaliListFormated>
    <izvorni_sadrzaj>
      <item>Danijel Hojan punomoćnik sudionika u postupku DH MOTO CENTAR d.o.o.</item>
    </izvorni_sadrzaj>
    <derivirana_varijabla naziv="DomainObject.Predmet.OstaliListFormated_1">
      <item>Danijel Hojan punomoćnik sudionika u postupku DH MOTO CENTAR d.o.o.</item>
    </derivirana_varijabla>
  </DomainObject.Predmet.OstaliListFormated>
  <DomainObject.Predmet.OstaliListFormatedOIB>
    <izvorni_sadrzaj>
      <item>Danijel Hojan, OIB 22587457307 punomoćnik sudionika u postupku DH MOTO CENTAR d.o.o.</item>
    </izvorni_sadrzaj>
    <derivirana_varijabla naziv="DomainObject.Predmet.OstaliListFormatedOIB_1">
      <item>Danijel Hojan, OIB 22587457307 punomoćnik sudionika u postupku DH MOTO CENTAR d.o.o.</item>
    </derivirana_varijabla>
  </DomainObject.Predmet.OstaliListFormatedOIB>
  <DomainObject.Predmet.OstaliListFormatedWithAdress>
    <izvorni_sadrzaj>
      <item>Danijel Hojan, Odranska Zavrtnica 11, 10020 Odra punomoćnik sudionika u postupku DH MOTO CENTAR d.o.o.</item>
    </izvorni_sadrzaj>
    <derivirana_varijabla naziv="DomainObject.Predmet.OstaliListFormatedWithAdress_1">
      <item>Danijel Hojan, Odranska Zavrtnica 11, 10020 Odra punomoćnik sudionika u postupku DH MOTO CENTAR d.o.o.</item>
    </derivirana_varijabla>
  </DomainObject.Predmet.OstaliListFormatedWithAdress>
  <DomainObject.Predmet.OstaliListFormatedWithAdressOIB>
    <izvorni_sadrzaj>
      <item>Danijel Hojan, OIB 22587457307, Odranska Zavrtnica 11, 10020 Odra punomoćnik sudionika u postupku DH MOTO CENTAR d.o.o.</item>
    </izvorni_sadrzaj>
    <derivirana_varijabla naziv="DomainObject.Predmet.OstaliListFormatedWithAdressOIB_1">
      <item>Danijel Hojan, OIB 22587457307, Odranska Zavrtnica 11, 10020 Odra punomoćnik sudionika u postupku DH MOTO CENTAR d.o.o.</item>
    </derivirana_varijabla>
  </DomainObject.Predmet.OstaliListFormatedWithAdressOIB>
  <DomainObject.Predmet.OstaliListNazivFormated>
    <izvorni_sadrzaj>
      <item>Danijel Hojan</item>
    </izvorni_sadrzaj>
    <derivirana_varijabla naziv="DomainObject.Predmet.OstaliListNazivFormated_1">
      <item>Danijel Hojan</item>
    </derivirana_varijabla>
  </DomainObject.Predmet.OstaliListNazivFormated>
  <DomainObject.Predmet.OstaliListNazivFormatedOIB>
    <izvorni_sadrzaj>
      <item>Danijel Hojan, OIB 22587457307</item>
    </izvorni_sadrzaj>
    <derivirana_varijabla naziv="DomainObject.Predmet.OstaliListNazivFormatedOIB_1">
      <item>Danijel Hojan, OIB 22587457307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DH MOTO CENTAR d.o.o.</izvorni_sadrzaj>
    <derivirana_varijabla naziv="DomainObject.Predmet.ProtustrankaIDrugi_1">DH MOTO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DH MOTO CENTAR d.o.o., OIB 45586210104, Odra, Odranska Zavrtnica 11, 10000 Zagreb</izvorni_sadrzaj>
    <derivirana_varijabla naziv="DomainObject.Predmet.ProtustrankaIDrugiAdressOIB_1">DH MOTO CENTAR d.o.o., OIB 45586210104, Odra, Odranska Zavrtnica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DH MOTO CENTAR d.o.o.</item>
      <item>FINA Regionalni centar Zagreb</item>
      <item>Danijel Hojan</item>
    </izvorni_sadrzaj>
    <derivirana_varijabla naziv="DomainObject.Predmet.SudioniciListNaziv_1">
      <item>DH MOTO CENTAR d.o.o.</item>
      <item>FINA Regionalni centar Zagreb</item>
      <item>Danijel Hojan</item>
    </derivirana_varijabla>
  </DomainObject.Predmet.SudioniciListNaziv>
  <DomainObject.Predmet.SudioniciListAdressOIB>
    <izvorni_sadrzaj>
      <item>DH MOTO CENTAR d.o.o., OIB 45586210104, Odra, Odranska Zavrtnica 11,10000 Zagreb</item>
      <item>FINA Regionalni centar Zagreb, OIB 85821130368, Trg svibanjskih žrtava 1995. 1,10000 Zagreb</item>
      <item>Danijel Hojan, OIB 22587457307, Odranska Zavrtnica 11,10020 Odra</item>
    </izvorni_sadrzaj>
    <derivirana_varijabla naziv="DomainObject.Predmet.SudioniciListAdressOIB_1">
      <item>DH MOTO CENTAR d.o.o., OIB 45586210104, Odra, Odranska Zavrtnica 11,10000 Zagreb</item>
      <item>FINA Regionalni centar Zagreb, OIB 85821130368, Trg svibanjskih žrtava 1995. 1,10000 Zagreb</item>
      <item>Danijel Hojan, OIB 22587457307, Odranska Zavrtnica 11,10020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45586210104</item>
      <item>, OIB 85821130368</item>
      <item>, OIB 22587457307</item>
    </izvorni_sadrzaj>
    <derivirana_varijabla naziv="DomainObject.Predmet.SudioniciListNazivOIB_1">
      <item>, OIB 45586210104</item>
      <item>, OIB 85821130368</item>
      <item>, OIB 22587457307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89521-A8A1-4891-934E-0CE321435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1334</properties:Characters>
  <properties:Lines>48</properties:Lines>
  <properties:Paragraphs>17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2016-01-19T08:33:00Z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