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d9396d" w14:paraId="cd9396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56BA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56BA3">
              <w:t>434/17-7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 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Neckermann Nova Energija d.o.o., Varaždin, Janka Draškovića 2, OIB: 47176782944,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6.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>2. studenog 2017. u 10,30 sati.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 ročište se dostavom ovog rješenja smatraju pozvani: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ind w:firstLine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dužnika, Reiner Thomas </w:t>
      </w:r>
      <w:r w:rsidR="002850D5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Hamberger, Ilshofen, K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arolinensstr. 5, Njemačka,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dužnik, Neckermann Nova Energija d.o.o., Varaždin, Janka Draškovića 2, 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 Varaždin, Varaždin, A. Cesarca 2,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2.</w:t>
      </w:r>
    </w:p>
    <w:p w:rsidRDefault="00E56BA3" w:rsidP="00E56BA3" w:rsidR="00E56BA3" w:rsidRPr="00E56BA3">
      <w:pPr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Nalaže se predlagatelju Financijskoj agenciji, Zagreb, Podružnica Varaždin, A. Cesarca 2, da u roku od 8 dana dostavi ovome sudu podatak o danima neprekidne blokade računa dužnika Neckermann Nova Energija d.o.o., Varaždin, Janka Draškovića 2, OIB: 47176782944 i iznosu iz Očevidnika o redoslijedu plaćanja na računu dužnika za čije namirenje nema novčanih sredstava.</w:t>
      </w:r>
    </w:p>
    <w:p w:rsidRDefault="00E56BA3" w:rsidP="00E56BA3" w:rsidR="00E56BA3">
      <w:pPr>
        <w:widowControl w:val="false"/>
        <w:suppressAutoHyphens/>
        <w:spacing w:lineRule="auto" w:line="240" w:after="0"/>
        <w:ind w:left="144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direktoru</w:t>
      </w:r>
      <w:r w:rsidRPr="00E56BA3">
        <w:rPr>
          <w:rFonts w:hAnsi="Times New Roman" w:ascii="Times New Roman"/>
          <w:sz w:val="24"/>
          <w:szCs w:val="24"/>
        </w:rPr>
        <w:t xml:space="preserve"> dužnika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Reiner Thomas Hamberger, Ilshofen, karolinensstr. 5, Njemačka,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OIB: 55170801519, </w:t>
      </w:r>
      <w:r w:rsidRPr="00E56BA3">
        <w:rPr>
          <w:rFonts w:hAnsi="Times New Roman" w:ascii="Times New Roman"/>
          <w:sz w:val="24"/>
          <w:szCs w:val="24"/>
        </w:rPr>
        <w:t xml:space="preserve">da na zakazano ročište kod ovoga suda, </w:t>
      </w:r>
      <w:r>
        <w:rPr>
          <w:rFonts w:hAnsi="Times New Roman" w:ascii="Times New Roman"/>
          <w:sz w:val="24"/>
          <w:szCs w:val="24"/>
        </w:rPr>
        <w:t xml:space="preserve">2. studenog </w:t>
      </w:r>
      <w:r w:rsidRPr="00E56BA3">
        <w:rPr>
          <w:rFonts w:hAnsi="Times New Roman" w:ascii="Times New Roman"/>
          <w:sz w:val="24"/>
          <w:szCs w:val="24"/>
        </w:rPr>
        <w:t xml:space="preserve">2017. u </w:t>
      </w:r>
      <w:r>
        <w:rPr>
          <w:rFonts w:hAnsi="Times New Roman" w:ascii="Times New Roman"/>
          <w:sz w:val="24"/>
          <w:szCs w:val="24"/>
        </w:rPr>
        <w:t>10,30</w:t>
      </w:r>
      <w:r w:rsidRPr="00E56BA3">
        <w:rPr>
          <w:rFonts w:hAnsi="Times New Roman" w:ascii="Times New Roman"/>
          <w:sz w:val="24"/>
          <w:szCs w:val="24"/>
        </w:rPr>
        <w:t xml:space="preserve"> sati, dostavi javnobilježnički ovjerovljen prokazni popis imovine 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Neckermann Nova Energija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d.o.o., Varaždin, Janka Draškovića 2, OIB: 47176782944</w:t>
      </w:r>
      <w:r w:rsidRPr="00E56BA3">
        <w:rPr>
          <w:rFonts w:hAnsi="Times New Roman" w:ascii="Times New Roman"/>
          <w:sz w:val="24"/>
          <w:szCs w:val="24"/>
        </w:rPr>
        <w:t>, s time da se upozorava da se davanjem netočnih ili nepotpunih podataka izlaže odgovornosti kao za lažan iskaz pred sudom, te podatke o solventnosti za dužnika - obrazac SOL2.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75368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56BA3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6</w:t>
      </w:r>
      <w:r w:rsidR="000671F5" w:rsidRPr="000671F5">
        <w:rPr>
          <w:rFonts w:hAnsi="Times New Roman" w:ascii="Times New Roman"/>
          <w:sz w:val="24"/>
          <w:szCs w:val="24"/>
        </w:rPr>
        <w:t>. listopada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0671F5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E56BA3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Neckermann Nova Energija d.o.o., Varaždin, Janka Draškovića 2, 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dužnika,</w:t>
      </w: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Reiner T</w:t>
      </w:r>
      <w:r w:rsidR="002850D5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homas Hamberger, Ilshofen, K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arolinensstr. 5, Njemačka,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Podružnica, Varaždin, Varaždin, A. Cesarca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B. Radić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E-oglasna ploča suda,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16E" w:rsidP="00501147" w:rsidR="000B216E">
      <w:pPr>
        <w:spacing w:lineRule="auto" w:line="240" w:after="0"/>
      </w:pPr>
      <w:r>
        <w:separator/>
      </w:r>
    </w:p>
  </w:endnote>
  <w:endnote w:id="0" w:type="continuationSeparator">
    <w:p w:rsidRDefault="000B216E" w:rsidP="00501147" w:rsidR="000B21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16E" w:rsidP="00501147" w:rsidR="000B216E">
      <w:pPr>
        <w:spacing w:lineRule="auto" w:line="240" w:after="0"/>
      </w:pPr>
      <w:r>
        <w:separator/>
      </w:r>
    </w:p>
  </w:footnote>
  <w:footnote w:id="0" w:type="continuationSeparator">
    <w:p w:rsidRDefault="000B216E" w:rsidP="00501147" w:rsidR="000B21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01CE4">
      <w:rPr>
        <w:rFonts w:hAnsi="Times New Roman" w:ascii="Times New Roman"/>
        <w:noProof/>
        <w:sz w:val="24"/>
        <w:szCs w:val="24"/>
      </w:rPr>
      <w:t>Poslovni broj: 5 St-434/17-7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01CE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4888"/>
    <w:rsid w:val="001A68CF"/>
    <w:rsid w:val="001E3C62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01CE4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BA3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St-434/2017-7</izvorni_sadrzaj>
    <derivirana_varijabla naziv="DomainObject.Oznaka_1">St-434/2017-7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Neckermann Nova Energija društvo s ograničenom odgovornošću za proizvodnju, trgovinu i usluge</izvorni_sadrzaj>
    <derivirana_varijabla naziv="DomainObject.Predmet.ProtustrankaFormated_1">  Neckermann Nova Energija društvo s ograničenom odgovornošću za proizvodnju, trgovinu i usluge</derivirana_varijabla>
  </DomainObject.Predmet.ProtustrankaFormated>
  <DomainObject.Predmet.ProtustrankaFormatedOIB>
    <izvorni_sadrzaj>  Neckermann Nova Energija društvo s ograničenom odgovornošću za proizvodnju, trgovinu i usluge, OIB 47176782944</izvorni_sadrzaj>
    <derivirana_varijabla naziv="DomainObject.Predmet.ProtustrankaFormatedOIB_1">  Neckermann Nova Energija društvo s ograničenom odgovornošću za proizvodnju, trgovinu i usluge, OIB 47176782944</derivirana_varijabla>
  </DomainObject.Predmet.ProtustrankaFormatedOIB>
  <DomainObject.Predmet.ProtustrankaFormatedWithAdress>
    <izvorni_sadrzaj> Neckermann Nova Energija društvo s ograničenom odgovornošću za proizvodnju, trgovinu i usluge, Janka Draškovića 2, 42000 Varaždin</izvorni_sadrzaj>
    <derivirana_varijabla naziv="DomainObject.Predmet.ProtustrankaFormatedWithAdress_1"> Neckermann Nova Energija društvo s ograničenom odgovornošću za proizvodnju, trgovinu i usluge, Janka Draškovića 2, 42000 Varaždin</derivirana_varijabla>
  </DomainObject.Predmet.ProtustrankaFormatedWithAdress>
  <DomainObject.Predmet.ProtustrankaFormatedWithAdressOIB>
    <izvorni_sadrzaj> Neckermann Nova Energija društvo s ograničenom odgovornošću za proizvodnju, trgovinu i usluge, OIB 47176782944, Janka Draškovića 2, 42000 Varaždin</izvorni_sadrzaj>
    <derivirana_varijabla naziv="DomainObject.Predmet.ProtustrankaFormatedWithAdressOIB_1"> Neckermann Nova Energija društvo s ograničenom odgovornošću za proizvodnju, trgovinu i usluge, OIB 47176782944, Janka Draškovića 2, 42000 Varaždin</derivirana_varijabla>
  </DomainObject.Predmet.ProtustrankaFormatedWithAdressOIB>
  <DomainObject.Predmet.ProtustrankaWithAdress>
    <izvorni_sadrzaj>Neckermann Nova Energija društvo s ograničenom odgovornošću za proizvodnju, trgovinu i usluge Janka Draškovića 2, 42000 Varaždin</izvorni_sadrzaj>
    <derivirana_varijabla naziv="DomainObject.Predmet.ProtustrankaWithAdress_1">Neckermann Nova Energija društvo s ograničenom odgovornošću za proizvodnju, trgovinu i usluge Janka Draškovića 2, 42000 Varaždin</derivirana_varijabla>
  </DomainObject.Predmet.ProtustrankaWithAdress>
  <DomainObject.Predmet.ProtustrankaWithAdressOIB>
    <izvorni_sadrzaj>Neckermann Nova Energija društvo s ograničenom odgovornošću za proizvodnju, trgovinu i usluge, OIB 47176782944, Janka Draškovića 2, 42000 Varaždin</izvorni_sadrzaj>
    <derivirana_varijabla naziv="DomainObject.Predmet.ProtustrankaWithAdressOIB_1">Neckermann Nova Energija društvo s ograničenom odgovornošću za proizvodnju, trgovinu i usluge, OIB 47176782944, Janka Draškovića 2, 42000 Varaždin</derivirana_varijabla>
  </DomainObject.Predmet.ProtustrankaWithAdressOIB>
  <DomainObject.Predmet.ProtustrankaNazivFormated>
    <izvorni_sadrzaj>Neckermann Nova Energija društvo s ograničenom odgovornošću za proizvodnju, trgovinu i usluge</izvorni_sadrzaj>
    <derivirana_varijabla naziv="DomainObject.Predmet.ProtustrankaNazivFormated_1">Neckermann Nova Energija društvo s ograničenom odgovornošću za proizvodnju, trgovinu i usluge</derivirana_varijabla>
  </DomainObject.Predmet.ProtustrankaNazivFormated>
  <DomainObject.Predmet.ProtustrankaNazivFormatedOIB>
    <izvorni_sadrzaj>Neckermann Nova Energija društvo s ograničenom odgovornošću za proizvodnju, trgovinu i usluge, OIB 47176782944</izvorni_sadrzaj>
    <derivirana_varijabla naziv="DomainObject.Predmet.ProtustrankaNazivFormatedOIB_1">Neckermann Nova Energija društvo s ograničenom odgovornošću za proizvodnju, trgovinu i usluge, OIB 47176782944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4623.15</izvorni_sadrzaj>
    <derivirana_varijabla naziv="DomainObject.Predmet.TrenutnaVrijednost_1">4623.15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Neckermann Nova Energija društvo s ograničenom odgovornošću za proizvodnju, trgovinu i usluge</item>
    </izvorni_sadrzaj>
    <derivirana_varijabla naziv="DomainObject.Predmet.ProtuStrankaListFormated_1">
      <item>Neckermann Nova Energija društvo s ograničenom odgovornošću za proizvodnju, trgovinu i usluge</item>
    </derivirana_varijabla>
  </DomainObject.Predmet.ProtuStrankaListFormated>
  <DomainObject.Predmet.ProtuStrankaListFormatedOIB>
    <izvorni_sadrzaj>
      <item>Neckermann Nova Energija društvo s ograničenom odgovornošću za proizvodnju, trgovinu i usluge, OIB 47176782944</item>
    </izvorni_sadrzaj>
    <derivirana_varijabla naziv="DomainObject.Predmet.ProtuStrankaListFormatedOIB_1">
      <item>Neckermann Nova Energija društvo s ograničenom odgovornošću za proizvodnju, trgovinu i usluge, OIB 47176782944</item>
    </derivirana_varijabla>
  </DomainObject.Predmet.ProtuStrankaListFormatedOIB>
  <DomainObject.Predmet.ProtuStrankaListFormatedWithAdress>
    <izvorni_sadrzaj>
      <item>Neckermann Nova Energija društvo s ograničenom odgovornošću za proizvodnju, trgovinu i usluge, Janka Draškovića 2, 42000 Varaždin</item>
    </izvorni_sadrzaj>
    <derivirana_varijabla naziv="DomainObject.Predmet.ProtuStrankaListFormatedWithAdress_1">
      <item>Neckermann Nova Energija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Neckermann Nova Energija društvo s ograničenom odgovornošću za proizvodnju, trgovinu i usluge, OIB 47176782944, Janka Draškovića 2, 42000 Varaždin</item>
    </izvorni_sadrzaj>
    <derivirana_varijabla naziv="DomainObject.Predmet.ProtuStrankaListFormatedWithAdressOIB_1">
      <item>Neckermann Nova Energija društvo s ograničenom odgovornošću za proizvodnju, trgovinu i usluge, OIB 47176782944, Janka Draškovića 2, 42000 Varaždin</item>
    </derivirana_varijabla>
  </DomainObject.Predmet.ProtuStrankaListFormatedWithAdressOIB>
  <DomainObject.Predmet.ProtuStrankaListNazivFormated>
    <izvorni_sadrzaj>
      <item>Neckermann Nova Energija društvo s ograničenom odgovornošću za proizvodnju, trgovinu i usluge</item>
    </izvorni_sadrzaj>
    <derivirana_varijabla naziv="DomainObject.Predmet.ProtuStrankaListNazivFormated_1">
      <item>Neckermann Nova Energija društvo s ograničenom odgovornošću za proizvodnju, trgovinu i usluge</item>
    </derivirana_varijabla>
  </DomainObject.Predmet.ProtuStrankaListNazivFormated>
  <DomainObject.Predmet.ProtuStrankaListNazivFormatedOIB>
    <izvorni_sadrzaj>
      <item>Neckermann Nova Energija društvo s ograničenom odgovornošću za proizvodnju, trgovinu i usluge, OIB 47176782944</item>
    </izvorni_sadrzaj>
    <derivirana_varijabla naziv="DomainObject.Predmet.ProtuStrankaListNazivFormatedOIB_1">
      <item>Neckermann Nova Energija društvo s ograničenom odgovornošću za proizvodnju, trgovinu i usluge, OIB 47176782944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St-434/2017-7</izvorni_sadrzaj>
    <derivirana_varijabla naziv="DomainObject.PoslovniBrojDokumenta_1">St-434/2017-7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Neckermann Nova Energija društvo s ograničenom odgovornošću za proizvodnju, trgovinu i usluge</izvorni_sadrzaj>
    <derivirana_varijabla naziv="DomainObject.Predmet.ProtustrankaIDrugi_1">Neckermann Nova Energija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Neckermann Nova Energija društvo s ograničenom odgovornošću za proizvodnju, trgovinu i usluge, OIB 47176782944, Janka Draškovića 2, 42000 Varaždin</izvorni_sadrzaj>
    <derivirana_varijabla naziv="DomainObject.Predmet.ProtustrankaIDrugiAdressOIB_1">Neckermann Nova Energija društvo s ograničenom odgovornošću za proizvodnju, trgovinu i usluge, OIB 47176782944,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Neckermann Nova Energija društvo s ograničenom odgovornošću za proizvodnju, trgovinu i usluge</item>
      <item>REPUBLIKA HRVATSKA MINISTARSTVO FINANCIJA</item>
      <item>Županijsko državno odvjetništvo u Varaždinu</item>
    </izvorni_sadrzaj>
    <derivirana_varijabla naziv="DomainObject.Predmet.SudioniciListNaziv_1">
      <item>Neckermann Nova Energija društvo s ograničenom odgovornošću za proizvodnju,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47176782944</item>
      <item>, OIB 18683136487</item>
      <item>, OIB null</item>
    </izvorni_sadrzaj>
    <derivirana_varijabla naziv="DomainObject.Predmet.SudioniciListNazivOIB_1">
      <item>, OIB 47176782944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064E0-2C5E-4F1A-B33D-D48D1E5F9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2321</properties:Characters>
  <properties:Lines>85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2017-10-05T12:25:00Z</cp:lastPrinted>
  <dcterms:modified xmlns:xsi="http://www.w3.org/2001/XMLSchema-instance" xsi:type="dcterms:W3CDTF">2017-10-05T12:29:00Z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