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487f" w14:paraId="137487f" w:rsidRDefault="00ED51C9" w:rsidP="00ED51C9" w:rsidR="00ED51C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51C9" w:rsidP="00ED51C9" w:rsidR="00ED51C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D51C9" w:rsidP="00ED51C9" w:rsidR="00ED51C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D51C9" w:rsidP="00ED51C9" w:rsidR="00ED51C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D51C9" w:rsidP="00ED51C9" w:rsidR="00ED51C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D51C9" w:rsidP="00ED51C9" w:rsidR="00ED51C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D51C9" w:rsidP="00ED51C9" w:rsidR="00ED51C9" w:rsidRPr="005D578C">
      <w:pPr>
        <w:jc w:val="center"/>
        <w:rPr>
          <w:rFonts w:cs="Times New Roman" w:eastAsia="Times New Roman"/>
          <w:szCs w:val="24"/>
        </w:rPr>
      </w:pPr>
    </w:p>
    <w:p w:rsidRDefault="00ED51C9" w:rsidP="00ED51C9" w:rsidR="00ED51C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D51C9" w:rsidP="00ED51C9" w:rsidR="00ED51C9" w:rsidRPr="005D578C">
      <w:pPr>
        <w:rPr>
          <w:rFonts w:cs="Times New Roman" w:eastAsia="Times New Roman"/>
          <w:szCs w:val="24"/>
        </w:rPr>
      </w:pPr>
    </w:p>
    <w:p w:rsidRDefault="00ED51C9" w:rsidP="00ED51C9" w:rsidR="00ED51C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0E0AD7">
        <w:rPr>
          <w:rFonts w:cs="Times New Roman" w:eastAsia="Times New Roman"/>
          <w:szCs w:val="24"/>
        </w:rPr>
        <w:t xml:space="preserve"> na temelju prijedloga sudske savjetnice Mihaele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STARAJ GRADNJA d. o. o. Lupoglav, Semić 36, OIB </w:t>
      </w:r>
      <w:r w:rsidRPr="00ED51C9">
        <w:rPr>
          <w:rFonts w:cs="Times New Roman" w:eastAsia="Times New Roman"/>
          <w:szCs w:val="24"/>
        </w:rPr>
        <w:t>97879482865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D51C9">
        <w:rPr>
          <w:rFonts w:cs="Times New Roman" w:eastAsia="Times New Roman"/>
          <w:szCs w:val="24"/>
        </w:rPr>
        <w:t>040063256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0E0AD7">
        <w:rPr>
          <w:rFonts w:cs="Times New Roman" w:eastAsia="Times New Roman"/>
          <w:szCs w:val="24"/>
        </w:rPr>
        <w:t>05</w:t>
      </w:r>
      <w:r>
        <w:rPr>
          <w:rFonts w:cs="Times New Roman" w:eastAsia="Times New Roman"/>
          <w:szCs w:val="24"/>
        </w:rPr>
        <w:t>.</w:t>
      </w:r>
      <w:r w:rsidR="000E0AD7">
        <w:rPr>
          <w:rFonts w:cs="Times New Roman" w:eastAsia="Times New Roman"/>
          <w:szCs w:val="24"/>
        </w:rPr>
        <w:t xml:space="preserve"> travnja</w:t>
      </w:r>
      <w:r>
        <w:rPr>
          <w:rFonts w:cs="Times New Roman" w:eastAsia="Times New Roman"/>
          <w:szCs w:val="24"/>
        </w:rPr>
        <w:t xml:space="preserve"> 2016.</w:t>
      </w:r>
    </w:p>
    <w:p w:rsidRDefault="00ED51C9" w:rsidP="00ED51C9" w:rsidR="00ED51C9" w:rsidRPr="005D578C">
      <w:pPr>
        <w:rPr>
          <w:rFonts w:cs="Times New Roman" w:eastAsia="Times New Roman"/>
          <w:szCs w:val="24"/>
        </w:rPr>
      </w:pPr>
    </w:p>
    <w:p w:rsidRDefault="00ED51C9" w:rsidP="00ED51C9" w:rsidR="00ED51C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D51C9" w:rsidP="00ED51C9" w:rsidR="00ED51C9" w:rsidRPr="005D578C">
      <w:pPr>
        <w:rPr>
          <w:rFonts w:cs="Times New Roman" w:eastAsia="Times New Roman"/>
          <w:szCs w:val="24"/>
        </w:rPr>
      </w:pPr>
    </w:p>
    <w:p w:rsidRDefault="00ED51C9" w:rsidP="00ED51C9" w:rsidR="00ED51C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STARAJ GRADNJA d. o. o. Lupoglav, Semić 36, OIB </w:t>
      </w:r>
      <w:r w:rsidRPr="00ED51C9">
        <w:rPr>
          <w:rFonts w:cs="Times New Roman" w:eastAsia="Times New Roman"/>
          <w:szCs w:val="24"/>
        </w:rPr>
        <w:t>97879482865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D51C9">
        <w:rPr>
          <w:rFonts w:cs="Times New Roman" w:eastAsia="Times New Roman"/>
          <w:szCs w:val="24"/>
        </w:rPr>
        <w:t>040063256</w:t>
      </w:r>
      <w:r w:rsidR="000E0AD7">
        <w:rPr>
          <w:rFonts w:cs="Times New Roman" w:eastAsia="Times New Roman"/>
          <w:szCs w:val="24"/>
        </w:rPr>
        <w:t>.</w:t>
      </w:r>
    </w:p>
    <w:p w:rsidRDefault="00ED51C9" w:rsidP="00ED51C9" w:rsidR="00ED51C9" w:rsidRPr="005D578C">
      <w:pPr>
        <w:rPr>
          <w:rFonts w:cs="Times New Roman" w:eastAsia="Times New Roman"/>
          <w:szCs w:val="24"/>
        </w:rPr>
      </w:pPr>
    </w:p>
    <w:p w:rsidRDefault="00ED51C9" w:rsidP="00ED51C9" w:rsidR="00ED51C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ED51C9" w:rsidP="00ED51C9" w:rsidR="00ED51C9">
      <w:pPr>
        <w:rPr>
          <w:rFonts w:cs="Times New Roman" w:eastAsia="Times New Roman"/>
          <w:szCs w:val="20"/>
        </w:rPr>
      </w:pPr>
    </w:p>
    <w:p w:rsidRDefault="00ED51C9" w:rsidP="00ED51C9" w:rsidR="00ED51C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STARAJ GRADNJA d. o. o. Lupoglav, Semić 36, OIB </w:t>
      </w:r>
      <w:r w:rsidRPr="00ED51C9">
        <w:rPr>
          <w:rFonts w:cs="Times New Roman" w:eastAsia="Times New Roman"/>
          <w:szCs w:val="24"/>
        </w:rPr>
        <w:t>97879482865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D51C9">
        <w:rPr>
          <w:rFonts w:cs="Times New Roman" w:eastAsia="Times New Roman"/>
          <w:szCs w:val="24"/>
        </w:rPr>
        <w:t>040063256</w:t>
      </w:r>
      <w:r>
        <w:rPr>
          <w:rFonts w:cs="Times New Roman" w:eastAsia="Times New Roman"/>
          <w:szCs w:val="24"/>
        </w:rPr>
        <w:t>.</w:t>
      </w:r>
    </w:p>
    <w:p w:rsidRDefault="00ED51C9" w:rsidP="00ED51C9" w:rsidR="00ED51C9">
      <w:pPr>
        <w:ind w:firstLine="709"/>
        <w:rPr>
          <w:rFonts w:cs="Times New Roman" w:eastAsia="Times New Roman"/>
          <w:szCs w:val="24"/>
        </w:rPr>
      </w:pPr>
    </w:p>
    <w:p w:rsidRDefault="00ED51C9" w:rsidP="00ED51C9" w:rsidR="00ED51C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STARAJ GRADNJA d. o. o. Lupoglav, Semić 36, OIB </w:t>
      </w:r>
      <w:r w:rsidRPr="00ED51C9">
        <w:rPr>
          <w:rFonts w:cs="Times New Roman" w:eastAsia="Times New Roman"/>
          <w:szCs w:val="24"/>
        </w:rPr>
        <w:t>97879482865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D51C9">
        <w:rPr>
          <w:rFonts w:cs="Times New Roman" w:eastAsia="Times New Roman"/>
          <w:szCs w:val="24"/>
        </w:rPr>
        <w:t>040063256</w:t>
      </w:r>
      <w:r>
        <w:rPr>
          <w:rFonts w:cs="Times New Roman" w:eastAsia="Times New Roman"/>
          <w:szCs w:val="24"/>
        </w:rPr>
        <w:t>.</w:t>
      </w:r>
    </w:p>
    <w:p w:rsidRDefault="00ED51C9" w:rsidP="00ED51C9" w:rsidR="00ED51C9">
      <w:pPr>
        <w:rPr>
          <w:rFonts w:cs="Times New Roman" w:eastAsia="Times New Roman"/>
          <w:szCs w:val="24"/>
        </w:rPr>
      </w:pPr>
    </w:p>
    <w:p w:rsidRDefault="00ED51C9" w:rsidP="00ED51C9" w:rsidR="00ED51C9" w:rsidRPr="005D578C">
      <w:pPr>
        <w:rPr>
          <w:rFonts w:cs="Times New Roman" w:eastAsia="Times New Roman"/>
          <w:szCs w:val="24"/>
        </w:rPr>
      </w:pPr>
    </w:p>
    <w:p w:rsidRDefault="00ED51C9" w:rsidP="00ED51C9" w:rsidR="00ED51C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D51C9" w:rsidP="00ED51C9" w:rsidR="00ED51C9">
      <w:pPr>
        <w:ind w:firstLine="708"/>
        <w:rPr>
          <w:rFonts w:cs="Times New Roman" w:eastAsia="Times New Roman"/>
          <w:szCs w:val="24"/>
        </w:rPr>
      </w:pPr>
    </w:p>
    <w:p w:rsidRDefault="00ED51C9" w:rsidP="00ED51C9" w:rsidR="00ED51C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STARAJ GRADNJA d. o. o. Lupoglav.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St-1341/2015-3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D51C9" w:rsidP="00ED51C9" w:rsidR="00ED51C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D51C9" w:rsidP="00ED51C9" w:rsidR="00ED51C9" w:rsidRPr="005D578C">
      <w:pPr>
        <w:rPr>
          <w:rFonts w:cs="Times New Roman" w:eastAsia="Times New Roman"/>
          <w:szCs w:val="24"/>
        </w:rPr>
      </w:pPr>
    </w:p>
    <w:p w:rsidRDefault="00ED51C9" w:rsidP="00ED51C9" w:rsidR="00ED51C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07654">
        <w:rPr>
          <w:rFonts w:cs="Times New Roman" w:eastAsia="Times New Roman"/>
          <w:szCs w:val="24"/>
        </w:rPr>
        <w:t>05. 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D51C9" w:rsidP="00ED51C9" w:rsidR="00ED51C9">
      <w:pPr>
        <w:rPr>
          <w:rFonts w:cs="Times New Roman" w:eastAsia="Times New Roman"/>
          <w:szCs w:val="24"/>
        </w:rPr>
      </w:pPr>
    </w:p>
    <w:p w:rsidRDefault="00ED51C9" w:rsidP="00ED51C9" w:rsidR="00ED51C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D51C9" w:rsidP="00ED51C9" w:rsidR="00ED51C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ED51C9" w:rsidP="00ED51C9" w:rsidR="00ED51C9">
      <w:pPr>
        <w:jc w:val="left"/>
        <w:rPr>
          <w:rFonts w:cs="Times New Roman" w:eastAsia="Times New Roman"/>
          <w:szCs w:val="24"/>
        </w:rPr>
      </w:pPr>
    </w:p>
    <w:p w:rsidRDefault="00ED51C9" w:rsidP="00ED51C9" w:rsidR="00ED51C9" w:rsidRPr="005D578C">
      <w:pPr>
        <w:jc w:val="left"/>
        <w:rPr>
          <w:rFonts w:cs="Times New Roman" w:eastAsia="Times New Roman"/>
          <w:szCs w:val="24"/>
        </w:rPr>
      </w:pPr>
    </w:p>
    <w:p w:rsidRDefault="00ED51C9" w:rsidP="00ED51C9" w:rsidR="00ED51C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94EAC" w:rsidP="00E94EAC" w:rsidR="00E94EAC" w:rsidRPr="00E94EAC">
      <w:pPr>
        <w:ind w:firstLine="708"/>
        <w:rPr>
          <w:iCs/>
        </w:rPr>
      </w:pPr>
      <w:r w:rsidRPr="00E94EAC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E94EAC" w:rsidP="00E94EAC" w:rsidR="00E94EAC" w:rsidRPr="00E94EAC">
      <w:pPr>
        <w:rPr>
          <w:iCs/>
        </w:rPr>
      </w:pPr>
      <w:r w:rsidRPr="00E94EAC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ED51C9" w:rsidP="00ED51C9" w:rsidR="00ED51C9">
      <w:pPr>
        <w:rPr>
          <w:rFonts w:cs="Times New Roman" w:eastAsia="Times New Roman"/>
          <w:szCs w:val="24"/>
        </w:rPr>
      </w:pPr>
    </w:p>
    <w:p w:rsidRDefault="00ED51C9" w:rsidP="00ED51C9" w:rsidR="00ED51C9" w:rsidRPr="005D578C">
      <w:pPr>
        <w:rPr>
          <w:rFonts w:cs="Times New Roman" w:eastAsia="Times New Roman"/>
          <w:szCs w:val="24"/>
        </w:rPr>
      </w:pPr>
    </w:p>
    <w:p w:rsidRDefault="00ED51C9" w:rsidP="00ED51C9" w:rsidR="00ED51C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D51C9" w:rsidP="00ED51C9" w:rsidR="00ED51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D51C9" w:rsidP="00ED51C9" w:rsidR="00ED51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STARAJ GRADNJA d. o. o. Lupoglav, Semić 36,</w:t>
      </w:r>
    </w:p>
    <w:p w:rsidRDefault="00ED51C9" w:rsidP="00ED51C9" w:rsidR="00ED51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Damir Staraj, Lupoglav, Semić 36, </w:t>
      </w:r>
    </w:p>
    <w:p w:rsidRDefault="00ED51C9" w:rsidP="00ED51C9" w:rsidR="00ED51C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 Pazin, M. B. Rašana 2/4,</w:t>
      </w:r>
    </w:p>
    <w:p w:rsidRDefault="00ED51C9" w:rsidP="00ED51C9" w:rsidR="00ED51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D51C9" w:rsidP="00ED51C9" w:rsidR="00ED51C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ED51C9" w:rsidP="00ED51C9" w:rsidR="00ED51C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D51C9" w:rsidP="00ED51C9" w:rsidR="00ED51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D51C9" w:rsidP="00ED51C9" w:rsidR="00ED51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D51C9" w:rsidP="00ED51C9" w:rsidR="00ED51C9"/>
    <w:p w:rsidRDefault="00ED51C9" w:rsidP="00ED51C9" w:rsidR="00ED51C9"/>
    <w:p w:rsidRDefault="00ED51C9" w:rsidP="00ED51C9" w:rsidR="00ED51C9"/>
    <w:p w:rsidRDefault="00ED51C9" w:rsidP="00ED51C9" w:rsidR="00ED51C9"/>
    <w:p w:rsidRDefault="000F19DB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1C9" w:rsidP="00ED51C9" w:rsidR="00ED51C9">
      <w:r>
        <w:separator/>
      </w:r>
    </w:p>
  </w:endnote>
  <w:endnote w:id="0" w:type="continuationSeparator">
    <w:p w:rsidRDefault="00ED51C9" w:rsidP="00ED51C9" w:rsidR="00ED5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1C9" w:rsidP="00ED51C9" w:rsidR="00ED51C9">
      <w:r>
        <w:separator/>
      </w:r>
    </w:p>
  </w:footnote>
  <w:footnote w:id="0" w:type="continuationSeparator">
    <w:p w:rsidRDefault="00ED51C9" w:rsidP="00ED51C9" w:rsidR="00ED51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1C9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F19D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St-1341/2015-5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1C9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St-1341/2015-5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4C66"/>
    <w:rsid w:val="000E0AD7"/>
    <w:rsid w:val="000F19DB"/>
    <w:rsid w:val="00294C66"/>
    <w:rsid w:val="00607654"/>
    <w:rsid w:val="0075528E"/>
    <w:rsid w:val="0079403F"/>
    <w:rsid w:val="00E94EAC"/>
    <w:rsid w:val="00ED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51C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51C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D51C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51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51C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51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51C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19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9D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F19D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F19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F19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51C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51C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D51C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51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51C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51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51C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19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9D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19D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19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19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4194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St-1341/2015</izvorni_sadrzaj>
    <derivirana_varijabla naziv="DomainObject.Predmet.OznakaBroj_1">St-1341/2015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STARAJ GRADNJA d.o.o. LUPOGLAV</izvorni_sadrzaj>
    <derivirana_varijabla naziv="DomainObject.Predmet.ProtustrankaFormated_1">  STARAJ GRADNJA d.o.o. LUPOGLAV</derivirana_varijabla>
  </DomainObject.Predmet.ProtustrankaFormated>
  <DomainObject.Predmet.ProtustrankaFormatedOIB>
    <izvorni_sadrzaj>  STARAJ GRADNJA d.o.o. LUPOGLAV, OIB 97879482865</izvorni_sadrzaj>
    <derivirana_varijabla naziv="DomainObject.Predmet.ProtustrankaFormatedOIB_1">  STARAJ GRADNJA d.o.o. LUPOGLAV, OIB 97879482865</derivirana_varijabla>
  </DomainObject.Predmet.ProtustrankaFormatedOIB>
  <DomainObject.Predmet.ProtustrankaFormatedWithAdress>
    <izvorni_sadrzaj> STARAJ GRADNJA d.o.o. LUPOGLAV, Semić 36, 52426 Lupoglav</izvorni_sadrzaj>
    <derivirana_varijabla naziv="DomainObject.Predmet.ProtustrankaFormatedWithAdress_1"> STARAJ GRADNJA d.o.o. LUPOGLAV, Semić 36, 52426 Lupoglav</derivirana_varijabla>
  </DomainObject.Predmet.ProtustrankaFormatedWithAdress>
  <DomainObject.Predmet.ProtustrankaFormatedWithAdressOIB>
    <izvorni_sadrzaj> STARAJ GRADNJA d.o.o. LUPOGLAV, OIB 97879482865, Semić 36, 52426 Lupoglav</izvorni_sadrzaj>
    <derivirana_varijabla naziv="DomainObject.Predmet.ProtustrankaFormatedWithAdressOIB_1"> STARAJ GRADNJA d.o.o. LUPOGLAV, OIB 97879482865, Semić 36, 52426 Lupoglav</derivirana_varijabla>
  </DomainObject.Predmet.ProtustrankaFormatedWithAdressOIB>
  <DomainObject.Predmet.ProtustrankaWithAdress>
    <izvorni_sadrzaj>STARAJ GRADNJA d.o.o. LUPOGLAV Semić 36, 52426 Lupoglav</izvorni_sadrzaj>
    <derivirana_varijabla naziv="DomainObject.Predmet.ProtustrankaWithAdress_1">STARAJ GRADNJA d.o.o. LUPOGLAV Semić 36, 52426 Lupoglav</derivirana_varijabla>
  </DomainObject.Predmet.ProtustrankaWithAdress>
  <DomainObject.Predmet.ProtustrankaWithAdressOIB>
    <izvorni_sadrzaj>STARAJ GRADNJA d.o.o. LUPOGLAV, OIB 97879482865, Semić 36, 52426 Lupoglav</izvorni_sadrzaj>
    <derivirana_varijabla naziv="DomainObject.Predmet.ProtustrankaWithAdressOIB_1">STARAJ GRADNJA d.o.o. LUPOGLAV, OIB 97879482865, Semić 36, 52426 Lupoglav</derivirana_varijabla>
  </DomainObject.Predmet.ProtustrankaWithAdressOIB>
  <DomainObject.Predmet.ProtustrankaNazivFormated>
    <izvorni_sadrzaj>STARAJ GRADNJA d.o.o. LUPOGLAV</izvorni_sadrzaj>
    <derivirana_varijabla naziv="DomainObject.Predmet.ProtustrankaNazivFormated_1">STARAJ GRADNJA d.o.o. LUPOGLAV</derivirana_varijabla>
  </DomainObject.Predmet.ProtustrankaNazivFormated>
  <DomainObject.Predmet.ProtustrankaNazivFormatedOIB>
    <izvorni_sadrzaj>STARAJ GRADNJA d.o.o. LUPOGLAV, OIB 97879482865</izvorni_sadrzaj>
    <derivirana_varijabla naziv="DomainObject.Predmet.ProtustrankaNazivFormatedOIB_1">STARAJ GRADNJA d.o.o. LUPOGLAV, OIB 97879482865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180052.77</izvorni_sadrzaj>
    <derivirana_varijabla naziv="DomainObject.Predmet.TrenutnaVrijednost_1">180052.77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STARAJ GRADNJA d.o.o. LUPOGLAV</item>
    </izvorni_sadrzaj>
    <derivirana_varijabla naziv="DomainObject.Predmet.ProtuStrankaListFormated_1">
      <item>STARAJ GRADNJA d.o.o. LUPOGLAV</item>
    </derivirana_varijabla>
  </DomainObject.Predmet.ProtuStrankaListFormated>
  <DomainObject.Predmet.ProtuStrankaListFormatedOIB>
    <izvorni_sadrzaj>
      <item>STARAJ GRADNJA d.o.o. LUPOGLAV, OIB 97879482865</item>
    </izvorni_sadrzaj>
    <derivirana_varijabla naziv="DomainObject.Predmet.ProtuStrankaListFormatedOIB_1">
      <item>STARAJ GRADNJA d.o.o. LUPOGLAV, OIB 97879482865</item>
    </derivirana_varijabla>
  </DomainObject.Predmet.ProtuStrankaListFormatedOIB>
  <DomainObject.Predmet.ProtuStrankaListFormatedWithAdress>
    <izvorni_sadrzaj>
      <item>STARAJ GRADNJA d.o.o. LUPOGLAV, Semić 36, 52426 Lupoglav</item>
    </izvorni_sadrzaj>
    <derivirana_varijabla naziv="DomainObject.Predmet.ProtuStrankaListFormatedWithAdress_1">
      <item>STARAJ GRADNJA d.o.o. LUPOGLAV, Semić 36, 52426 Lupoglav</item>
    </derivirana_varijabla>
  </DomainObject.Predmet.ProtuStrankaListFormatedWithAdress>
  <DomainObject.Predmet.ProtuStrankaListFormatedWithAdressOIB>
    <izvorni_sadrzaj>
      <item>STARAJ GRADNJA d.o.o. LUPOGLAV, OIB 97879482865, Semić 36, 52426 Lupoglav</item>
    </izvorni_sadrzaj>
    <derivirana_varijabla naziv="DomainObject.Predmet.ProtuStrankaListFormatedWithAdressOIB_1">
      <item>STARAJ GRADNJA d.o.o. LUPOGLAV, OIB 97879482865, Semić 36, 52426 Lupoglav</item>
    </derivirana_varijabla>
  </DomainObject.Predmet.ProtuStrankaListFormatedWithAdressOIB>
  <DomainObject.Predmet.ProtuStrankaListNazivFormated>
    <izvorni_sadrzaj>
      <item>STARAJ GRADNJA d.o.o. LUPOGLAV</item>
    </izvorni_sadrzaj>
    <derivirana_varijabla naziv="DomainObject.Predmet.ProtuStrankaListNazivFormated_1">
      <item>STARAJ GRADNJA d.o.o. LUPOGLAV</item>
    </derivirana_varijabla>
  </DomainObject.Predmet.ProtuStrankaListNazivFormated>
  <DomainObject.Predmet.ProtuStrankaListNazivFormatedOIB>
    <izvorni_sadrzaj>
      <item>STARAJ GRADNJA d.o.o. LUPOGLAV, OIB 97879482865</item>
    </izvorni_sadrzaj>
    <derivirana_varijabla naziv="DomainObject.Predmet.ProtuStrankaListNazivFormatedOIB_1">
      <item>STARAJ GRADNJA d.o.o. LUPOGLAV, OIB 97879482865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STARAJ GRADNJA d.o.o. LUPOGLAV</izvorni_sadrzaj>
    <derivirana_varijabla naziv="DomainObject.Predmet.ProtustrankaIDrugi_1">STARAJ GRADNJA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STARAJ GRADNJA d.o.o. LUPOGLAV, OIB 97879482865, Semić 36, 52426 Lupoglav</izvorni_sadrzaj>
    <derivirana_varijabla naziv="DomainObject.Predmet.ProtustrankaIDrugiAdressOIB_1">STARAJ GRADNJA d.o.o. LUPOGLAV, OIB 97879482865, Semić 36,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STARAJ GRADNJA d.o.o. LUPOGLAV</item>
    </izvorni_sadrzaj>
    <derivirana_varijabla naziv="DomainObject.Predmet.SudioniciListNaziv_1">
      <item>FINANCIJSKA AGENCIJA, RC RIJEKA, PODRUŽNICA PULA, PULA</item>
      <item>STARAJ GRADNJA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STARAJ GRADNJA d.o.o. LUPOGLAV, OIB 97879482865, Semić 36,52426 Lupoglav</item>
    </izvorni_sadrzaj>
    <derivirana_varijabla naziv="DomainObject.Predmet.SudioniciListAdressOIB_1">
      <item>FINANCIJSKA AGENCIJA, RC RIJEKA, PODRUŽNICA PULA, PULA, OIB 85821130368, Giardini 5,52100 Pula</item>
      <item>STARAJ GRADNJA d.o.o. LUPOGLAV, OIB 97879482865, Semić 36,52426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97879482865</item>
    </izvorni_sadrzaj>
    <derivirana_varijabla naziv="DomainObject.Predmet.SudioniciListNazivOIB_1">
      <item>, OIB 85821130368</item>
      <item>, OIB 97879482865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3060</properties:Characters>
  <properties:Lines>80</properties:Lines>
  <properties:Paragraphs>30</properties:Paragraphs>
  <properties:TotalTime>14</properties:TotalTime>
  <properties:ScaleCrop>false</properties:ScaleCrop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2016-03-24T08:46:00Z</dcterms:created>
  <dc:creator>Mihaela Kaligari</dc:creator>
  <dc:description/>
  <cp:keywords/>
  <cp:lastModifiedBy>Lorena Paris Aničić</cp:lastModifiedBy>
  <dcterms:modified xmlns:xsi="http://www.w3.org/2001/XMLSchema-instance" xsi:type="dcterms:W3CDTF">2016-04-05T09:54:00Z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