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fc3f" w14:paraId="c78fc3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4347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A5A7D">
        <w:t>1</w:t>
      </w:r>
      <w:r w:rsidR="004771D2">
        <w:t>4</w:t>
      </w:r>
      <w:r w:rsidR="00043479">
        <w:t>77</w:t>
      </w:r>
      <w:r w:rsidR="006B4DFF">
        <w:t>/201</w:t>
      </w:r>
      <w:r w:rsidR="00043479">
        <w:t>6</w:t>
      </w:r>
      <w:r w:rsidR="006B4DFF">
        <w:t>-</w:t>
      </w:r>
      <w:r w:rsidR="00043479">
        <w:t>5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043479">
        <w:t>Financijske agencije Regionalni centar Zagreb, Podružnica ZAGREB,  OIB: 85821130368, Zagreb, Trg svibanjskih žrtava 1995. 1, za pokretanje skraćenog stečajnog postupka nad dužnikom ZAKLADA 2020, OIB: 09435750627, registarski broj: 44, Zagreb, Zvonimirova 124</w:t>
      </w:r>
      <w:r w:rsidR="006B4DFF">
        <w:t>,</w:t>
      </w:r>
      <w:r w:rsidR="009B6422">
        <w:t xml:space="preserve"> dana </w:t>
      </w:r>
      <w:r w:rsidR="00043479">
        <w:t>21. studenog</w:t>
      </w:r>
      <w:r w:rsidR="006B4DFF">
        <w:t xml:space="preserve"> 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043479">
        <w:t>ZAKLADA 2020, OIB: 09435750627, registarski broj: 44, Zagreb, Zvonimirova 124</w:t>
      </w:r>
      <w:r w:rsidR="00273973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 se </w:t>
      </w:r>
      <w:r w:rsidR="004771D2">
        <w:t>KREŠIMIR MARETIĆ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4771D2">
        <w:t>66108961276</w:t>
      </w:r>
      <w:r w:rsidR="006B4DFF">
        <w:t xml:space="preserve">, </w:t>
      </w:r>
      <w:r w:rsidR="004771D2">
        <w:t>Zagreb, Šimuna Starčevića 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043479">
        <w:t>ZAKLADA 2020, OIB: 09435750627, registarski broj: 44, Zagreb, Zvonimirova 124</w:t>
      </w:r>
      <w:r w:rsidR="0027397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Regionalni centar </w:t>
      </w:r>
      <w:r w:rsidR="00043479">
        <w:t>Zagreb</w:t>
      </w:r>
      <w:r>
        <w:t xml:space="preserve">, Podružnica </w:t>
      </w:r>
      <w:r w:rsidR="00043479">
        <w:t>ZAGREB</w:t>
      </w:r>
      <w:r>
        <w:t xml:space="preserve"> podnijela je dana </w:t>
      </w:r>
      <w:r w:rsidR="00043479">
        <w:t>5. studenog</w:t>
      </w:r>
      <w:r>
        <w:t xml:space="preserve"> 2015. zahtjev </w:t>
      </w:r>
      <w:r w:rsidR="00D6035C">
        <w:t>broj Klasa: 110-07/15-01/04, Ur. broj: 04-06-15-</w:t>
      </w:r>
      <w:r w:rsidR="00EC7878">
        <w:t>1</w:t>
      </w:r>
      <w:r w:rsidR="00043479">
        <w:t>1439 Trgovačkom s</w:t>
      </w:r>
      <w:r>
        <w:t xml:space="preserve">udu </w:t>
      </w:r>
      <w:r w:rsidR="00043479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043479">
        <w:t>ZAKLADA 2020, OIB: 09435750627, registarski broj: 44, Zagreb, Zvonimirova 124.</w:t>
      </w:r>
    </w:p>
    <w:p w:rsidRDefault="00043479" w:rsidP="0040522B" w:rsidR="00043479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043479">
        <w:t>8. lipnja</w:t>
      </w:r>
      <w:r>
        <w:t xml:space="preserve"> 2015. objavio oglas na mrežnoj stranici e-Oglasna ploča sudova pod posl. brojem St-</w:t>
      </w:r>
      <w:r w:rsidR="008A5A7D">
        <w:t>1</w:t>
      </w:r>
      <w:r w:rsidR="0079653A">
        <w:t>4</w:t>
      </w:r>
      <w:r w:rsidR="00043479">
        <w:t>77</w:t>
      </w:r>
      <w:r w:rsidR="006B4DFF">
        <w:t>/</w:t>
      </w:r>
      <w:r>
        <w:t>1</w:t>
      </w:r>
      <w:r w:rsidR="00043479">
        <w:t>6</w:t>
      </w:r>
      <w:r>
        <w:t>-</w:t>
      </w:r>
      <w:r w:rsidR="00043479">
        <w:t>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43479">
        <w:t>21. studenog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043479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40522B" w:rsidRPr="009F5B7A">
        <w:t xml:space="preserve">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043479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kal. 20.12.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3F3" w:rsidP="00DB058B" w:rsidR="00CF53F3">
      <w:r>
        <w:separator/>
      </w:r>
    </w:p>
  </w:endnote>
  <w:endnote w:id="0" w:type="continuationSeparator">
    <w:p w:rsidRDefault="00CF53F3" w:rsidP="00DB058B" w:rsidR="00CF5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3F3" w:rsidP="00DB058B" w:rsidR="00CF53F3">
      <w:r>
        <w:separator/>
      </w:r>
    </w:p>
  </w:footnote>
  <w:footnote w:id="0" w:type="continuationSeparator">
    <w:p w:rsidRDefault="00CF53F3" w:rsidP="00DB058B" w:rsidR="00CF53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7F0D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79653A">
      <w:t>4</w:t>
    </w:r>
    <w:r w:rsidR="00043479">
      <w:t>77</w:t>
    </w:r>
    <w:r w:rsidR="00020F5B">
      <w:t>/</w:t>
    </w:r>
    <w:r>
      <w:t>201</w:t>
    </w:r>
    <w:r w:rsidR="00043479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479"/>
    <w:rsid w:val="00052F59"/>
    <w:rsid w:val="00055123"/>
    <w:rsid w:val="00061CF6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7E47"/>
    <w:rsid w:val="00252DA4"/>
    <w:rsid w:val="00273973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40522B"/>
    <w:rsid w:val="00423822"/>
    <w:rsid w:val="00437C48"/>
    <w:rsid w:val="004771D2"/>
    <w:rsid w:val="004F0096"/>
    <w:rsid w:val="00500CAC"/>
    <w:rsid w:val="00597876"/>
    <w:rsid w:val="005C2121"/>
    <w:rsid w:val="00616C8E"/>
    <w:rsid w:val="00657E40"/>
    <w:rsid w:val="00662F2C"/>
    <w:rsid w:val="00686F9E"/>
    <w:rsid w:val="00690406"/>
    <w:rsid w:val="006B4DFF"/>
    <w:rsid w:val="00785BDD"/>
    <w:rsid w:val="0079653A"/>
    <w:rsid w:val="007F5576"/>
    <w:rsid w:val="008A5A7D"/>
    <w:rsid w:val="008D7500"/>
    <w:rsid w:val="00917B69"/>
    <w:rsid w:val="0095467A"/>
    <w:rsid w:val="009B6422"/>
    <w:rsid w:val="009F32F6"/>
    <w:rsid w:val="009F5360"/>
    <w:rsid w:val="009F5B7A"/>
    <w:rsid w:val="00A868A7"/>
    <w:rsid w:val="00B03B31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CF53F3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B7F0D"/>
    <w:rsid w:val="00EC13CB"/>
    <w:rsid w:val="00EC7878"/>
    <w:rsid w:val="00EE3FB4"/>
    <w:rsid w:val="00F30D73"/>
    <w:rsid w:val="00F620B4"/>
    <w:rsid w:val="00FE1BF8"/>
    <w:rsid w:val="00FE6EBF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B7F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7F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F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F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B7F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7F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F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F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St-1477/2016</izvorni_sadrzaj>
    <derivirana_varijabla naziv="DomainObject.Predmet.OznakaBroj_1">St-1477/2016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ZAKLADA 2020</izvorni_sadrzaj>
    <derivirana_varijabla naziv="DomainObject.Predmet.ProtustrankaFormated_1">  ZAKLADA 2020</derivirana_varijabla>
  </DomainObject.Predmet.ProtustrankaFormated>
  <DomainObject.Predmet.ProtustrankaFormatedOIB>
    <izvorni_sadrzaj>  ZAKLADA 2020, OIB 09435750627</izvorni_sadrzaj>
    <derivirana_varijabla naziv="DomainObject.Predmet.ProtustrankaFormatedOIB_1">  ZAKLADA 2020, OIB 09435750627</derivirana_varijabla>
  </DomainObject.Predmet.ProtustrankaFormatedOIB>
  <DomainObject.Predmet.ProtustrankaFormatedWithAdress>
    <izvorni_sadrzaj> ZAKLADA 2020, Zvonimirova 124, 10000 Zagreb</izvorni_sadrzaj>
    <derivirana_varijabla naziv="DomainObject.Predmet.ProtustrankaFormatedWithAdress_1"> ZAKLADA 2020, Zvonimirova 124, 10000 Zagreb</derivirana_varijabla>
  </DomainObject.Predmet.ProtustrankaFormatedWithAdress>
  <DomainObject.Predmet.ProtustrankaFormatedWithAdressOIB>
    <izvorni_sadrzaj> ZAKLADA 2020, OIB 09435750627, Zvonimirova 124, 10000 Zagreb</izvorni_sadrzaj>
    <derivirana_varijabla naziv="DomainObject.Predmet.ProtustrankaFormatedWithAdressOIB_1"> ZAKLADA 2020, OIB 09435750627, Zvonimirova 124, 10000 Zagreb</derivirana_varijabla>
  </DomainObject.Predmet.ProtustrankaFormatedWithAdressOIB>
  <DomainObject.Predmet.ProtustrankaWithAdress>
    <izvorni_sadrzaj>ZAKLADA 2020 Zvonimirova 124, 10000 Zagreb</izvorni_sadrzaj>
    <derivirana_varijabla naziv="DomainObject.Predmet.ProtustrankaWithAdress_1">ZAKLADA 2020 Zvonimirova 124, 10000 Zagreb</derivirana_varijabla>
  </DomainObject.Predmet.ProtustrankaWithAdress>
  <DomainObject.Predmet.ProtustrankaWithAdressOIB>
    <izvorni_sadrzaj>ZAKLADA 2020, OIB 09435750627, Zvonimirova 124, 10000 Zagreb</izvorni_sadrzaj>
    <derivirana_varijabla naziv="DomainObject.Predmet.ProtustrankaWithAdressOIB_1">ZAKLADA 2020, OIB 09435750627, Zvonimirova 124, 10000 Zagreb</derivirana_varijabla>
  </DomainObject.Predmet.ProtustrankaWithAdressOIB>
  <DomainObject.Predmet.ProtustrankaNazivFormated>
    <izvorni_sadrzaj>ZAKLADA 2020</izvorni_sadrzaj>
    <derivirana_varijabla naziv="DomainObject.Predmet.ProtustrankaNazivFormated_1">ZAKLADA 2020</derivirana_varijabla>
  </DomainObject.Predmet.ProtustrankaNazivFormated>
  <DomainObject.Predmet.ProtustrankaNazivFormatedOIB>
    <izvorni_sadrzaj>ZAKLADA 2020, OIB 09435750627</izvorni_sadrzaj>
    <derivirana_varijabla naziv="DomainObject.Predmet.ProtustrankaNazivFormatedOIB_1">ZAKLADA 2020, OIB 09435750627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ZAKLADA 2020</item>
    </izvorni_sadrzaj>
    <derivirana_varijabla naziv="DomainObject.Predmet.ProtuStrankaListFormated_1">
      <item>ZAKLADA 2020</item>
    </derivirana_varijabla>
  </DomainObject.Predmet.ProtuStrankaListFormated>
  <DomainObject.Predmet.ProtuStrankaListFormatedOIB>
    <izvorni_sadrzaj>
      <item>ZAKLADA 2020, OIB 09435750627</item>
    </izvorni_sadrzaj>
    <derivirana_varijabla naziv="DomainObject.Predmet.ProtuStrankaListFormatedOIB_1">
      <item>ZAKLADA 2020, OIB 09435750627</item>
    </derivirana_varijabla>
  </DomainObject.Predmet.ProtuStrankaListFormatedOIB>
  <DomainObject.Predmet.ProtuStrankaListFormatedWithAdress>
    <izvorni_sadrzaj>
      <item>ZAKLADA 2020, Zvonimirova 124, 10000 Zagreb</item>
    </izvorni_sadrzaj>
    <derivirana_varijabla naziv="DomainObject.Predmet.ProtuStrankaListFormatedWithAdress_1">
      <item>ZAKLADA 2020, Zvonimirova 124, 10000 Zagreb</item>
    </derivirana_varijabla>
  </DomainObject.Predmet.ProtuStrankaListFormatedWithAdress>
  <DomainObject.Predmet.ProtuStrankaListFormatedWithAdressOIB>
    <izvorni_sadrzaj>
      <item>ZAKLADA 2020, OIB 09435750627, Zvonimirova 124, 10000 Zagreb</item>
    </izvorni_sadrzaj>
    <derivirana_varijabla naziv="DomainObject.Predmet.ProtuStrankaListFormatedWithAdressOIB_1">
      <item>ZAKLADA 2020, OIB 09435750627, Zvonimirova 124, 10000 Zagreb</item>
    </derivirana_varijabla>
  </DomainObject.Predmet.ProtuStrankaListFormatedWithAdressOIB>
  <DomainObject.Predmet.ProtuStrankaListNazivFormated>
    <izvorni_sadrzaj>
      <item>ZAKLADA 2020</item>
    </izvorni_sadrzaj>
    <derivirana_varijabla naziv="DomainObject.Predmet.ProtuStrankaListNazivFormated_1">
      <item>ZAKLADA 2020</item>
    </derivirana_varijabla>
  </DomainObject.Predmet.ProtuStrankaListNazivFormated>
  <DomainObject.Predmet.ProtuStrankaListNazivFormatedOIB>
    <izvorni_sadrzaj>
      <item>ZAKLADA 2020, OIB 09435750627</item>
    </izvorni_sadrzaj>
    <derivirana_varijabla naziv="DomainObject.Predmet.ProtuStrankaListNazivFormatedOIB_1">
      <item>ZAKLADA 2020, OIB 09435750627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ZAKLADA 2020</izvorni_sadrzaj>
    <derivirana_varijabla naziv="DomainObject.Predmet.ProtustrankaIDrugi_1">ZAKLADA 2020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ZAKLADA 2020, OIB 09435750627, Zvonimirova 124, 10000 Zagreb</izvorni_sadrzaj>
    <derivirana_varijabla naziv="DomainObject.Predmet.ProtustrankaIDrugiAdressOIB_1">ZAKLADA 2020, OIB 09435750627, Zvonimirova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ZAKLADA 2020</item>
      <item>FINA Regionalni centar Zagreb</item>
    </izvorni_sadrzaj>
    <derivirana_varijabla naziv="DomainObject.Predmet.SudioniciListNaziv_1">
      <item>ZAKLADA 2020</item>
      <item>FINA Regionalni centar Zagreb</item>
    </derivirana_varijabla>
  </DomainObject.Predmet.SudioniciListNaziv>
  <DomainObject.Predmet.SudioniciListAdressOIB>
    <izvorni_sadrzaj>
      <item>ZAKLADA 2020, OIB 09435750627, Zvonimirova 124,10000 Zagreb</item>
      <item>FINA Regionalni centar Zagreb, OIB 85821130368, Trg svibanjskih žrtava 1995. br.1,10000 Zagreb</item>
    </izvorni_sadrzaj>
    <derivirana_varijabla naziv="DomainObject.Predmet.SudioniciListAdressOIB_1">
      <item>ZAKLADA 2020, OIB 09435750627, Zvonimirova 124,10000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09435750627</item>
      <item>, OIB 85821130368</item>
    </izvorni_sadrzaj>
    <derivirana_varijabla naziv="DomainObject.Predmet.SudioniciListNazivOIB_1">
      <item>, OIB 09435750627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2281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2016-11-21T11:31:00Z</dcterms:created>
  <dc:creator>korisnik</dc:creator>
  <cp:lastModifiedBy>Snježana Andrijanić</cp:lastModifiedBy>
  <cp:lastPrinted>2016-11-21T11:31:00Z</cp:lastPrinted>
  <dcterms:modified xmlns:xsi="http://www.w3.org/2001/XMLSchema-instance" xsi:type="dcterms:W3CDTF">2016-11-21T13:33:00Z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