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1f48" w14:paraId="77f1f48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681BDC">
        <w:t>11</w:t>
      </w:r>
      <w:r w:rsidR="00C5790A">
        <w:t>14</w:t>
      </w:r>
      <w:r w:rsidRPr="00E6050A">
        <w:t>/1</w:t>
      </w:r>
      <w:r w:rsidR="007F0C36">
        <w:t>4</w:t>
      </w:r>
    </w:p>
    <w:p w:rsidRDefault="0065517E" w:rsidP="00E4647D" w:rsidR="0065517E"/>
    <w:p w:rsidRDefault="00AE2726" w:rsidP="00AE2726" w:rsidR="00AE2726">
      <w:pPr>
        <w:jc w:val="center"/>
      </w:pPr>
      <w:r>
        <w:t>R E P U B L I K A    H R V A T S K A</w:t>
      </w:r>
    </w:p>
    <w:p w:rsidRDefault="0065517E" w:rsidP="00AE2726" w:rsidR="0065517E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C5790A" w:rsidRPr="00C5790A">
        <w:t>EQUITATUS d.o.o. za trgovinu i usluge, Zagreb, Virska 3,  MBS:080463228, OIB:33325458156</w:t>
      </w:r>
      <w:r w:rsidR="00BC5677" w:rsidRPr="00BC5677">
        <w:t xml:space="preserve">, </w:t>
      </w:r>
      <w:r w:rsidR="00681BDC">
        <w:t>1</w:t>
      </w:r>
      <w:r w:rsidR="00C5790A">
        <w:t>1</w:t>
      </w:r>
      <w:r w:rsidR="00962099">
        <w:t xml:space="preserve">. </w:t>
      </w:r>
      <w:r w:rsidR="00C5790A">
        <w:t>siječnja</w:t>
      </w:r>
      <w:r w:rsidR="00962099">
        <w:t xml:space="preserve"> 201</w:t>
      </w:r>
      <w:r w:rsidR="00C5790A">
        <w:t>6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1F1245" w:rsidRPr="001F1245">
        <w:t>EQUITATUS d.o.o. za trgovinu i usluge, Zagreb, Virska 3,  MBS:080463228, OIB:33325458156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891279" w:rsidRPr="00891279">
        <w:t>ANTE DRAGIĆEVIĆ, Zagreb, Selska cesta 90d, OIB:74126068971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1F1245" w:rsidRPr="001F1245">
        <w:t>EQUITATUS d.o.o. za trgovinu i usluge, Zagreb, Virska 3,  MBS:080463228, OIB:33325458156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 xml:space="preserve">Ovlašćuje se stečajni upravitelj </w:t>
      </w:r>
      <w:r w:rsidR="001F1245" w:rsidRPr="001F1245">
        <w:t>ANTE DRAGIĆEVIĆ, Zagreb, Selska cesta 90d, OIB:74126068971</w:t>
      </w:r>
      <w:r>
        <w:t>,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BE21DB">
        <w:t>na e-oglasna ploča suda</w:t>
      </w:r>
      <w:r w:rsidR="00D20830" w:rsidRPr="00FB4086">
        <w:t xml:space="preserve"> 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1F1245" w:rsidP="001F1245" w:rsidR="001F1245">
      <w:pPr>
        <w:overflowPunct w:val="false"/>
        <w:ind w:firstLine="708"/>
        <w:jc w:val="both"/>
      </w:pPr>
      <w:r>
        <w:t>Predlagatelj u svom prijedlogu od 22. prosinca 2014. navodi da ima novčanu tražbinu prema dužniku u iznosu od 86.315,04 kn temeljem neisplaćenih plaća za razdoblje od 1. siječnja 2011. do 28. veljače 2014, te da je račun društva blokiran duže od 180 dana.</w:t>
      </w:r>
    </w:p>
    <w:p w:rsidRDefault="001F1245" w:rsidP="001F1245" w:rsidR="002E0453">
      <w:pPr>
        <w:overflowPunct w:val="false"/>
        <w:ind w:firstLine="708"/>
        <w:jc w:val="both"/>
      </w:pPr>
      <w:r>
        <w:t>Uz prijedlog je dostavio preslike Obračune plaća za navedeno razdoblje te potvrdu FINA-e od 3. ožujka 2015. iz koje proizlazi da su svi transakcijski račun dužnika zatvoreni.</w:t>
      </w:r>
    </w:p>
    <w:p w:rsidRDefault="002E0453" w:rsidP="002E0453" w:rsidR="002E0453">
      <w:pPr>
        <w:overflowPunct w:val="false"/>
        <w:ind w:firstLine="708"/>
        <w:jc w:val="both"/>
      </w:pPr>
      <w:r>
        <w:t>Prema čl. 42. st. 1. SZ-a na temelju prijedloga za otvaranje stečajnog postupka stečajni sudac donosi rješenje o pokretanju postupka radi utvrđivanja uvjeta za otvaranje stečajnog postupka (prethodni postupak).</w:t>
      </w:r>
    </w:p>
    <w:p w:rsidRDefault="002E0453" w:rsidP="002E0453" w:rsidR="002E0453">
      <w:pPr>
        <w:overflowPunct w:val="false"/>
        <w:ind w:firstLine="708"/>
        <w:jc w:val="both"/>
      </w:pPr>
      <w:r>
        <w:t>Slijedom rečenog, Sud je utvrdio da je predlagatelj ovlašten podnijeti prijedlog za otvaranje stečajnog postupka nad dužnikom sukladno čl. 39. Stečajnog zakona („Narodne novine“ broj 44/96, 29/99, 129/00, 123/03, 82/06, 116/10, 25/12 i 133/12 dalje: SZ).</w:t>
      </w:r>
    </w:p>
    <w:p w:rsidRDefault="00BC5677" w:rsidP="001F1245" w:rsidR="00BC5677">
      <w:pPr>
        <w:overflowPunct w:val="false"/>
        <w:ind w:firstLine="708"/>
        <w:jc w:val="both"/>
      </w:pPr>
      <w:r>
        <w:t xml:space="preserve">Na ročištu radi rasprave o uvjetima za otvaranje stečajnog postupka održanom </w:t>
      </w:r>
      <w:r w:rsidR="001F1245">
        <w:t>3</w:t>
      </w:r>
      <w:r>
        <w:t xml:space="preserve">. </w:t>
      </w:r>
      <w:r w:rsidR="001F1245">
        <w:t>srpnja</w:t>
      </w:r>
      <w:r>
        <w:t xml:space="preserve"> 2015., privremeni stečajni upravitelj izlagao je kao u pisanom izvješću koje je sastavni dio spisa predmeta te u bitnome naveo da su kod dužnika ostvareni uvjeti za otvaranje stečajnog postupka ali da dužnik nema dovoljno imovine iz koje bi se podmirili troškovi </w:t>
      </w:r>
      <w:r>
        <w:lastRenderedPageBreak/>
        <w:t xml:space="preserve">stečajnog postupka, te je predložio Sudu da temeljem odredbe čl. 63. SZ-a pozove vjerovnike na solidarnu uplatu predujma troškova stečajnog postupka u visini od </w:t>
      </w:r>
      <w:r w:rsidR="001F1245">
        <w:t>30</w:t>
      </w:r>
      <w:r>
        <w:t>.</w:t>
      </w:r>
      <w:r w:rsidR="001F1245">
        <w:t>000</w:t>
      </w:r>
      <w:r>
        <w:t>,00 kn.</w:t>
      </w:r>
    </w:p>
    <w:p w:rsidRDefault="00BC5677" w:rsidP="00BC5677" w:rsidR="00BC5677">
      <w:pPr>
        <w:overflowPunct w:val="false"/>
        <w:ind w:firstLine="708"/>
        <w:jc w:val="both"/>
      </w:pPr>
      <w:r>
        <w:t>Predlagatelji i zakonski zastupnik dužnika u cijelosti su prihvatili izvješće privremenog stečajnog upravitelja.</w:t>
      </w:r>
    </w:p>
    <w:p w:rsidRDefault="00BC5677" w:rsidP="002E0453" w:rsidR="005F71F8">
      <w:pPr>
        <w:overflowPunct w:val="false"/>
        <w:ind w:firstLine="708"/>
        <w:jc w:val="both"/>
      </w:pPr>
      <w:r>
        <w:t xml:space="preserve">Iz potvrde FINE od </w:t>
      </w:r>
      <w:r w:rsidR="001F1245">
        <w:t>12</w:t>
      </w:r>
      <w:r>
        <w:t xml:space="preserve">. </w:t>
      </w:r>
      <w:r w:rsidR="001F1245">
        <w:t>lipnja</w:t>
      </w:r>
      <w:r>
        <w:t xml:space="preserve"> 2015. utvrđeno je da </w:t>
      </w:r>
      <w:r w:rsidR="001F1245">
        <w:t xml:space="preserve">su svi </w:t>
      </w:r>
      <w:r>
        <w:t>račun</w:t>
      </w:r>
      <w:r w:rsidR="001F1245">
        <w:t>i</w:t>
      </w:r>
      <w:r>
        <w:t xml:space="preserve"> dužnika </w:t>
      </w:r>
      <w:r w:rsidR="001F1245">
        <w:t>zatvoreni.</w:t>
      </w:r>
    </w:p>
    <w:p w:rsidRDefault="005F71F8" w:rsidP="005F71F8" w:rsidR="005F71F8">
      <w:pPr>
        <w:overflowPunct w:val="false"/>
        <w:ind w:firstLine="708"/>
        <w:jc w:val="both"/>
      </w:pPr>
      <w:r>
        <w:t xml:space="preserve">Prema odredbi čl. 63. st.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C95F10" w:rsidP="00200CF6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1F1245">
        <w:t>1114</w:t>
      </w:r>
      <w:r w:rsidR="004E3A3B">
        <w:t>/</w:t>
      </w:r>
      <w:r>
        <w:t>1</w:t>
      </w:r>
      <w:r w:rsidR="00481874">
        <w:t>4</w:t>
      </w:r>
      <w:r>
        <w:t xml:space="preserve"> </w:t>
      </w:r>
      <w:r w:rsidRPr="00CB1210">
        <w:t xml:space="preserve">od </w:t>
      </w:r>
      <w:r w:rsidR="001F1245">
        <w:t>14</w:t>
      </w:r>
      <w:r w:rsidR="008E73DD">
        <w:t>.</w:t>
      </w:r>
      <w:r>
        <w:t xml:space="preserve"> </w:t>
      </w:r>
      <w:r w:rsidR="001F1245">
        <w:t>srpnja</w:t>
      </w:r>
      <w:r w:rsidR="00AB244A">
        <w:t xml:space="preserve"> </w:t>
      </w:r>
      <w:r>
        <w:t>201</w:t>
      </w:r>
      <w:r w:rsidR="00624974">
        <w:t>5</w:t>
      </w:r>
      <w:r>
        <w:t>.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1F1245">
        <w:t>30</w:t>
      </w:r>
      <w:r w:rsidR="007B1932" w:rsidRPr="007B1932">
        <w:t>.</w:t>
      </w:r>
      <w:r w:rsidR="001F1245">
        <w:t>000</w:t>
      </w:r>
      <w:r w:rsidR="007B1932" w:rsidRPr="007B1932">
        <w:t>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DF6A9A" w:rsidP="00DF6A9A" w:rsidR="009A49CE">
      <w:pPr>
        <w:ind w:firstLine="720"/>
        <w:jc w:val="both"/>
      </w:pPr>
      <w:r w:rsidRPr="0053451E">
        <w:t xml:space="preserve">Kako imovina dužnika nije dovoljna za namirenje do sad nastalih troškova postupka, jer dužnik nema imovine iz koje bi se mogli namiriti troškovi stečajnog postupka, </w:t>
      </w:r>
      <w:r>
        <w:t>Sud</w:t>
      </w:r>
      <w:r w:rsidRPr="0053451E">
        <w:t xml:space="preserve"> je  temeljem članka 63. Stečajnog zakona donio odluke kao u izreci rješenja.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681BDC">
        <w:rPr>
          <w:noProof w:val="false"/>
        </w:rPr>
        <w:t>1</w:t>
      </w:r>
      <w:r w:rsidR="00C5790A">
        <w:rPr>
          <w:noProof w:val="false"/>
        </w:rPr>
        <w:t>1</w:t>
      </w:r>
      <w:r w:rsidR="00FC6425" w:rsidRPr="00FC6425">
        <w:rPr>
          <w:noProof w:val="false"/>
        </w:rPr>
        <w:t xml:space="preserve">. </w:t>
      </w:r>
      <w:r w:rsidR="00C5790A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C5790A">
        <w:rPr>
          <w:noProof w:val="false"/>
        </w:rPr>
        <w:t>6</w:t>
      </w:r>
      <w:r w:rsidR="00FC6425" w:rsidRPr="00FC6425">
        <w:rPr>
          <w:noProof w:val="false"/>
        </w:rPr>
        <w:t>.</w:t>
      </w:r>
    </w:p>
    <w:p w:rsidRDefault="0065517E" w:rsidP="005F71F8" w:rsidR="0065517E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DC18CF">
        <w:rPr>
          <w:noProof w:val="false"/>
        </w:rPr>
        <w:t xml:space="preserve"> </w:t>
      </w:r>
    </w:p>
    <w:p w:rsidRDefault="0065517E" w:rsidP="00E4647D" w:rsidR="0065517E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2E73F5" w:rsidR="001F1245">
      <w:pPr>
        <w:rPr>
          <w:noProof w:val="false"/>
        </w:rPr>
      </w:pPr>
    </w:p>
    <w:p w:rsidRDefault="002E73F5" w:rsidP="007A1486" w:rsidR="002E73F5">
      <w:pPr>
        <w:ind w:left="720"/>
      </w:pPr>
    </w:p>
    <w:p w:rsidRDefault="00DC18CF" w:rsidP="00DC18CF" w:rsidR="00DC18CF">
      <w:pPr>
        <w:overflowPunct w:val="false"/>
        <w:jc w:val="both"/>
        <w:rPr>
          <w:noProof w:val="false"/>
        </w:rPr>
      </w:pPr>
      <w:r>
        <w:rPr>
          <w:noProof w:val="false"/>
        </w:rPr>
        <w:t>DNA:</w:t>
      </w:r>
    </w:p>
    <w:p w:rsidRDefault="00DC18CF" w:rsidP="00DC18CF" w:rsidR="00DC18CF">
      <w:pPr>
        <w:numPr>
          <w:ilvl w:val="0"/>
          <w:numId w:val="8"/>
        </w:numPr>
      </w:pPr>
      <w:r>
        <w:t xml:space="preserve">dužniku </w:t>
      </w:r>
    </w:p>
    <w:p w:rsidRDefault="00DC18CF" w:rsidP="00DC18CF" w:rsidR="00DC18CF">
      <w:pPr>
        <w:numPr>
          <w:ilvl w:val="0"/>
          <w:numId w:val="8"/>
        </w:numPr>
      </w:pPr>
      <w:r>
        <w:t>predlagatelju po punomoćniku</w:t>
      </w:r>
    </w:p>
    <w:p w:rsidRDefault="00DC18CF" w:rsidP="00DC18CF" w:rsidR="00DC18CF">
      <w:pPr>
        <w:numPr>
          <w:ilvl w:val="0"/>
          <w:numId w:val="8"/>
        </w:numPr>
      </w:pPr>
      <w:r>
        <w:t>st. upravitelj</w:t>
      </w:r>
    </w:p>
    <w:p w:rsidRDefault="00DC18CF" w:rsidP="00DC18CF" w:rsidR="00DC18CF">
      <w:pPr>
        <w:numPr>
          <w:ilvl w:val="0"/>
          <w:numId w:val="8"/>
        </w:numPr>
      </w:pPr>
      <w:r>
        <w:t>sudski registar po pravomoćnosti - neposredno i elektronski</w:t>
      </w:r>
    </w:p>
    <w:p w:rsidRDefault="00DC18CF" w:rsidP="00DC18CF" w:rsidR="00DC18CF">
      <w:pPr>
        <w:numPr>
          <w:ilvl w:val="0"/>
          <w:numId w:val="8"/>
        </w:numPr>
      </w:pPr>
      <w:r>
        <w:t>e-oglasna ploča suda 8 dana</w:t>
      </w:r>
    </w:p>
    <w:p w:rsidRDefault="00DC18CF" w:rsidP="00DC18CF" w:rsidR="00DC18CF">
      <w:pPr>
        <w:numPr>
          <w:ilvl w:val="0"/>
          <w:numId w:val="8"/>
        </w:numPr>
      </w:pPr>
      <w:r>
        <w:t>FINA</w:t>
      </w:r>
    </w:p>
    <w:p w:rsidRDefault="00DC18CF" w:rsidP="00DC18CF" w:rsidR="00DC18CF">
      <w:pPr>
        <w:numPr>
          <w:ilvl w:val="0"/>
          <w:numId w:val="8"/>
        </w:numPr>
      </w:pPr>
      <w:r>
        <w:t>Porezna uprava</w:t>
      </w:r>
    </w:p>
    <w:p w:rsidRDefault="00DC18CF" w:rsidP="00DC18CF" w:rsidR="00DC18CF">
      <w:pPr>
        <w:numPr>
          <w:ilvl w:val="0"/>
          <w:numId w:val="8"/>
        </w:numPr>
      </w:pPr>
      <w:r>
        <w:t>ŽDO RH Zagreb</w:t>
      </w:r>
    </w:p>
    <w:p w:rsidRDefault="00DC18CF" w:rsidP="007A1486" w:rsidR="00DC18CF" w:rsidRPr="007A1486">
      <w:pPr>
        <w:ind w:left="720"/>
      </w:pPr>
    </w:p>
    <w:p w:rsidRDefault="002E73F5" w:rsidP="002E73F5" w:rsidR="002E73F5" w:rsidRPr="009D23EC"/>
    <w:sectPr w:rsidSect="00806E44" w:rsidR="002E73F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8CF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956E4C">
      <w:t>11</w:t>
    </w:r>
    <w:r w:rsidR="00C5790A">
      <w:t>14</w:t>
    </w:r>
    <w:r w:rsidR="00956E4C"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E73F5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517E"/>
    <w:rsid w:val="006575E1"/>
    <w:rsid w:val="0066126A"/>
    <w:rsid w:val="006639ED"/>
    <w:rsid w:val="00663CDA"/>
    <w:rsid w:val="00664D4A"/>
    <w:rsid w:val="0066706E"/>
    <w:rsid w:val="00667700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2A9"/>
    <w:rsid w:val="00874FFA"/>
    <w:rsid w:val="00875EA6"/>
    <w:rsid w:val="008779E5"/>
    <w:rsid w:val="00877C1F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095F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21DB"/>
    <w:rsid w:val="00BE4922"/>
    <w:rsid w:val="00BE676E"/>
    <w:rsid w:val="00BE797B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2E"/>
    <w:rsid w:val="00DB28CD"/>
    <w:rsid w:val="00DB3671"/>
    <w:rsid w:val="00DB4B43"/>
    <w:rsid w:val="00DB5258"/>
    <w:rsid w:val="00DB6ED4"/>
    <w:rsid w:val="00DC0383"/>
    <w:rsid w:val="00DC0BF9"/>
    <w:rsid w:val="00DC18CF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E7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E7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91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St-1114/2014-17</izvorni_sadrzaj>
    <derivirana_varijabla naziv="DomainObject.Oznaka_1">St-1114/2014-17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2014.</izvorni_sadrzaj>
    <derivirana_varijabla naziv="DomainObject.Predmet.DatumOsnivanja_1">23.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St-1114/2014</izvorni_sadrzaj>
    <derivirana_varijabla naziv="DomainObject.Predmet.OznakaBroj_1">St-1114/2014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EQUITATUS d.o.o.</izvorni_sadrzaj>
    <derivirana_varijabla naziv="DomainObject.Predmet.ProtustrankaFormated_1">  EQUITATUS d.o.o.</derivirana_varijabla>
  </DomainObject.Predmet.ProtustrankaFormated>
  <DomainObject.Predmet.ProtustrankaFormatedOIB>
    <izvorni_sadrzaj>  EQUITATUS d.o.o., OIB 33325458156</izvorni_sadrzaj>
    <derivirana_varijabla naziv="DomainObject.Predmet.ProtustrankaFormatedOIB_1">  EQUITATUS d.o.o., OIB 33325458156</derivirana_varijabla>
  </DomainObject.Predmet.ProtustrankaFormatedOIB>
  <DomainObject.Predmet.ProtustrankaFormatedWithAdress>
    <izvorni_sadrzaj> EQUITATUS d.o.o., Virska 3, 10000 Zagreb</izvorni_sadrzaj>
    <derivirana_varijabla naziv="DomainObject.Predmet.ProtustrankaFormatedWithAdress_1"> EQUITATUS d.o.o., Virska 3, 10000 Zagreb</derivirana_varijabla>
  </DomainObject.Predmet.ProtustrankaFormatedWithAdress>
  <DomainObject.Predmet.ProtustrankaFormatedWithAdressOIB>
    <izvorni_sadrzaj> EQUITATUS d.o.o., OIB 33325458156, Virska 3, 10000 Zagreb</izvorni_sadrzaj>
    <derivirana_varijabla naziv="DomainObject.Predmet.ProtustrankaFormatedWithAdressOIB_1"> EQUITATUS d.o.o., OIB 33325458156, Virska 3, 10000 Zagreb</derivirana_varijabla>
  </DomainObject.Predmet.ProtustrankaFormatedWithAdressOIB>
  <DomainObject.Predmet.ProtustrankaWithAdress>
    <izvorni_sadrzaj>EQUITATUS d.o.o. Virska 3, 10000 Zagreb</izvorni_sadrzaj>
    <derivirana_varijabla naziv="DomainObject.Predmet.ProtustrankaWithAdress_1">EQUITATUS d.o.o. Virska 3, 10000 Zagreb</derivirana_varijabla>
  </DomainObject.Predmet.ProtustrankaWithAdress>
  <DomainObject.Predmet.ProtustrankaWithAdressOIB>
    <izvorni_sadrzaj>EQUITATUS d.o.o., OIB 33325458156, Virska 3, 10000 Zagreb</izvorni_sadrzaj>
    <derivirana_varijabla naziv="DomainObject.Predmet.ProtustrankaWithAdressOIB_1">EQUITATUS d.o.o., OIB 33325458156, Virska 3, 10000 Zagreb</derivirana_varijabla>
  </DomainObject.Predmet.ProtustrankaWithAdressOIB>
  <DomainObject.Predmet.ProtustrankaNazivFormated>
    <izvorni_sadrzaj>EQUITATUS d.o.o.</izvorni_sadrzaj>
    <derivirana_varijabla naziv="DomainObject.Predmet.ProtustrankaNazivFormated_1">EQUITATUS d.o.o.</derivirana_varijabla>
  </DomainObject.Predmet.ProtustrankaNazivFormated>
  <DomainObject.Predmet.ProtustrankaNazivFormatedOIB>
    <izvorni_sadrzaj>EQUITATUS d.o.o., OIB 33325458156</izvorni_sadrzaj>
    <derivirana_varijabla naziv="DomainObject.Predmet.ProtustrankaNazivFormatedOIB_1">EQUITATUS d.o.o., OIB 33325458156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Zajović zastupanog po punomoćniku Goran Obradović; VJEROVNICI</izvorni_sadrzaj>
    <derivirana_varijabla naziv="DomainObject.Predmet.StrankaFormated_1">  Slavica Zajović zastupanog po punomoćniku Goran Obradović; VJEROVNICI</derivirana_varijabla>
  </DomainObject.Predmet.StrankaFormated>
  <DomainObject.Predmet.StrankaFormatedOIB>
    <izvorni_sadrzaj>  Slavica Zajović, OIB 03131606860 zastupanog po punomoćniku Goran Obradović; VJEROVNICI</izvorni_sadrzaj>
    <derivirana_varijabla naziv="DomainObject.Predmet.StrankaFormatedOIB_1">  Slavica Zajović, OIB 03131606860 zastupanog po punomoćniku Goran Obradović; VJEROVNICI</derivirana_varijabla>
  </DomainObject.Predmet.StrankaFormatedOIB>
  <DomainObject.Predmet.StrankaFormatedWithAdress>
    <izvorni_sadrzaj> Slavica Zajović, Virska 3, 10000 Zagreb zastupanog po punomoćniku Goran Obradović; VJEROVNICI</izvorni_sadrzaj>
    <derivirana_varijabla naziv="DomainObject.Predmet.StrankaFormatedWithAdress_1"> Slavica Zajović, Virska 3, 10000 Zagreb zastupanog po punomoćniku Goran Obradović; VJEROVNICI</derivirana_varijabla>
  </DomainObject.Predmet.StrankaFormatedWithAdress>
  <DomainObject.Predmet.StrankaFormatedWithAdressOIB>
    <izvorni_sadrzaj> Slavica Zajović, OIB 03131606860, Virska 3, 10000 Zagreb zastupanog po punomoćniku Goran Obradović; VJEROVNICI</izvorni_sadrzaj>
    <derivirana_varijabla naziv="DomainObject.Predmet.StrankaFormatedWithAdressOIB_1"> Slavica Zajović, OIB 03131606860, Virska 3, 10000 Zagreb zastupanog po punomoćniku Goran Obradović; VJEROVNICI</derivirana_varijabla>
  </DomainObject.Predmet.StrankaFormatedWithAdressOIB>
  <DomainObject.Predmet.StrankaWithAdress>
    <izvorni_sadrzaj>Slavica Zajović Virska 3,10000 Zagreb,VJEROVNICI </izvorni_sadrzaj>
    <derivirana_varijabla naziv="DomainObject.Predmet.StrankaWithAdress_1">Slavica Zajović Virska 3,10000 Zagreb,VJEROVNICI </derivirana_varijabla>
  </DomainObject.Predmet.StrankaWithAdress>
  <DomainObject.Predmet.StrankaWithAdressOIB>
    <izvorni_sadrzaj>Slavica Zajović, OIB 03131606860, Virska 3,10000 Zagreb,VJEROVNICI</izvorni_sadrzaj>
    <derivirana_varijabla naziv="DomainObject.Predmet.StrankaWithAdressOIB_1">Slavica Zajović, OIB 03131606860, Virska 3,10000 Zagreb,VJEROVNICI</derivirana_varijabla>
  </DomainObject.Predmet.StrankaWithAdressOIB>
  <DomainObject.Predmet.StrankaNazivFormated>
    <izvorni_sadrzaj>Slavica Zajović,VJEROVNICI</izvorni_sadrzaj>
    <derivirana_varijabla naziv="DomainObject.Predmet.StrankaNazivFormated_1">Slavica Zajović,VJEROVNICI</derivirana_varijabla>
  </DomainObject.Predmet.StrankaNazivFormated>
  <DomainObject.Predmet.StrankaNazivFormatedOIB>
    <izvorni_sadrzaj>Slavica Zajović, OIB 03131606860,VJEROVNICI</izvorni_sadrzaj>
    <derivirana_varijabla naziv="DomainObject.Predmet.StrankaNazivFormatedOIB_1">Slavica Zajović, OIB 03131606860,VJEROVNICI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Slavica Zajović zastupanog po punomoćniku Goran Obradović</item>
      <item>VJEROVNICI</item>
    </izvorni_sadrzaj>
    <derivirana_varijabla naziv="DomainObject.Predmet.StrankaListFormated_1">
      <item>Slavica Zajović zastupanog po punomoćniku Goran Obradović</item>
      <item>VJEROVNICI</item>
    </derivirana_varijabla>
  </DomainObject.Predmet.StrankaListFormated>
  <DomainObject.Predmet.StrankaListFormatedOIB>
    <izvorni_sadrzaj>
      <item>Slavica Zajović, OIB 03131606860 zastupanog po punomoćniku Goran Obradović</item>
      <item>VJEROVNICI</item>
    </izvorni_sadrzaj>
    <derivirana_varijabla naziv="DomainObject.Predmet.StrankaListFormatedOIB_1">
      <item>Slavica Zajović, OIB 03131606860 zastupanog po punomoćniku Goran Obradović</item>
      <item>VJEROVNICI</item>
    </derivirana_varijabla>
  </DomainObject.Predmet.StrankaListFormatedOIB>
  <DomainObject.Predmet.StrankaListFormatedWithAdress>
    <izvorni_sadrzaj>
      <item>Slavica Zajović, Virska 3, 10000 Zagreb zastupanog po punomoćniku Goran Obradović</item>
      <item>VJEROVNICI</item>
    </izvorni_sadrzaj>
    <derivirana_varijabla naziv="DomainObject.Predmet.StrankaListFormatedWithAdress_1">
      <item>Slavica Zajović, Virska 3, 10000 Zagreb zastupanog po punomoćniku Goran Obradović</item>
      <item>VJEROVNICI</item>
    </derivirana_varijabla>
  </DomainObject.Predmet.StrankaListFormatedWithAdress>
  <DomainObject.Predmet.StrankaListFormatedWithAdressOIB>
    <izvorni_sadrzaj>
      <item>Slavica Zajović, OIB 03131606860, Virska 3, 10000 Zagreb zastupanog po punomoćniku Goran Obradović</item>
      <item>VJEROVNICI</item>
    </izvorni_sadrzaj>
    <derivirana_varijabla naziv="DomainObject.Predmet.StrankaListFormatedWithAdressOIB_1">
      <item>Slavica Zajović, OIB 03131606860, Virska 3, 10000 Zagreb zastupanog po punomoćniku Goran Obradović</item>
      <item>VJEROVNICI</item>
    </derivirana_varijabla>
  </DomainObject.Predmet.StrankaListFormatedWithAdressOIB>
  <DomainObject.Predmet.StrankaListNazivFormated>
    <izvorni_sadrzaj>
      <item>Slavica Zajović</item>
      <item>VJEROVNICI</item>
    </izvorni_sadrzaj>
    <derivirana_varijabla naziv="DomainObject.Predmet.StrankaListNazivFormated_1">
      <item>Slavica Zajović</item>
      <item>VJEROVNICI</item>
    </derivirana_varijabla>
  </DomainObject.Predmet.StrankaListNazivFormated>
  <DomainObject.Predmet.StrankaListNazivFormatedOIB>
    <izvorni_sadrzaj>
      <item>Slavica Zajović, OIB 03131606860</item>
      <item>VJEROVNICI</item>
    </izvorni_sadrzaj>
    <derivirana_varijabla naziv="DomainObject.Predmet.StrankaListNazivFormatedOIB_1">
      <item>Slavica Zajović, OIB 03131606860</item>
      <item>VJEROVNICI</item>
    </derivirana_varijabla>
  </DomainObject.Predmet.StrankaListNazivFormatedOIB>
  <DomainObject.Predmet.ProtuStrankaListFormated>
    <izvorni_sadrzaj>
      <item>EQUITATUS d.o.o.</item>
    </izvorni_sadrzaj>
    <derivirana_varijabla naziv="DomainObject.Predmet.ProtuStrankaListFormated_1">
      <item>EQUITATUS d.o.o.</item>
    </derivirana_varijabla>
  </DomainObject.Predmet.ProtuStrankaListFormated>
  <DomainObject.Predmet.ProtuStrankaListFormatedOIB>
    <izvorni_sadrzaj>
      <item>EQUITATUS d.o.o., OIB 33325458156</item>
    </izvorni_sadrzaj>
    <derivirana_varijabla naziv="DomainObject.Predmet.ProtuStrankaListFormatedOIB_1">
      <item>EQUITATUS d.o.o., OIB 33325458156</item>
    </derivirana_varijabla>
  </DomainObject.Predmet.ProtuStrankaListFormatedOIB>
  <DomainObject.Predmet.ProtuStrankaListFormatedWithAdress>
    <izvorni_sadrzaj>
      <item>EQUITATUS d.o.o., Virska 3, 10000 Zagreb</item>
    </izvorni_sadrzaj>
    <derivirana_varijabla naziv="DomainObject.Predmet.ProtuStrankaListFormatedWithAdress_1">
      <item>EQUITATUS d.o.o., Virska 3, 10000 Zagreb</item>
    </derivirana_varijabla>
  </DomainObject.Predmet.ProtuStrankaListFormatedWithAdress>
  <DomainObject.Predmet.ProtuStrankaListFormatedWithAdressOIB>
    <izvorni_sadrzaj>
      <item>EQUITATUS d.o.o., OIB 33325458156, Virska 3, 10000 Zagreb</item>
    </izvorni_sadrzaj>
    <derivirana_varijabla naziv="DomainObject.Predmet.ProtuStrankaListFormatedWithAdressOIB_1">
      <item>EQUITATUS d.o.o., OIB 33325458156, Virska 3, 10000 Zagreb</item>
    </derivirana_varijabla>
  </DomainObject.Predmet.ProtuStrankaListFormatedWithAdressOIB>
  <DomainObject.Predmet.ProtuStrankaListNazivFormated>
    <izvorni_sadrzaj>
      <item>EQUITATUS d.o.o.</item>
    </izvorni_sadrzaj>
    <derivirana_varijabla naziv="DomainObject.Predmet.ProtuStrankaListNazivFormated_1">
      <item>EQUITATUS d.o.o.</item>
    </derivirana_varijabla>
  </DomainObject.Predmet.ProtuStrankaListNazivFormated>
  <DomainObject.Predmet.ProtuStrankaListNazivFormatedOIB>
    <izvorni_sadrzaj>
      <item>EQUITATUS d.o.o., OIB 33325458156</item>
    </izvorni_sadrzaj>
    <derivirana_varijabla naziv="DomainObject.Predmet.ProtuStrankaListNazivFormatedOIB_1">
      <item>EQUITATUS d.o.o., OIB 33325458156</item>
    </derivirana_varijabla>
  </DomainObject.Predmet.ProtuStrankaListNazivFormatedOIB>
  <DomainObject.Predmet.OstaliListFormated>
    <izvorni_sadrzaj>
      <item>Goran Obradović punomoćnik sudionika u postupku Slavica Zajović</item>
      <item>ANTE DRAGIĆEVIĆ</item>
      <item>BOŽIDAR ŠOIĆ</item>
      <item>FINA ZAGREB</item>
      <item>Min.rada i mirovinskog sustava, Inspektorat rada</item>
    </izvorni_sadrzaj>
    <derivirana_varijabla naziv="DomainObject.Predmet.OstaliListFormated_1">
      <item>Goran Obradović punomoćnik sudionika u postupku Slavica Zajović</item>
      <item>ANTE DRAGIĆEVIĆ</item>
      <item>BOŽIDAR ŠOIĆ</item>
      <item>FINA ZAGREB</item>
      <item>Min.rada i mirovinskog sustava, Inspektorat rada</item>
    </derivirana_varijabla>
  </DomainObject.Predmet.OstaliListFormated>
  <DomainObject.Predmet.OstaliListFormatedOIB>
    <izvorni_sadrzaj>
      <item>Goran Obradović punomoćnik sudionika u postupku Slavica Zajović</item>
      <item>ANTE DRAGIĆEVIĆ, OIB 74126068971</item>
      <item>BOŽIDAR ŠOIĆ, OIB 26653127018</item>
      <item>FINA ZAGREB</item>
      <item>Min.rada i mirovinskog sustava, Inspektorat rada</item>
    </izvorni_sadrzaj>
    <derivirana_varijabla naziv="DomainObject.Predmet.OstaliListFormatedOIB_1">
      <item>Goran Obradović punomoćnik sudionika u postupku Slavica Zajović</item>
      <item>ANTE DRAGIĆEVIĆ, OIB 74126068971</item>
      <item>BOŽIDAR ŠOIĆ, OIB 26653127018</item>
      <item>FINA ZAGREB</item>
      <item>Min.rada i mirovinskog sustava, Inspektorat rada</item>
    </derivirana_varijabla>
  </DomainObject.Predmet.OstaliListFormatedOIB>
  <DomainObject.Predmet.OstaliListFormatedWithAdress>
    <izvorni_sadrzaj>
      <item>Goran Obradović, III Vrbik 9, 10000 Zagreb punomoćnik sudionika u postupku Slavica Zajović</item>
      <item>ANTE DRAGIĆEVIĆ, Selska cesta 90d, 10000 Zagreb</item>
      <item>BOŽIDAR ŠOIĆ, Virska 3, 10000 Zagreb</item>
      <item>FINA ZAGREB</item>
      <item>Min.rada i mirovinskog sustava, Inspektorat rada, Prilaz Ivana Visine 1-3, 10000 Zagreb</item>
    </izvorni_sadrzaj>
    <derivirana_varijabla naziv="DomainObject.Predmet.OstaliListFormatedWithAdress_1">
      <item>Goran Obradović, III Vrbik 9, 10000 Zagreb punomoćnik sudionika u postupku Slavica Zajović</item>
      <item>ANTE DRAGIĆEVIĆ, Selska cesta 90d, 10000 Zagreb</item>
      <item>BOŽIDAR ŠOIĆ, Virska 3, 10000 Zagreb</item>
      <item>FINA ZAGREB</item>
      <item>Min.rada i mirovinskog sustava, Inspektorat rada, Prilaz Ivana Visine 1-3, 10000 Zagreb</item>
    </derivirana_varijabla>
  </DomainObject.Predmet.OstaliListFormatedWithAdress>
  <DomainObject.Predmet.OstaliListFormatedWithAdressOIB>
    <izvorni_sadrzaj>
      <item>Goran Obradović, III Vrbik 9, 10000 Zagreb punomoćnik sudionika u postupku Slavica Zajović</item>
      <item>ANTE DRAGIĆEVIĆ, OIB 74126068971, Selska cesta 90d, 10000 Zagreb</item>
      <item>BOŽIDAR ŠOIĆ, OIB 26653127018, Virska 3, 10000 Zagreb</item>
      <item>FINA ZAGREB</item>
      <item>Min.rada i mirovinskog sustava, Inspektorat rada, Prilaz Ivana Visine 1-3, 10000 Zagreb</item>
    </izvorni_sadrzaj>
    <derivirana_varijabla naziv="DomainObject.Predmet.OstaliListFormatedWithAdressOIB_1">
      <item>Goran Obradović, III Vrbik 9, 10000 Zagreb punomoćnik sudionika u postupku Slavica Zajović</item>
      <item>ANTE DRAGIĆEVIĆ, OIB 74126068971, Selska cesta 90d, 10000 Zagreb</item>
      <item>BOŽIDAR ŠOIĆ, OIB 26653127018, Virska 3, 10000 Zagreb</item>
      <item>FINA ZAGREB</item>
      <item>Min.rada i mirovinskog sustava, Inspektorat rada, Prilaz Ivana Visine 1-3, 10000 Zagreb</item>
    </derivirana_varijabla>
  </DomainObject.Predmet.OstaliListFormatedWithAdressOIB>
  <DomainObject.Predmet.OstaliListNazivFormated>
    <izvorni_sadrzaj>
      <item>Goran Obradović</item>
      <item>ANTE DRAGIĆEVIĆ</item>
      <item>BOŽIDAR ŠOIĆ</item>
      <item>FINA ZAGREB</item>
      <item>Min.rada i mirovinskog sustava, Inspektorat rada</item>
    </izvorni_sadrzaj>
    <derivirana_varijabla naziv="DomainObject.Predmet.OstaliListNazivFormated_1">
      <item>Goran Obradović</item>
      <item>ANTE DRAGIĆEVIĆ</item>
      <item>BOŽIDAR ŠOIĆ</item>
      <item>FINA ZAGREB</item>
      <item>Min.rada i mirovinskog sustava, Inspektorat rada</item>
    </derivirana_varijabla>
  </DomainObject.Predmet.OstaliListNazivFormated>
  <DomainObject.Predmet.OstaliListNazivFormatedOIB>
    <izvorni_sadrzaj>
      <item>Goran Obradović</item>
      <item>ANTE DRAGIĆEVIĆ, OIB 74126068971</item>
      <item>BOŽIDAR ŠOIĆ, OIB 26653127018</item>
      <item>FINA ZAGREB</item>
      <item>Min.rada i mirovinskog sustava, Inspektorat rada</item>
    </izvorni_sadrzaj>
    <derivirana_varijabla naziv="DomainObject.Predmet.OstaliListNazivFormatedOIB_1">
      <item>Goran Obradović</item>
      <item>ANTE DRAGIĆEVIĆ, OIB 74126068971</item>
      <item>BOŽIDAR ŠOIĆ, OIB 26653127018</item>
      <item>FINA ZAGREB</item>
      <item>Min.rada i mirovinskog sustava, Inspektorat rada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St-1114/2014-17</izvorni_sadrzaj>
    <derivirana_varijabla naziv="DomainObject.PoslovniBrojDokumenta_1">St-1114/2014-17</derivirana_varijabla>
  </DomainObject.PoslovniBrojDokumenta>
  <DomainObject.Predmet.StrankaIDrugi>
    <izvorni_sadrzaj>Slavica Zajović i dr.</izvorni_sadrzaj>
    <derivirana_varijabla naziv="DomainObject.Predmet.StrankaIDrugi_1">Slavica Zajović i dr.</derivirana_varijabla>
  </DomainObject.Predmet.StrankaIDrugi>
  <DomainObject.Predmet.ProtustrankaIDrugi>
    <izvorni_sadrzaj>EQUITATUS d.o.o.</izvorni_sadrzaj>
    <derivirana_varijabla naziv="DomainObject.Predmet.ProtustrankaIDrugi_1">EQUITATUS d.o.o.</derivirana_varijabla>
  </DomainObject.Predmet.ProtustrankaIDrugi>
  <DomainObject.Predmet.StrankaIDrugiAdressOIB>
    <izvorni_sadrzaj>Slavica Zajović, OIB 03131606860, Virska 3, 10000 Zagreb i dr.</izvorni_sadrzaj>
    <derivirana_varijabla naziv="DomainObject.Predmet.StrankaIDrugiAdressOIB_1">Slavica Zajović, OIB 03131606860, Virska 3, 10000 Zagreb i dr.</derivirana_varijabla>
  </DomainObject.Predmet.StrankaIDrugiAdressOIB>
  <DomainObject.Predmet.ProtustrankaIDrugiAdressOIB>
    <izvorni_sadrzaj>EQUITATUS d.o.o., OIB 33325458156, Virska 3, 10000 Zagreb</izvorni_sadrzaj>
    <derivirana_varijabla naziv="DomainObject.Predmet.ProtustrankaIDrugiAdressOIB_1">EQUITATUS d.o.o., OIB 33325458156, Virska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Zajović</item>
      <item>EQUITATUS d.o.o.</item>
      <item>Goran Obradović</item>
      <item>ANTE DRAGIĆEVIĆ</item>
      <item>BOŽIDAR ŠOIĆ</item>
      <item>FINA ZAGREB</item>
      <item>Min.rada i mirovinskog sustava, Inspektorat rada</item>
      <item>VJEROVNICI</item>
    </izvorni_sadrzaj>
    <derivirana_varijabla naziv="DomainObject.Predmet.SudioniciListNaziv_1">
      <item>Slavica Zajović</item>
      <item>EQUITATUS d.o.o.</item>
      <item>Goran Obradović</item>
      <item>ANTE DRAGIĆEVIĆ</item>
      <item>BOŽIDAR ŠOIĆ</item>
      <item>FINA ZAGREB</item>
      <item>Min.rada i mirovinskog sustava, Inspektorat rada</item>
      <item>VJEROVNICI</item>
    </derivirana_varijabla>
  </DomainObject.Predmet.SudioniciListNaziv>
  <DomainObject.Predmet.SudioniciListAdressOIB>
    <izvorni_sadrzaj>
      <item>Slavica Zajović, OIB 03131606860, Virska 3,10000 Zagreb</item>
      <item>EQUITATUS d.o.o., OIB 33325458156, Virska 3,10000 Zagreb</item>
      <item>Goran Obradović, III Vrbik 9,10000 Zagreb</item>
      <item>ANTE DRAGIĆEVIĆ, OIB 74126068971, Selska cesta 90d,10000 Zagreb</item>
      <item>BOŽIDAR ŠOIĆ, OIB 26653127018, Virska 3,10000 Zagreb</item>
      <item>FINA ZAGREB</item>
      <item>Min.rada i mirovinskog sustava, Inspektorat rada, Prilaz Ivana Visine 1-3,10000 Zagreb</item>
      <item>VJEROVNICI</item>
    </izvorni_sadrzaj>
    <derivirana_varijabla naziv="DomainObject.Predmet.SudioniciListAdressOIB_1">
      <item>Slavica Zajović, OIB 03131606860, Virska 3,10000 Zagreb</item>
      <item>EQUITATUS d.o.o., OIB 33325458156, Virska 3,10000 Zagreb</item>
      <item>Goran Obradović, III Vrbik 9,10000 Zagreb</item>
      <item>ANTE DRAGIĆEVIĆ, OIB 74126068971, Selska cesta 90d,10000 Zagreb</item>
      <item>BOŽIDAR ŠOIĆ, OIB 26653127018, Virska 3,10000 Zagreb</item>
      <item>FINA ZAGREB</item>
      <item>Min.rada i mirovinskog sustava, Inspektorat rada, Prilaz Ivana Visine 1-3,10000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03131606860</item>
      <item>, OIB 33325458156</item>
      <item>, OIB null</item>
      <item>, OIB 74126068971</item>
      <item>, OIB 26653127018</item>
      <item>, OIB null</item>
      <item>, OIB null</item>
      <item>, OIB null</item>
    </izvorni_sadrzaj>
    <derivirana_varijabla naziv="DomainObject.Predmet.SudioniciListNazivOIB_1">
      <item>, OIB 03131606860</item>
      <item>, OIB 33325458156</item>
      <item>, OIB null</item>
      <item>, OIB 74126068971</item>
      <item>, OIB 26653127018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679</properties:Words>
  <properties:Characters>3674</properties:Characters>
  <properties:Lines>88</properties:Lines>
  <properties:Paragraphs>38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2016-01-08T09:28:00Z</dcterms:created>
  <dc:creator>novakb</dc:creator>
  <cp:lastModifiedBy>Ivana Stampf</cp:lastModifiedBy>
  <cp:lastPrinted>2013-08-26T14:50:00Z</cp:lastPrinted>
  <dcterms:modified xmlns:xsi="http://www.w3.org/2001/XMLSchema-instance" xsi:type="dcterms:W3CDTF">2016-01-11T08:58:00Z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St-1114/2014-17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