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80373" w14:paraId="4980373" w:rsidRDefault="00887A0F" w:rsidP="00887A0F" w:rsidR="00887A0F" w:rsidRPr="00A0759C">
      <w:pPr>
        <w15:collapsed w:val="false"/>
        <w:rPr>
          <w:b/>
          <w:sz w:val="16"/>
          <w:szCs w:val="16"/>
        </w:rPr>
      </w:pPr>
      <w:bookmarkStart w:name="_GoBack" w:id="0"/>
      <w:bookmarkEnd w:id="0"/>
      <w:r>
        <w:rPr>
          <w:b/>
          <w:sz w:val="16"/>
          <w:szCs w:val="16"/>
        </w:rPr>
        <w:t xml:space="preserve">                    </w:t>
      </w:r>
      <w:r w:rsidRPr="002D7633">
        <w:rPr>
          <w:b/>
          <w:sz w:val="16"/>
          <w:szCs w:val="16"/>
        </w:rPr>
        <w:t xml:space="preserve">     </w:t>
      </w:r>
      <w:r>
        <w:rPr>
          <w:b/>
          <w:sz w:val="16"/>
          <w:szCs w:val="16"/>
        </w:rPr>
        <w:t xml:space="preserve"> </w:t>
      </w:r>
      <w:r w:rsidRPr="002D7633">
        <w:rPr>
          <w:b/>
          <w:sz w:val="16"/>
          <w:szCs w:val="16"/>
        </w:rPr>
        <w:t xml:space="preserve"> </w:t>
      </w:r>
      <w:r>
        <w:rPr>
          <w:b/>
          <w:sz w:val="16"/>
          <w:szCs w:val="16"/>
        </w:rPr>
        <w:t xml:space="preserve"> </w:t>
      </w:r>
      <w:r>
        <w:rPr>
          <w:b/>
          <w:noProof/>
          <w:sz w:val="16"/>
          <w:szCs w:val="16"/>
        </w:rPr>
        <w:drawing>
          <wp:inline distR="0" distL="0" distB="0" distT="0">
            <wp:extent cy="673100" cx="526415"/>
            <wp:effectExtent b="0" r="6985" t="0" l="0"/>
            <wp:docPr descr="HR 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10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7633">
        <w:rPr>
          <w:b/>
          <w:sz w:val="16"/>
          <w:szCs w:val="16"/>
        </w:rPr>
        <w:t xml:space="preserve">                   </w:t>
      </w:r>
      <w:r w:rsidRPr="002D7633">
        <w:rPr>
          <w:b/>
        </w:rPr>
        <w:t xml:space="preserve">                                         </w:t>
      </w:r>
    </w:p>
    <w:p w:rsidRDefault="00887A0F" w:rsidP="00887A0F" w:rsidR="00887A0F" w:rsidRPr="0047448E">
      <w:r w:rsidRPr="0047448E">
        <w:t xml:space="preserve">   </w:t>
      </w:r>
      <w:r>
        <w:t xml:space="preserve"> </w:t>
      </w:r>
      <w:r w:rsidRPr="0047448E">
        <w:t xml:space="preserve">REPUBLIKA HRVATSKA </w:t>
      </w:r>
      <w:r w:rsidRPr="0047448E">
        <w:tab/>
      </w:r>
      <w:r w:rsidRPr="0047448E">
        <w:tab/>
      </w:r>
      <w:r w:rsidRPr="0047448E">
        <w:tab/>
      </w:r>
      <w:r w:rsidRPr="0047448E">
        <w:tab/>
      </w:r>
      <w:r w:rsidRPr="0047448E">
        <w:tab/>
      </w:r>
      <w:r>
        <w:tab/>
        <w:t xml:space="preserve">     2 St-334/20</w:t>
      </w:r>
      <w:r w:rsidRPr="000F1E89">
        <w:t>1</w:t>
      </w:r>
      <w:r>
        <w:t>7</w:t>
      </w:r>
      <w:r w:rsidRPr="000F1E89">
        <w:t>-</w:t>
      </w:r>
      <w:r w:rsidR="00DC0AA2">
        <w:t>23</w:t>
      </w:r>
    </w:p>
    <w:p w:rsidRDefault="00887A0F" w:rsidP="00887A0F" w:rsidR="00887A0F">
      <w:r w:rsidRPr="0047448E">
        <w:t xml:space="preserve"> TRGOVAČKI SUD U </w:t>
      </w:r>
      <w:r>
        <w:t xml:space="preserve">PAZINU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</w:t>
      </w:r>
    </w:p>
    <w:p w:rsidRDefault="00887A0F" w:rsidP="00887A0F" w:rsidR="00887A0F" w:rsidRPr="0047448E">
      <w:r>
        <w:t xml:space="preserve">     52000 PAZIN, </w:t>
      </w:r>
      <w:proofErr w:type="spellStart"/>
      <w:r>
        <w:t>Dršćevka</w:t>
      </w:r>
      <w:proofErr w:type="spellEnd"/>
      <w:r>
        <w:t xml:space="preserve"> 1</w:t>
      </w:r>
      <w:r>
        <w:tab/>
      </w:r>
      <w:r>
        <w:tab/>
      </w:r>
      <w:r>
        <w:tab/>
      </w:r>
      <w:r>
        <w:tab/>
      </w:r>
      <w:r>
        <w:tab/>
        <w:t xml:space="preserve">    </w:t>
      </w:r>
    </w:p>
    <w:p w:rsidRDefault="00887A0F" w:rsidP="00887A0F" w:rsidR="00887A0F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 w:rsidRPr="000A5889">
      <w:pPr>
        <w:jc w:val="both"/>
      </w:pPr>
    </w:p>
    <w:p w:rsidRDefault="00887A0F" w:rsidP="00887A0F" w:rsidR="00887A0F" w:rsidRPr="00F02253">
      <w:pPr>
        <w:ind w:firstLine="708"/>
        <w:jc w:val="both"/>
      </w:pPr>
      <w:r w:rsidRPr="000A5889">
        <w:t xml:space="preserve">Trgovački sud u Pazinu, po stečajnom sucu Adrijani Labinjan Skok, </w:t>
      </w:r>
      <w:r>
        <w:t>u stečajnom postupku</w:t>
      </w:r>
      <w:r w:rsidRPr="000A5889">
        <w:t xml:space="preserve"> nad </w:t>
      </w:r>
      <w:r w:rsidR="00DC0AA2" w:rsidRPr="008224A3">
        <w:t xml:space="preserve">stečajnim dužnikom </w:t>
      </w:r>
      <w:r w:rsidR="00DC0AA2" w:rsidRPr="00BE3FCA">
        <w:t>EMI – TOURS d.o.o.</w:t>
      </w:r>
      <w:r w:rsidR="00DC0AA2">
        <w:t xml:space="preserve"> u stečaju</w:t>
      </w:r>
      <w:r w:rsidR="00DC0AA2" w:rsidRPr="00BE3FCA">
        <w:t>, Pula, Trg I istarske brigade 10, OIB: 70056070218</w:t>
      </w:r>
      <w:r w:rsidRPr="00F02253">
        <w:t xml:space="preserve">, </w:t>
      </w:r>
      <w:r w:rsidR="00DC0AA2">
        <w:t>22. prosinca</w:t>
      </w:r>
      <w:r w:rsidRPr="000F1E89">
        <w:t xml:space="preserve"> 2017. doni</w:t>
      </w:r>
      <w:r w:rsidRPr="00F02253">
        <w:t>o je slijedeći</w:t>
      </w:r>
    </w:p>
    <w:p w:rsidRDefault="00887A0F" w:rsidP="00887A0F" w:rsidR="00887A0F" w:rsidRPr="00F02253">
      <w:pPr>
        <w:jc w:val="both"/>
      </w:pPr>
    </w:p>
    <w:p w:rsidRDefault="00887A0F" w:rsidP="00887A0F" w:rsidR="00887A0F" w:rsidRPr="00F02253"/>
    <w:p w:rsidRDefault="00887A0F" w:rsidP="00887A0F" w:rsidR="00887A0F" w:rsidRPr="00F02253">
      <w:pPr>
        <w:jc w:val="center"/>
      </w:pPr>
      <w:r w:rsidRPr="00F02253">
        <w:t xml:space="preserve">Z A K LJ U Č A K </w:t>
      </w:r>
    </w:p>
    <w:p w:rsidRDefault="00887A0F" w:rsidP="00887A0F" w:rsidR="00887A0F" w:rsidRPr="00F02253"/>
    <w:p w:rsidRDefault="00887A0F" w:rsidP="00887A0F" w:rsidR="00887A0F" w:rsidRPr="00F02253"/>
    <w:p w:rsidRDefault="00887A0F" w:rsidP="00887A0F" w:rsidR="00887A0F">
      <w:pPr>
        <w:jc w:val="both"/>
      </w:pPr>
      <w:r>
        <w:tab/>
        <w:t>I.</w:t>
      </w:r>
      <w:r>
        <w:tab/>
        <w:t>Stečajni upravitelj podnio je prijavu o nedostatnosti stečajne mase u stečajnom postupku</w:t>
      </w:r>
      <w:r w:rsidRPr="00862BED">
        <w:t xml:space="preserve"> </w:t>
      </w:r>
      <w:r w:rsidRPr="000A5889">
        <w:t xml:space="preserve">nad </w:t>
      </w:r>
      <w:r w:rsidR="002F20B9" w:rsidRPr="008224A3">
        <w:t xml:space="preserve">stečajnim dužnikom </w:t>
      </w:r>
      <w:r w:rsidR="002F20B9" w:rsidRPr="00BE3FCA">
        <w:t>EMI – TOURS d.o.o.</w:t>
      </w:r>
      <w:r w:rsidR="002F20B9">
        <w:t xml:space="preserve"> u stečaju</w:t>
      </w:r>
      <w:r w:rsidR="002F20B9" w:rsidRPr="00BE3FCA">
        <w:t>, Pula, Trg I istarske brigade 10, OIB: 70056070218</w:t>
      </w:r>
      <w:r>
        <w:t>, koja se objavljuje na e-Oglasnoj ploči ovoga suda.</w:t>
      </w:r>
    </w:p>
    <w:p w:rsidRDefault="00887A0F" w:rsidP="00887A0F" w:rsidR="00887A0F">
      <w:pPr>
        <w:jc w:val="both"/>
      </w:pPr>
    </w:p>
    <w:p w:rsidRDefault="00887A0F" w:rsidP="00887A0F" w:rsidR="00887A0F" w:rsidRPr="00F02253">
      <w:pPr>
        <w:jc w:val="both"/>
      </w:pPr>
      <w:r>
        <w:tab/>
        <w:t>II.</w:t>
      </w:r>
      <w:r>
        <w:tab/>
        <w:t>Stečajni vjerovnici i vjerovnici ostalih obveza stečajne mase mogu se očitovati o prijavi.</w:t>
      </w:r>
    </w:p>
    <w:p w:rsidRDefault="00887A0F" w:rsidP="00887A0F" w:rsidR="00887A0F" w:rsidRPr="00F02253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 w:rsidRPr="00F02253">
      <w:pPr>
        <w:jc w:val="both"/>
      </w:pPr>
    </w:p>
    <w:p w:rsidRDefault="00887A0F" w:rsidP="00887A0F" w:rsidR="00887A0F" w:rsidRPr="000F1E89">
      <w:pPr>
        <w:jc w:val="center"/>
      </w:pPr>
      <w:r w:rsidRPr="00F02253">
        <w:t>U Pazi</w:t>
      </w:r>
      <w:r w:rsidRPr="000F1E89">
        <w:t xml:space="preserve">nu </w:t>
      </w:r>
      <w:r w:rsidR="002F20B9">
        <w:t>22. prosinca</w:t>
      </w:r>
      <w:r>
        <w:t xml:space="preserve"> </w:t>
      </w:r>
      <w:r w:rsidRPr="000F1E89">
        <w:t>2017.</w:t>
      </w:r>
    </w:p>
    <w:p w:rsidRDefault="00887A0F" w:rsidP="00887A0F" w:rsidR="00887A0F" w:rsidRPr="00F02253">
      <w:pPr>
        <w:jc w:val="both"/>
      </w:pP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  <w:r w:rsidRPr="00F02253">
        <w:tab/>
      </w:r>
    </w:p>
    <w:p w:rsidRDefault="00887A0F" w:rsidP="00887A0F" w:rsidR="00887A0F" w:rsidRPr="00F02253">
      <w:pPr>
        <w:jc w:val="both"/>
      </w:pPr>
    </w:p>
    <w:p w:rsidRDefault="00887A0F" w:rsidP="00887A0F" w:rsidR="00887A0F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>
        <w:t xml:space="preserve">      </w:t>
      </w:r>
      <w:r w:rsidR="002F20B9">
        <w:t xml:space="preserve">  </w:t>
      </w:r>
      <w:r>
        <w:t>Stečajna sutkinja</w:t>
      </w:r>
    </w:p>
    <w:p w:rsidRDefault="00887A0F" w:rsidP="00887A0F" w:rsidR="00887A0F" w:rsidRPr="002848A4">
      <w:pPr>
        <w:jc w:val="both"/>
      </w:pP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</w:r>
      <w:r w:rsidRPr="002848A4">
        <w:tab/>
        <w:t xml:space="preserve">          </w:t>
      </w:r>
      <w:r>
        <w:t>Adrijana Labinjan Skok, v.r.</w:t>
      </w:r>
    </w:p>
    <w:p w:rsidRDefault="00887A0F" w:rsidP="00887A0F" w:rsidR="00887A0F" w:rsidRPr="002848A4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>
      <w:pPr>
        <w:jc w:val="both"/>
      </w:pPr>
    </w:p>
    <w:p w:rsidRDefault="00887A0F" w:rsidP="00887A0F" w:rsidR="00887A0F" w:rsidRPr="002848A4">
      <w:pPr>
        <w:jc w:val="both"/>
      </w:pPr>
    </w:p>
    <w:p w:rsidRDefault="00887A0F" w:rsidP="00887A0F" w:rsidR="00887A0F" w:rsidRPr="002848A4">
      <w:pPr>
        <w:jc w:val="both"/>
      </w:pPr>
    </w:p>
    <w:p w:rsidRDefault="00887A0F" w:rsidP="00887A0F" w:rsidR="00887A0F" w:rsidRPr="002848A4">
      <w:pPr>
        <w:jc w:val="both"/>
      </w:pPr>
      <w:r w:rsidRPr="002848A4">
        <w:t>UPUTA O PRAVNOM LIJEKU</w:t>
      </w:r>
      <w:r>
        <w:t>:</w:t>
      </w:r>
    </w:p>
    <w:p w:rsidRDefault="00887A0F" w:rsidP="00887A0F" w:rsidR="00887A0F" w:rsidRPr="002848A4">
      <w:pPr>
        <w:jc w:val="both"/>
      </w:pPr>
      <w:r w:rsidRPr="002848A4">
        <w:t xml:space="preserve">Protiv zaključka </w:t>
      </w:r>
      <w:r>
        <w:t>nije dopušten pravni lijek (čl. 19</w:t>
      </w:r>
      <w:r w:rsidRPr="002848A4">
        <w:t xml:space="preserve">. st. </w:t>
      </w:r>
      <w:r>
        <w:t>7</w:t>
      </w:r>
      <w:r w:rsidRPr="002848A4">
        <w:t>. Stečajnog zakona</w:t>
      </w:r>
      <w:r>
        <w:t>,</w:t>
      </w:r>
      <w:r w:rsidRPr="00141531">
        <w:t xml:space="preserve"> </w:t>
      </w:r>
      <w:r>
        <w:t>NN 71/15</w:t>
      </w:r>
      <w:r w:rsidRPr="002848A4">
        <w:t>).</w:t>
      </w:r>
    </w:p>
    <w:p w:rsidRDefault="00887A0F" w:rsidP="00887A0F" w:rsidR="00887A0F" w:rsidRPr="002848A4">
      <w:pPr>
        <w:jc w:val="both"/>
      </w:pPr>
    </w:p>
    <w:p w:rsidRDefault="00887A0F" w:rsidP="00887A0F" w:rsidR="00887A0F" w:rsidRPr="002848A4">
      <w:pPr>
        <w:jc w:val="both"/>
      </w:pPr>
      <w:r w:rsidRPr="002848A4">
        <w:t>DNA:</w:t>
      </w:r>
    </w:p>
    <w:p w:rsidRDefault="00887A0F" w:rsidP="00887A0F" w:rsidR="00887A0F">
      <w:pPr>
        <w:jc w:val="both"/>
      </w:pPr>
      <w:r>
        <w:t>- e-Oglasna ploča 8 dana</w:t>
      </w:r>
    </w:p>
    <w:p w:rsidRDefault="00887A0F" w:rsidP="00887A0F" w:rsidR="00887A0F"/>
    <w:p w:rsidRDefault="00887A0F" w:rsidP="00887A0F" w:rsidR="00887A0F"/>
    <w:p w:rsidRDefault="00887A0F" w:rsidP="00887A0F" w:rsidR="00887A0F"/>
    <w:p w:rsidRDefault="00887A0F" w:rsidP="00887A0F" w:rsidR="00887A0F"/>
    <w:p w:rsidRDefault="000315D2" w:rsidR="00500701"/>
    <w:sectPr w:rsidSect="00607F09" w:rsidR="00500701">
      <w:headerReference w:type="default" r:id="rId9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315D2" w:rsidR="00000000">
      <w:r>
        <w:separator/>
      </w:r>
    </w:p>
  </w:endnote>
  <w:endnote w:id="0" w:type="continuationSeparator">
    <w:p w:rsidRDefault="000315D2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315D2" w:rsidR="00000000">
      <w:r>
        <w:separator/>
      </w:r>
    </w:p>
  </w:footnote>
  <w:footnote w:id="0" w:type="continuationSeparator">
    <w:p w:rsidRDefault="000315D2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F20B9" w:rsidP="002848A4" w:rsidR="002848A4" w:rsidRPr="002848A4">
    <w:pPr>
      <w:jc w:val="right"/>
    </w:pPr>
    <w:r>
      <w:t>Posl.br.: 2 St-75/15-3</w:t>
    </w:r>
  </w:p>
  <w:p w:rsidRDefault="000315D2" w:rsidR="002848A4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87A0F"/>
    <w:rsid w:val="000315D2"/>
    <w:rsid w:val="002F20B9"/>
    <w:rsid w:val="00554328"/>
    <w:rsid w:val="00887A0F"/>
    <w:rsid w:val="00985388"/>
    <w:rsid w:val="00DC0A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87A0F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7A0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87A0F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A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87A0F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5D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15D2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15D2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15D2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15D2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87A0F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87A0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87A0F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87A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87A0F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315D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15D2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15D2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15D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15D2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2017.</izvorni_sadrzaj>
    <derivirana_varijabla naziv="DomainObject.DatumDonosenjaOdluke_1">22.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Adrijana</izvorni_sadrzaj>
    <derivirana_varijabla naziv="DomainObject.DonositeljOdluke.Ime_1">Adrijana</derivirana_varijabla>
  </DomainObject.DonositeljOdluke.Ime>
  <DomainObject.DonositeljOdluke.Prezime>
    <izvorni_sadrzaj>Labinjan Skok</izvorni_sadrzaj>
    <derivirana_varijabla naziv="DomainObject.DonositeljOdluke.Prezime_1">Labinjan Skok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334</izvorni_sadrzaj>
    <derivirana_varijabla naziv="DomainObject.Predmet.Broj_1">334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St-334/2017</izvorni_sadrzaj>
    <derivirana_varijabla naziv="DomainObject.Predmet.OznakaBroj_1">St-334/2017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EMI - TOURS d.o.o. PULA zastupanog po punomoćniku Odvj. Marino Folo</izvorni_sadrzaj>
    <derivirana_varijabla naziv="DomainObject.Predmet.ProtustrankaFormated_1">  EMI - TOURS d.o.o. PULA zastupanog po punomoćniku Odvj. Marino Folo</derivirana_varijabla>
  </DomainObject.Predmet.ProtustrankaFormated>
  <DomainObject.Predmet.ProtustrankaFormatedOIB>
    <izvorni_sadrzaj>  EMI - TOURS d.o.o. PULA, OIB 70056070218 zastupanog po punomoćniku Odvj. Marino Folo</izvorni_sadrzaj>
    <derivirana_varijabla naziv="DomainObject.Predmet.ProtustrankaFormatedOIB_1">  EMI - TOURS d.o.o. PULA, OIB 70056070218 zastupanog po punomoćniku Odvj. Marino Folo</derivirana_varijabla>
  </DomainObject.Predmet.ProtustrankaFormatedOIB>
  <DomainObject.Predmet.ProtustrankaFormatedWithAdress>
    <izvorni_sadrzaj> EMI - TOURS d.o.o. PULA, Trg I istarske brigade 10, 52100 Pula zastupanog po punomoćniku Odvj. Marino Folo</izvorni_sadrzaj>
    <derivirana_varijabla naziv="DomainObject.Predmet.ProtustrankaFormatedWithAdress_1"> EMI - TOURS d.o.o. PULA, Trg I istarske brigade 10, 52100 Pula zastupanog po punomoćniku Odvj. Marino Folo</derivirana_varijabla>
  </DomainObject.Predmet.ProtustrankaFormatedWithAdress>
  <DomainObject.Predmet.ProtustrankaFormatedWithAdressOIB>
    <izvorni_sadrzaj> EMI - TOURS d.o.o. PULA, OIB 70056070218, Trg I istarske brigade 10, 52100 Pula zastupanog po punomoćniku Odvj. Marino Folo</izvorni_sadrzaj>
    <derivirana_varijabla naziv="DomainObject.Predmet.ProtustrankaFormatedWithAdressOIB_1"> EMI - TOURS d.o.o. PULA, OIB 70056070218, Trg I istarske brigade 10, 52100 Pula zastupanog po punomoćniku Odvj. Marino Folo</derivirana_varijabla>
  </DomainObject.Predmet.ProtustrankaFormatedWithAdressOIB>
  <DomainObject.Predmet.ProtustrankaWithAdress>
    <izvorni_sadrzaj>EMI - TOURS d.o.o. PULA Trg I istarske brigade 10, 52100 Pula</izvorni_sadrzaj>
    <derivirana_varijabla naziv="DomainObject.Predmet.ProtustrankaWithAdress_1">EMI - TOURS d.o.o. PULA Trg I istarske brigade 10, 52100 Pula</derivirana_varijabla>
  </DomainObject.Predmet.ProtustrankaWithAdress>
  <DomainObject.Predmet.ProtustrankaWithAdressOIB>
    <izvorni_sadrzaj>EMI - TOURS d.o.o. PULA, OIB 70056070218, Trg I istarske brigade 10, 52100 Pula</izvorni_sadrzaj>
    <derivirana_varijabla naziv="DomainObject.Predmet.ProtustrankaWithAdressOIB_1">EMI - TOURS d.o.o. PULA, OIB 70056070218, Trg I istarske brigade 10, 52100 Pula</derivirana_varijabla>
  </DomainObject.Predmet.ProtustrankaWithAdressOIB>
  <DomainObject.Predmet.ProtustrankaNazivFormated>
    <izvorni_sadrzaj>EMI - TOURS d.o.o. PULA</izvorni_sadrzaj>
    <derivirana_varijabla naziv="DomainObject.Predmet.ProtustrankaNazivFormated_1">EMI - TOURS d.o.o. PULA</derivirana_varijabla>
  </DomainObject.Predmet.ProtustrankaNazivFormated>
  <DomainObject.Predmet.ProtustrankaNazivFormatedOIB>
    <izvorni_sadrzaj>EMI - TOURS d.o.o. PULA, OIB 70056070218</izvorni_sadrzaj>
    <derivirana_varijabla naziv="DomainObject.Predmet.ProtustrankaNazivFormatedOIB_1">EMI - TOURS d.o.o. PULA, OIB 70056070218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5</izvorni_sadrzaj>
    <derivirana_varijabla naziv="DomainObject.Predmet.Referada.Prostorija.Naziv_1">Soba 5</derivirana_varijabla>
  </DomainObject.Predmet.Referada.Prostorija.Naziv>
  <DomainObject.Predmet.Referada.Prostorija.Oznaka>
    <izvorni_sadrzaj>5</izvorni_sadrzaj>
    <derivirana_varijabla naziv="DomainObject.Predmet.Referada.Prostorija.Oznaka_1">5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Adrijana Labinjan Skok</izvorni_sadrzaj>
    <derivirana_varijabla naziv="DomainObject.Predmet.Referada.Sudac_1">Adrijana Labinjan Skok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146900.46</izvorni_sadrzaj>
    <derivirana_varijabla naziv="DomainObject.Predmet.TrenutnaVrijednost_1">146900.46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EMI - TOURS d.o.o. PULA zastupanog po punomoćniku Odvj. Marino Folo</item>
    </izvorni_sadrzaj>
    <derivirana_varijabla naziv="DomainObject.Predmet.ProtuStrankaListFormated_1">
      <item>EMI - TOURS d.o.o. PULA zastupanog po punomoćniku Odvj. Marino Folo</item>
    </derivirana_varijabla>
  </DomainObject.Predmet.ProtuStrankaListFormated>
  <DomainObject.Predmet.ProtuStrankaListFormatedOIB>
    <izvorni_sadrzaj>
      <item>EMI - TOURS d.o.o. PULA, OIB 70056070218 zastupanog po punomoćniku Odvj. Marino Folo</item>
    </izvorni_sadrzaj>
    <derivirana_varijabla naziv="DomainObject.Predmet.ProtuStrankaListFormatedOIB_1">
      <item>EMI - TOURS d.o.o. PULA, OIB 70056070218 zastupanog po punomoćniku Odvj. Marino Folo</item>
    </derivirana_varijabla>
  </DomainObject.Predmet.ProtuStrankaListFormatedOIB>
  <DomainObject.Predmet.ProtuStrankaListFormatedWithAdress>
    <izvorni_sadrzaj>
      <item>EMI - TOURS d.o.o. PULA, Trg I istarske brigade 10, 52100 Pula zastupanog po punomoćniku Odvj. Marino Folo</item>
    </izvorni_sadrzaj>
    <derivirana_varijabla naziv="DomainObject.Predmet.ProtuStrankaListFormatedWithAdress_1">
      <item>EMI - TOURS d.o.o. PULA, Trg I istarske brigade 10, 52100 Pula zastupanog po punomoćniku Odvj. Marino Folo</item>
    </derivirana_varijabla>
  </DomainObject.Predmet.ProtuStrankaListFormatedWithAdress>
  <DomainObject.Predmet.ProtuStrankaListFormatedWithAdressOIB>
    <izvorni_sadrzaj>
      <item>EMI - TOURS d.o.o. PULA, OIB 70056070218, Trg I istarske brigade 10, 52100 Pula zastupanog po punomoćniku Odvj. Marino Folo</item>
    </izvorni_sadrzaj>
    <derivirana_varijabla naziv="DomainObject.Predmet.ProtuStrankaListFormatedWithAdressOIB_1">
      <item>EMI - TOURS d.o.o. PULA, OIB 70056070218, Trg I istarske brigade 10, 52100 Pula zastupanog po punomoćniku Odvj. Marino Folo</item>
    </derivirana_varijabla>
  </DomainObject.Predmet.ProtuStrankaListFormatedWithAdressOIB>
  <DomainObject.Predmet.ProtuStrankaListNazivFormated>
    <izvorni_sadrzaj>
      <item>EMI - TOURS d.o.o. PULA</item>
    </izvorni_sadrzaj>
    <derivirana_varijabla naziv="DomainObject.Predmet.ProtuStrankaListNazivFormated_1">
      <item>EMI - TOURS d.o.o. PULA</item>
    </derivirana_varijabla>
  </DomainObject.Predmet.ProtuStrankaListNazivFormated>
  <DomainObject.Predmet.ProtuStrankaListNazivFormatedOIB>
    <izvorni_sadrzaj>
      <item>EMI - TOURS d.o.o. PULA, OIB 70056070218</item>
    </izvorni_sadrzaj>
    <derivirana_varijabla naziv="DomainObject.Predmet.ProtuStrankaListNazivFormatedOIB_1">
      <item>EMI - TOURS d.o.o. PULA, OIB 70056070218</item>
    </derivirana_varijabla>
  </DomainObject.Predmet.ProtuStrankaListNazivFormatedOIB>
  <DomainObject.Predmet.OstaliListFormated>
    <izvorni_sadrzaj>
      <item>Odvj. Marino Folo punomoćnik sudionika u postupku EMI - TOURS d.o.o. PULA</item>
    </izvorni_sadrzaj>
    <derivirana_varijabla naziv="DomainObject.Predmet.OstaliListFormated_1">
      <item>Odvj. Marino Folo punomoćnik sudionika u postupku EMI - TOURS d.o.o. PULA</item>
    </derivirana_varijabla>
  </DomainObject.Predmet.OstaliListFormated>
  <DomainObject.Predmet.OstaliListFormatedOIB>
    <izvorni_sadrzaj>
      <item>Odvj. Marino Folo punomoćnik sudionika u postupku EMI - TOURS d.o.o. PULA</item>
    </izvorni_sadrzaj>
    <derivirana_varijabla naziv="DomainObject.Predmet.OstaliListFormatedOIB_1">
      <item>Odvj. Marino Folo punomoćnik sudionika u postupku EMI - TOURS d.o.o. PULA</item>
    </derivirana_varijabla>
  </DomainObject.Predmet.OstaliListFormatedOIB>
  <DomainObject.Predmet.OstaliListFormatedWithAdress>
    <izvorni_sadrzaj>
      <item>Odvj. Marino Folo, Svetvinčenat 48, 52342 Svetvinčenat punomoćnik sudionika u postupku EMI - TOURS d.o.o. PULA</item>
    </izvorni_sadrzaj>
    <derivirana_varijabla naziv="DomainObject.Predmet.OstaliListFormatedWithAdress_1">
      <item>Odvj. Marino Folo, Svetvinčenat 48, 52342 Svetvinčenat punomoćnik sudionika u postupku EMI - TOURS d.o.o. PULA</item>
    </derivirana_varijabla>
  </DomainObject.Predmet.OstaliListFormatedWithAdress>
  <DomainObject.Predmet.OstaliListFormatedWithAdressOIB>
    <izvorni_sadrzaj>
      <item>Odvj. Marino Folo, Svetvinčenat 48, 52342 Svetvinčenat punomoćnik sudionika u postupku EMI - TOURS d.o.o. PULA</item>
    </izvorni_sadrzaj>
    <derivirana_varijabla naziv="DomainObject.Predmet.OstaliListFormatedWithAdressOIB_1">
      <item>Odvj. Marino Folo, Svetvinčenat 48, 52342 Svetvinčenat punomoćnik sudionika u postupku EMI - TOURS d.o.o. PULA</item>
    </derivirana_varijabla>
  </DomainObject.Predmet.OstaliListFormatedWithAdressOIB>
  <DomainObject.Predmet.OstaliListNazivFormated>
    <izvorni_sadrzaj>
      <item>Odvj. Marino Folo</item>
    </izvorni_sadrzaj>
    <derivirana_varijabla naziv="DomainObject.Predmet.OstaliListNazivFormated_1">
      <item>Odvj. Marino Folo</item>
    </derivirana_varijabla>
  </DomainObject.Predmet.OstaliListNazivFormated>
  <DomainObject.Predmet.OstaliListNazivFormatedOIB>
    <izvorni_sadrzaj>
      <item>Odvj. Marino Folo</item>
    </izvorni_sadrzaj>
    <derivirana_varijabla naziv="DomainObject.Predmet.OstaliListNazivFormatedOIB_1">
      <item>Odvj. Marino Folo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2017.</izvorni_sadrzaj>
    <derivirana_varijabla naziv="DomainObject.Datum_1">22.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EMI - TOURS d.o.o. PULA</izvorni_sadrzaj>
    <derivirana_varijabla naziv="DomainObject.Predmet.ProtustrankaIDrugi_1">EMI - TOURS d.o.o. PULA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EMI - TOURS d.o.o. PULA, OIB 70056070218, Trg I istarske brigade 10, 52100 Pula</izvorni_sadrzaj>
    <derivirana_varijabla naziv="DomainObject.Predmet.ProtustrankaIDrugiAdressOIB_1">EMI - TOURS d.o.o. PULA, OIB 70056070218, Trg I istarske brigade 10,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EMI - TOURS d.o.o. PULA</item>
      <item>Odvj. Marino Folo</item>
    </izvorni_sadrzaj>
    <derivirana_varijabla naziv="DomainObject.Predmet.SudioniciListNaziv_1">
      <item>FINANCIJSKA AGENCIJA, RC RIJEKA, PODRUŽNICA PULA, PULA</item>
      <item>EMI - TOURS d.o.o. PULA</item>
      <item>Odvj. Marino Folo</item>
    </derivirana_varijabla>
  </DomainObject.Predmet.SudioniciListNaziv>
  <DomainObject.Predmet.SudioniciListAdressOIB>
    <izvorni_sadrzaj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izvorni_sadrzaj>
    <derivirana_varijabla naziv="DomainObject.Predmet.SudioniciListAdressOIB_1">
      <item>FINANCIJSKA AGENCIJA, RC RIJEKA, PODRUŽNICA PULA, PULA, OIB 85821130368, Giardini 5,52100 Pula</item>
      <item>EMI - TOURS d.o.o. PULA, OIB 70056070218, Trg I istarske brigade 10,52100 Pula</item>
      <item>Odvj. Marino Folo, Svetvinčenat 48,52342 Svetvinčenat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70056070218</item>
      <item>, OIB null</item>
    </izvorni_sadrzaj>
    <derivirana_varijabla naziv="DomainObject.Predmet.SudioniciListNazivOIB_1">
      <item>, OIB 85821130368</item>
      <item>, OIB 70056070218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141</properties:Words>
  <properties:Characters>746</properties:Characters>
  <properties:Lines>46</properties:Lines>
  <properties:Paragraphs>14</properties:Paragraphs>
  <properties:TotalTime>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2017-12-22T07:34:00Z</dcterms:created>
  <dc:creator>Jasmina Matika</dc:creator>
  <cp:lastModifiedBy>Jasmina Matika</cp:lastModifiedBy>
  <dcterms:modified xmlns:xsi="http://www.w3.org/2001/XMLSchema-instance" xsi:type="dcterms:W3CDTF">2017-12-22T09:11:00Z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