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1599" w14:paraId="ae31599" w:rsidRDefault="00EC550E" w:rsidR="00EC55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7C723E" w:rsidRPr="007C723E">
        <w:t xml:space="preserve"> -1587/15</w:t>
      </w:r>
      <w:r w:rsidR="00EC550E">
        <w:t>-11</w:t>
      </w: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7C723E" w:rsidP="000D56F6" w:rsidR="007E2ACB" w:rsidRPr="007C723E">
      <w:pPr>
        <w:ind w:firstLine="720"/>
        <w:jc w:val="both"/>
      </w:pPr>
      <w:r w:rsidRPr="007C723E">
        <w:t xml:space="preserve">Trgovački sud u Zagrebu, po sucu Gordanu </w:t>
      </w:r>
      <w:proofErr w:type="spellStart"/>
      <w:r w:rsidRPr="007C723E">
        <w:t>Zubaku</w:t>
      </w:r>
      <w:proofErr w:type="spellEnd"/>
      <w:r w:rsidRPr="007C723E">
        <w:t>, u</w:t>
      </w:r>
      <w:r w:rsidRPr="007C723E">
        <w:rPr>
          <w:lang w:val="pt-BR"/>
        </w:rPr>
        <w:t xml:space="preserve"> stečajnom predmetu u povodu prijedloga predlagatelja Vlatka Rajića iz Zagreba, Petrinjska 59ª, OIB: 13995814265,  za otvaranje stečajnog postupka nad dužnikom EKOLOGIJA I ZAŠTITA</w:t>
      </w:r>
      <w:r>
        <w:rPr>
          <w:lang w:val="pt-BR"/>
        </w:rPr>
        <w:t>RSTVO</w:t>
      </w:r>
      <w:r w:rsidRPr="007C723E">
        <w:rPr>
          <w:lang w:val="pt-BR"/>
        </w:rPr>
        <w:t xml:space="preserve"> d.o.o., Zagreb, Petrinjska 59ª, OIB: 55836703099</w:t>
      </w:r>
      <w:r w:rsidR="00E2685B" w:rsidRPr="007C723E">
        <w:t xml:space="preserve">, </w:t>
      </w:r>
      <w:r>
        <w:t>14. prosinca 2015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1B0559" w:rsidR="001B0559" w:rsidRPr="007C723E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St-1587/15-4</w:t>
      </w:r>
      <w:r w:rsidR="007E2ACB" w:rsidRPr="007C723E">
        <w:t xml:space="preserve"> od </w:t>
      </w:r>
      <w:r w:rsidR="007C723E">
        <w:t>3. prosinca 2015</w:t>
      </w:r>
      <w:r w:rsidR="007E2ACB" w:rsidRPr="007C723E">
        <w:t xml:space="preserve">. u </w:t>
      </w:r>
      <w:r w:rsidR="007C723E">
        <w:t>uvodu, izreci drugi red i obrazloženju drugi red, tako da umjesto „ZAŠTITA“ ima stajati „ZAŠTITARSTVO“.</w:t>
      </w: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7C723E" w:rsidR="001B0559" w:rsidRPr="007C723E">
      <w:pPr>
        <w:ind w:firstLine="720"/>
        <w:jc w:val="both"/>
      </w:pPr>
      <w:r w:rsidRPr="007C723E">
        <w:t xml:space="preserve">Rješenjem ovog suda od </w:t>
      </w:r>
      <w:r w:rsidR="007C723E">
        <w:t>3. prosinca 2015</w:t>
      </w:r>
      <w:r w:rsidRPr="007C723E">
        <w:t>.</w:t>
      </w:r>
      <w:r w:rsidR="007C723E">
        <w:t xml:space="preserve"> pokrenut je prethodni postupak radi utvrđivanja pretpostavki za otvaranje stečajnog postupka nad dužnikom</w:t>
      </w:r>
      <w:r w:rsidR="007C723E">
        <w:rPr>
          <w:lang w:val="pt-BR"/>
        </w:rPr>
        <w:t>. Iz navedenog rješenja proizlazi kako je sud očito pogriješio u pisanju kada je u uvodu, drugom redu izreke, i drugom redu obrazloženja, kao dužnika označio “EKOLOGIJA I ZAŠTITA d.o.o.”, iako je točan naziv dužnika EKOLOGIJA I ZAŠTITARSTVO d.o.o.</w:t>
      </w:r>
      <w:r w:rsidR="007C723E">
        <w:t xml:space="preserve">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23558C" w:rsidRPr="007C723E">
        <w:t>odlučio kao u izreci ovog rješenja.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7C723E">
        <w:t>14. prosinca 2015</w:t>
      </w:r>
      <w:r w:rsidRPr="007C723E">
        <w:t>.</w:t>
      </w:r>
    </w:p>
    <w:p w:rsidRDefault="001B0559" w:rsidP="00EC550E" w:rsidR="001B0559" w:rsidRPr="007C723E">
      <w:pPr>
        <w:pStyle w:val="Tijeloteksta"/>
        <w:ind w:left="5760"/>
        <w:jc w:val="right"/>
      </w:pPr>
      <w:r w:rsidRPr="007C723E">
        <w:tab/>
        <w:t>SUDAC:</w:t>
      </w:r>
    </w:p>
    <w:p w:rsidRDefault="00EC550E" w:rsidP="00EC550E" w:rsidR="001B0559" w:rsidRPr="007C723E">
      <w:pPr>
        <w:pStyle w:val="Tijeloteksta"/>
        <w:ind w:left="5760"/>
        <w:jc w:val="right"/>
      </w:pPr>
      <w:r>
        <w:t xml:space="preserve">     Gordan Zubak, 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EC550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  <w:r w:rsidR="001B0559" w:rsidRPr="007C723E">
        <w:tab/>
      </w:r>
    </w:p>
    <w:p w:rsidRDefault="00EC550E" w:rsidP="00EC550E" w:rsidR="00B639D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ab/>
      </w:r>
    </w:p>
    <w:p w:rsidRDefault="00EC550E" w:rsidP="001745C1" w:rsidR="00EC550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EC550E" w:rsidP="00EC550E" w:rsidR="00EC550E" w:rsidRPr="007C723E">
      <w:pPr>
        <w:overflowPunct w:val="false"/>
        <w:autoSpaceDE w:val="false"/>
        <w:autoSpaceDN w:val="false"/>
        <w:adjustRightInd w:val="false"/>
        <w:ind w:left="720"/>
        <w:jc w:val="right"/>
        <w:textAlignment w:val="baseline"/>
      </w:pPr>
    </w:p>
    <w:sectPr w:rsidSect="001B0559" w:rsidR="00EC550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5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3558C"/>
    <w:rsid w:val="003137AE"/>
    <w:rsid w:val="00347BB4"/>
    <w:rsid w:val="00362D9E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B639DE"/>
    <w:rsid w:val="00DA4A9F"/>
    <w:rsid w:val="00DB06B8"/>
    <w:rsid w:val="00E2685B"/>
    <w:rsid w:val="00E65940"/>
    <w:rsid w:val="00E70925"/>
    <w:rsid w:val="00EA7BA9"/>
    <w:rsid w:val="00EC550E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C5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C5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50E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C5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C5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550E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St-1587/2015</izvorni_sadrzaj>
    <derivirana_varijabla naziv="DomainObject.Predmet.OznakaBroj_1">St-1587/2015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I ZAŠTITARSTVO  d.o.o.</izvorni_sadrzaj>
    <derivirana_varijabla naziv="DomainObject.Predmet.ProtustrankaFormated_1">  EKOLOGIJA I ZAŠTITARSTVO  d.o.o.</derivirana_varijabla>
  </DomainObject.Predmet.ProtustrankaFormated>
  <DomainObject.Predmet.ProtustrankaFormatedOIB>
    <izvorni_sadrzaj>  EKOLOGIJA I ZAŠTITARSTVO  d.o.o., OIB 55836703099</izvorni_sadrzaj>
    <derivirana_varijabla naziv="DomainObject.Predmet.ProtustrankaFormatedOIB_1">  EKOLOGIJA I ZAŠTITARSTVO  d.o.o., OIB 55836703099</derivirana_varijabla>
  </DomainObject.Predmet.ProtustrankaFormatedOIB>
  <DomainObject.Predmet.ProtustrankaFormatedWithAdress>
    <izvorni_sadrzaj> EKOLOGIJA I ZAŠTITARSTVO  d.o.o., Petrinjska 59 A, 10000 Zagreb</izvorni_sadrzaj>
    <derivirana_varijabla naziv="DomainObject.Predmet.ProtustrankaFormatedWithAdress_1"> EKOLOGIJA I ZAŠTITARSTVO  d.o.o., Petrinjska 59 A, 10000 Zagreb</derivirana_varijabla>
  </DomainObject.Predmet.ProtustrankaFormatedWithAdress>
  <DomainObject.Predmet.ProtustrankaFormatedWithAdressOIB>
    <izvorni_sadrzaj> EKOLOGIJA I ZAŠTITARSTVO  d.o.o., OIB 55836703099, Petrinjska 59 A, 10000 Zagreb</izvorni_sadrzaj>
    <derivirana_varijabla naziv="DomainObject.Predmet.ProtustrankaFormatedWithAdressOIB_1"> EKOLOGIJA I ZAŠTITARSTVO  d.o.o., OIB 55836703099, Petrinjska 59 A, 10000 Zagreb</derivirana_varijabla>
  </DomainObject.Predmet.ProtustrankaFormatedWithAdressOIB>
  <DomainObject.Predmet.ProtustrankaWithAdress>
    <izvorni_sadrzaj>EKOLOGIJA I ZAŠTITARSTVO  d.o.o. Petrinjska 59 A, 10000 Zagreb</izvorni_sadrzaj>
    <derivirana_varijabla naziv="DomainObject.Predmet.ProtustrankaWithAdress_1">EKOLOGIJA I ZAŠTITARSTVO  d.o.o. Petrinjska 59 A, 10000 Zagreb</derivirana_varijabla>
  </DomainObject.Predmet.ProtustrankaWithAdress>
  <DomainObject.Predmet.ProtustrankaWithAdressOIB>
    <izvorni_sadrzaj>EKOLOGIJA I ZAŠTITARSTVO  d.o.o., OIB 55836703099, Petrinjska 59 A, 10000 Zagreb</izvorni_sadrzaj>
    <derivirana_varijabla naziv="DomainObject.Predmet.ProtustrankaWithAdressOIB_1">EKOLOGIJA I ZAŠTITARSTVO  d.o.o., OIB 55836703099, Petrinjska 59 A, 10000 Zagreb</derivirana_varijabla>
  </DomainObject.Predmet.ProtustrankaWithAdressOIB>
  <DomainObject.Predmet.ProtustrankaNazivFormated>
    <izvorni_sadrzaj>EKOLOGIJA I ZAŠTITARSTVO  d.o.o.</izvorni_sadrzaj>
    <derivirana_varijabla naziv="DomainObject.Predmet.ProtustrankaNazivFormated_1">EKOLOGIJA I ZAŠTITARSTVO  d.o.o.</derivirana_varijabla>
  </DomainObject.Predmet.ProtustrankaNazivFormated>
  <DomainObject.Predmet.ProtustrankaNazivFormatedOIB>
    <izvorni_sadrzaj>EKOLOGIJA I ZAŠTITARSTVO  d.o.o., OIB 55836703099</izvorni_sadrzaj>
    <derivirana_varijabla naziv="DomainObject.Predmet.ProtustrankaNazivFormatedOIB_1">EKOLOGIJA I ZAŠTITARSTVO  d.o.o., OIB 55836703099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Vlatko Rajić; VLATKO RAIČ</izvorni_sadrzaj>
    <derivirana_varijabla naziv="DomainObject.Predmet.StrankaFormated_1">  Vlatko Rajić; VLATKO RAIČ</derivirana_varijabla>
  </DomainObject.Predmet.StrankaFormated>
  <DomainObject.Predmet.StrankaFormatedOIB>
    <izvorni_sadrzaj>  Vlatko Rajić, OIB 13995814265; VLATKO RAIČ, OIB 13995814265</izvorni_sadrzaj>
    <derivirana_varijabla naziv="DomainObject.Predmet.StrankaFormatedOIB_1">  Vlatko Rajić, OIB 13995814265; VLATKO RAIČ, OIB 13995814265</derivirana_varijabla>
  </DomainObject.Predmet.StrankaFormatedOIB>
  <DomainObject.Predmet.StrankaFormatedWithAdress>
    <izvorni_sadrzaj> Vlatko Rajić, Petrinjska 59A, 10000 Zagreb; VLATKO RAIČ, Rudeška cesta 99, 10000 Zagreb</izvorni_sadrzaj>
    <derivirana_varijabla naziv="DomainObject.Predmet.StrankaFormatedWithAdress_1"> Vlatko Rajić, Petrinjska 59A, 10000 Zagreb; VLATKO RAIČ, Rudeška cesta 99, 10000 Zagreb</derivirana_varijabla>
  </DomainObject.Predmet.StrankaFormatedWithAdress>
  <DomainObject.Predmet.StrankaFormatedWithAdressOIB>
    <izvorni_sadrzaj> Vlatko Rajić, OIB 13995814265, Petrinjska 59A, 10000 Zagreb; VLATKO RAIČ, OIB 13995814265, Rudeška cesta 99, 10000 Zagreb</izvorni_sadrzaj>
    <derivirana_varijabla naziv="DomainObject.Predmet.StrankaFormatedWithAdressOIB_1"> Vlatko Rajić, OIB 13995814265, Petrinjska 59A, 10000 Zagreb; VLATKO RAIČ, OIB 13995814265, Rudeška cesta 99, 10000 Zagreb</derivirana_varijabla>
  </DomainObject.Predmet.StrankaFormatedWithAdressOIB>
  <DomainObject.Predmet.StrankaWithAdress>
    <izvorni_sadrzaj>Vlatko Rajić Petrinjska 59A,10000 Zagreb,VLATKO RAIČ Rudeška cesta 99,10000 Zagreb</izvorni_sadrzaj>
    <derivirana_varijabla naziv="DomainObject.Predmet.StrankaWithAdress_1">Vlatko Rajić Petrinjska 59A,10000 Zagreb,VLATKO RAIČ Rudeška cesta 99,10000 Zagreb</derivirana_varijabla>
  </DomainObject.Predmet.StrankaWithAdress>
  <DomainObject.Predmet.StrankaWithAdressOIB>
    <izvorni_sadrzaj>Vlatko Rajić, OIB 13995814265, Petrinjska 59A,10000 Zagreb,VLATKO RAIČ, OIB 13995814265, Rudeška cesta 99,10000 Zagreb</izvorni_sadrzaj>
    <derivirana_varijabla naziv="DomainObject.Predmet.StrankaWithAdressOIB_1">Vlatko Rajić, OIB 13995814265, Petrinjska 59A,10000 Zagreb,VLATKO RAIČ, OIB 13995814265, Rudeška cesta 99,10000 Zagreb</derivirana_varijabla>
  </DomainObject.Predmet.StrankaWithAdressOIB>
  <DomainObject.Predmet.StrankaNazivFormated>
    <izvorni_sadrzaj>Vlatko Rajić,VLATKO RAIČ</izvorni_sadrzaj>
    <derivirana_varijabla naziv="DomainObject.Predmet.StrankaNazivFormated_1">Vlatko Rajić,VLATKO RAIČ</derivirana_varijabla>
  </DomainObject.Predmet.StrankaNazivFormated>
  <DomainObject.Predmet.StrankaNazivFormatedOIB>
    <izvorni_sadrzaj>Vlatko Rajić, OIB 13995814265,VLATKO RAIČ, OIB 13995814265</izvorni_sadrzaj>
    <derivirana_varijabla naziv="DomainObject.Predmet.StrankaNazivFormatedOIB_1">Vlatko Rajić, OIB 13995814265,VLATKO RAIČ, OIB 13995814265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Vlatko Rajić</item>
      <item>VLATKO RAIČ</item>
    </izvorni_sadrzaj>
    <derivirana_varijabla naziv="DomainObject.Predmet.StrankaListFormated_1">
      <item>Vlatko Rajić</item>
      <item>VLATKO RAIČ</item>
    </derivirana_varijabla>
  </DomainObject.Predmet.StrankaListFormated>
  <DomainObject.Predmet.StrankaListFormatedOIB>
    <izvorni_sadrzaj>
      <item>Vlatko Rajić, OIB 13995814265</item>
      <item>VLATKO RAIČ, OIB 13995814265</item>
    </izvorni_sadrzaj>
    <derivirana_varijabla naziv="DomainObject.Predmet.StrankaListFormatedOIB_1">
      <item>Vlatko Rajić, OIB 13995814265</item>
      <item>VLATKO RAIČ, OIB 13995814265</item>
    </derivirana_varijabla>
  </DomainObject.Predmet.StrankaListFormatedOIB>
  <DomainObject.Predmet.StrankaListFormatedWithAdress>
    <izvorni_sadrzaj>
      <item>Vlatko Rajić, Petrinjska 59A, 10000 Zagreb</item>
      <item>VLATKO RAIČ, Rudeška cesta 99, 10000 Zagreb</item>
    </izvorni_sadrzaj>
    <derivirana_varijabla naziv="DomainObject.Predmet.StrankaListFormatedWithAdress_1">
      <item>Vlatko Rajić, Petrinjska 59A, 10000 Zagreb</item>
      <item>VLATKO RAIČ, Rudeška cesta 99, 10000 Zagreb</item>
    </derivirana_varijabla>
  </DomainObject.Predmet.StrankaListFormatedWithAdress>
  <DomainObject.Predmet.StrankaListFormatedWithAdressOIB>
    <izvorni_sadrzaj>
      <item>Vlatko Rajić, OIB 13995814265, Petrinjska 59A, 10000 Zagreb</item>
      <item>VLATKO RAIČ, OIB 13995814265, Rudeška cesta 99, 10000 Zagreb</item>
    </izvorni_sadrzaj>
    <derivirana_varijabla naziv="DomainObject.Predmet.StrankaListFormatedWithAdressOIB_1">
      <item>Vlatko Rajić, OIB 13995814265, Petrinjska 59A, 10000 Zagreb</item>
      <item>VLATKO RAIČ, OIB 13995814265, Rudeška cesta 99, 10000 Zagreb</item>
    </derivirana_varijabla>
  </DomainObject.Predmet.StrankaListFormatedWithAdressOIB>
  <DomainObject.Predmet.StrankaListNazivFormated>
    <izvorni_sadrzaj>
      <item>Vlatko Rajić</item>
      <item>VLATKO RAIČ</item>
    </izvorni_sadrzaj>
    <derivirana_varijabla naziv="DomainObject.Predmet.StrankaListNazivFormated_1">
      <item>Vlatko Rajić</item>
      <item>VLATKO RAIČ</item>
    </derivirana_varijabla>
  </DomainObject.Predmet.StrankaListNazivFormated>
  <DomainObject.Predmet.StrankaListNazivFormatedOIB>
    <izvorni_sadrzaj>
      <item>Vlatko Rajić, OIB 13995814265</item>
      <item>VLATKO RAIČ, OIB 13995814265</item>
    </izvorni_sadrzaj>
    <derivirana_varijabla naziv="DomainObject.Predmet.StrankaListNazivFormatedOIB_1">
      <item>Vlatko Rajić, OIB 13995814265</item>
      <item>VLATKO RAIČ, OIB 13995814265</item>
    </derivirana_varijabla>
  </DomainObject.Predmet.StrankaListNazivFormatedOIB>
  <DomainObject.Predmet.ProtuStrankaListFormated>
    <izvorni_sadrzaj>
      <item>EKOLOGIJA I ZAŠTITARSTVO  d.o.o.</item>
    </izvorni_sadrzaj>
    <derivirana_varijabla naziv="DomainObject.Predmet.ProtuStrankaListFormated_1">
      <item>EKOLOGIJA I ZAŠTITARSTVO  d.o.o.</item>
    </derivirana_varijabla>
  </DomainObject.Predmet.ProtuStrankaListFormated>
  <DomainObject.Predmet.ProtuStrankaListFormatedOIB>
    <izvorni_sadrzaj>
      <item>EKOLOGIJA I ZAŠTITARSTVO  d.o.o., OIB 55836703099</item>
    </izvorni_sadrzaj>
    <derivirana_varijabla naziv="DomainObject.Predmet.ProtuStrankaListFormatedOIB_1">
      <item>EKOLOGIJA I ZAŠTITARSTVO  d.o.o., OIB 55836703099</item>
    </derivirana_varijabla>
  </DomainObject.Predmet.ProtuStrankaListFormatedOIB>
  <DomainObject.Predmet.ProtuStrankaListFormatedWithAdress>
    <izvorni_sadrzaj>
      <item>EKOLOGIJA I ZAŠTITARSTVO  d.o.o., Petrinjska 59 A, 10000 Zagreb</item>
    </izvorni_sadrzaj>
    <derivirana_varijabla naziv="DomainObject.Predmet.ProtuStrankaListFormatedWithAdress_1">
      <item>EKOLOGIJA I ZAŠTITARSTVO  d.o.o., Petrinjska 59 A, 10000 Zagreb</item>
    </derivirana_varijabla>
  </DomainObject.Predmet.ProtuStrankaListFormatedWithAdress>
  <DomainObject.Predmet.ProtuStrankaListFormatedWithAdressOIB>
    <izvorni_sadrzaj>
      <item>EKOLOGIJA I ZAŠTITARSTVO  d.o.o., OIB 55836703099, Petrinjska 59 A, 10000 Zagreb</item>
    </izvorni_sadrzaj>
    <derivirana_varijabla naziv="DomainObject.Predmet.ProtuStrankaListFormatedWithAdressOIB_1">
      <item>EKOLOGIJA I ZAŠTITARSTVO  d.o.o., OIB 55836703099, Petrinjska 59 A, 10000 Zagreb</item>
    </derivirana_varijabla>
  </DomainObject.Predmet.ProtuStrankaListFormatedWithAdressOIB>
  <DomainObject.Predmet.ProtuStrankaListNazivFormated>
    <izvorni_sadrzaj>
      <item>EKOLOGIJA I ZAŠTITARSTVO  d.o.o.</item>
    </izvorni_sadrzaj>
    <derivirana_varijabla naziv="DomainObject.Predmet.ProtuStrankaListNazivFormated_1">
      <item>EKOLOGIJA I ZAŠTITARSTVO  d.o.o.</item>
    </derivirana_varijabla>
  </DomainObject.Predmet.ProtuStrankaListNazivFormated>
  <DomainObject.Predmet.ProtuStrankaListNazivFormatedOIB>
    <izvorni_sadrzaj>
      <item>EKOLOGIJA I ZAŠTITARSTVO  d.o.o., OIB 55836703099</item>
    </izvorni_sadrzaj>
    <derivirana_varijabla naziv="DomainObject.Predmet.ProtuStrankaListNazivFormatedOIB_1">
      <item>EKOLOGIJA I ZAŠTITARSTVO  d.o.o., OIB 55836703099</item>
    </derivirana_varijabla>
  </DomainObject.Predmet.ProtuStrankaListNazivFormatedOIB>
  <DomainObject.Predmet.OstaliListFormated>
    <izvorni_sadrzaj>
      <item>Vlatko Raič</item>
    </izvorni_sadrzaj>
    <derivirana_varijabla naziv="DomainObject.Predmet.OstaliListFormated_1">
      <item>Vlatko Raič</item>
    </derivirana_varijabla>
  </DomainObject.Predmet.OstaliListFormated>
  <DomainObject.Predmet.OstaliListFormatedOIB>
    <izvorni_sadrzaj>
      <item>Vlatko Raič, OIB 13995814265</item>
    </izvorni_sadrzaj>
    <derivirana_varijabla naziv="DomainObject.Predmet.OstaliListFormatedOIB_1">
      <item>Vlatko Raič, OIB 13995814265</item>
    </derivirana_varijabla>
  </DomainObject.Predmet.OstaliListFormatedOIB>
  <DomainObject.Predmet.OstaliListFormatedWithAdress>
    <izvorni_sadrzaj>
      <item>Vlatko Raič, Rudeška cesta 99, 10000 Zagreb</item>
    </izvorni_sadrzaj>
    <derivirana_varijabla naziv="DomainObject.Predmet.OstaliListFormatedWithAdress_1">
      <item>Vlatko Raič, Rudeška cesta 99, 10000 Zagreb</item>
    </derivirana_varijabla>
  </DomainObject.Predmet.OstaliListFormatedWithAdress>
  <DomainObject.Predmet.OstaliListFormatedWithAdressOIB>
    <izvorni_sadrzaj>
      <item>Vlatko Raič, OIB 13995814265, Rudeška cesta 99, 10000 Zagreb</item>
    </izvorni_sadrzaj>
    <derivirana_varijabla naziv="DomainObject.Predmet.OstaliListFormatedWithAdressOIB_1">
      <item>Vlatko Raič, OIB 13995814265, Rudeška cesta 99, 10000 Zagreb</item>
    </derivirana_varijabla>
  </DomainObject.Predmet.OstaliListFormatedWithAdressOIB>
  <DomainObject.Predmet.OstaliListNazivFormated>
    <izvorni_sadrzaj>
      <item>Vlatko Raič</item>
    </izvorni_sadrzaj>
    <derivirana_varijabla naziv="DomainObject.Predmet.OstaliListNazivFormated_1">
      <item>Vlatko Raič</item>
    </derivirana_varijabla>
  </DomainObject.Predmet.OstaliListNazivFormated>
  <DomainObject.Predmet.OstaliListNazivFormatedOIB>
    <izvorni_sadrzaj>
      <item>Vlatko Raič, OIB 13995814265</item>
    </izvorni_sadrzaj>
    <derivirana_varijabla naziv="DomainObject.Predmet.OstaliListNazivFormatedOIB_1">
      <item>Vlatko Raič, OIB 13995814265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Vlatko Rajić i dr.</izvorni_sadrzaj>
    <derivirana_varijabla naziv="DomainObject.Predmet.StrankaIDrugi_1">Vlatko Rajić i dr.</derivirana_varijabla>
  </DomainObject.Predmet.StrankaIDrugi>
  <DomainObject.Predmet.ProtustrankaIDrugi>
    <izvorni_sadrzaj>EKOLOGIJA I ZAŠTITARSTVO  d.o.o.</izvorni_sadrzaj>
    <derivirana_varijabla naziv="DomainObject.Predmet.ProtustrankaIDrugi_1">EKOLOGIJA I ZAŠTITARSTVO  d.o.o.</derivirana_varijabla>
  </DomainObject.Predmet.ProtustrankaIDrugi>
  <DomainObject.Predmet.StrankaIDrugiAdressOIB>
    <izvorni_sadrzaj>Vlatko Rajić, OIB 13995814265, Petrinjska 59A, 10000 Zagreb i dr.</izvorni_sadrzaj>
    <derivirana_varijabla naziv="DomainObject.Predmet.StrankaIDrugiAdressOIB_1">Vlatko Rajić, OIB 13995814265, Petrinjska 59A, 10000 Zagreb i dr.</derivirana_varijabla>
  </DomainObject.Predmet.StrankaIDrugiAdressOIB>
  <DomainObject.Predmet.ProtustrankaIDrugiAdressOIB>
    <izvorni_sadrzaj>EKOLOGIJA I ZAŠTITARSTVO  d.o.o., OIB 55836703099, Petrinjska 59 A, 10000 Zagreb</izvorni_sadrzaj>
    <derivirana_varijabla naziv="DomainObject.Predmet.ProtustrankaIDrugiAdressOIB_1">EKOLOGIJA I ZAŠTITARSTVO  d.o.o., OIB 55836703099, Petrinjska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Vlatko Rajić</item>
      <item>EKOLOGIJA I ZAŠTITARSTVO  d.o.o.</item>
      <item>Vlatko Raič</item>
      <item>VLATKO RAIČ</item>
    </izvorni_sadrzaj>
    <derivirana_varijabla naziv="DomainObject.Predmet.SudioniciListNaziv_1">
      <item>Vlatko Rajić</item>
      <item>EKOLOGIJA I ZAŠTITARSTVO  d.o.o.</item>
      <item>Vlatko Raič</item>
      <item>VLATKO RAIČ</item>
    </derivirana_varijabla>
  </DomainObject.Predmet.SudioniciListNaziv>
  <DomainObject.Predmet.SudioniciListAdressOIB>
    <izvorni_sadrzaj>
      <item>Vlatko Rajić, OIB 13995814265, Petrinjska 59A,10000 Zagreb</item>
      <item>EKOLOGIJA I ZAŠTITARSTVO  d.o.o., OIB 55836703099, Petrinjska 59 A,10000 Zagreb</item>
      <item>Vlatko Raič, OIB 13995814265, Rudeška cesta 99,10000 Zagreb</item>
      <item>VLATKO RAIČ, OIB 13995814265, Rudeška cesta 99,10000 Zagreb</item>
    </izvorni_sadrzaj>
    <derivirana_varijabla naziv="DomainObject.Predmet.SudioniciListAdressOIB_1">
      <item>Vlatko Rajić, OIB 13995814265, Petrinjska 59A,10000 Zagreb</item>
      <item>EKOLOGIJA I ZAŠTITARSTVO  d.o.o., OIB 55836703099, Petrinjska 59 A,10000 Zagreb</item>
      <item>Vlatko Raič, OIB 13995814265, Rudeška cesta 99,10000 Zagreb</item>
      <item>VLATKO RAIČ, OIB 13995814265, Rudeška cesta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13995814265</item>
      <item>, OIB 55836703099</item>
      <item>, OIB 13995814265</item>
      <item>, OIB 13995814265</item>
    </izvorni_sadrzaj>
    <derivirana_varijabla naziv="DomainObject.Predmet.SudioniciListNazivOIB_1">
      <item>, OIB 13995814265</item>
      <item>, OIB 55836703099</item>
      <item>, OIB 13995814265</item>
      <item>, OIB 13995814265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1469</properties:Characters>
  <properties:Lines>42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2015-12-11T13:56:00Z</dcterms:created>
  <dc:creator>nmarkovic</dc:creator>
  <cp:lastModifiedBy>Ivana Rogić</cp:lastModifiedBy>
  <cp:lastPrinted>2015-12-14T08:03:00Z</cp:lastPrinted>
  <dcterms:modified xmlns:xsi="http://www.w3.org/2001/XMLSchema-instance" xsi:type="dcterms:W3CDTF">2015-12-14T08:07:00Z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