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46ef" w14:paraId="72546ef" w:rsidRDefault="00317AD6" w:rsidP="00317AD6" w:rsidR="00317AD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AD6" w:rsidP="00317AD6" w:rsidR="00317AD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17AD6" w:rsidP="00317AD6" w:rsidR="00317AD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17AD6" w:rsidP="00317AD6" w:rsidR="00317AD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17AD6" w:rsidP="00317AD6" w:rsidR="00317AD6"/>
    <w:p w:rsidRDefault="00317AD6" w:rsidP="00317AD6" w:rsidR="00317AD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17AD6" w:rsidP="00317AD6" w:rsidR="00317AD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17AD6" w:rsidP="00317AD6" w:rsidR="00317AD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17AD6" w:rsidP="00317AD6" w:rsidR="00317AD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7AD6" w:rsidP="00317AD6" w:rsidR="00317AD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7809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DEKOR KAL d. o. o. Jurićev Kal, Jurićev Kal 1, OIB 63879376453, MBS 130042190, 3. prosinca 2015.</w:t>
      </w:r>
    </w:p>
    <w:p w:rsidRDefault="00317AD6" w:rsidP="00317AD6" w:rsidR="00317AD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7AD6" w:rsidP="00317AD6" w:rsidR="00317AD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17AD6" w:rsidP="00317AD6" w:rsidR="00317AD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7AD6" w:rsidP="00317AD6" w:rsidR="00317AD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DEKOR KAL d. o. o. Jurićev Kal, Jurićev Kal 1, OIB 63879376453, MBS 130042190.</w:t>
      </w:r>
    </w:p>
    <w:p w:rsidRDefault="00317AD6" w:rsidP="00317AD6" w:rsidR="00317AD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17AD6" w:rsidP="00317AD6" w:rsidR="00317AD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17AD6" w:rsidP="00317AD6" w:rsidR="00317AD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17AD6" w:rsidP="00317AD6" w:rsidR="00317AD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DEKOR KAL d. o. o. Jurićev Kal.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1065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6.265,87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17AD6" w:rsidP="00317AD6" w:rsidR="00317AD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17AD6" w:rsidP="00317AD6" w:rsidR="00317AD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17AD6" w:rsidP="00317AD6" w:rsidR="00317AD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7AD6" w:rsidP="00317AD6" w:rsidR="00317AD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17AD6" w:rsidP="00317AD6" w:rsidR="00317AD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17AD6" w:rsidP="00317AD6" w:rsidR="00317AD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67348D">
        <w:rPr>
          <w:rFonts w:cs="Times New Roman" w:eastAsia="Times New Roman"/>
          <w:szCs w:val="24"/>
          <w:lang w:eastAsia="hr-HR"/>
        </w:rPr>
        <w:t>, v. r.</w:t>
      </w:r>
    </w:p>
    <w:p w:rsidRDefault="00317AD6" w:rsidP="00317AD6" w:rsidR="00317AD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17AD6" w:rsidP="00317AD6" w:rsidR="00317AD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17AD6" w:rsidP="00317AD6" w:rsidR="00317AD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17AD6" w:rsidP="00317AD6" w:rsidR="00317AD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17AD6" w:rsidP="00317AD6" w:rsidR="00317AD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17AD6" w:rsidP="00317AD6" w:rsidR="00317AD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C4805" w:rsidR="006706A5"/>
    <w:sectPr w:rsidSect="00537044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AD6" w:rsidP="00317AD6" w:rsidR="00317AD6">
      <w:r>
        <w:separator/>
      </w:r>
    </w:p>
  </w:endnote>
  <w:endnote w:id="0" w:type="continuationSeparator">
    <w:p w:rsidRDefault="00317AD6" w:rsidP="00317AD6" w:rsidR="00317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AD6" w:rsidP="00317AD6" w:rsidR="00317AD6">
      <w:r>
        <w:separator/>
      </w:r>
    </w:p>
  </w:footnote>
  <w:footnote w:id="0" w:type="continuationSeparator">
    <w:p w:rsidRDefault="00317AD6" w:rsidP="00317AD6" w:rsidR="00317A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AD6" w:rsidP="00537044" w:rsidR="0053704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4805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508/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AD6" w:rsidP="00537044" w:rsidR="00537044">
    <w:pPr>
      <w:pStyle w:val="Zaglavlje"/>
      <w:jc w:val="right"/>
    </w:pPr>
    <w:r>
      <w:t>11 St-508/2015-3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C73"/>
    <w:rsid w:val="00317AD6"/>
    <w:rsid w:val="005C4805"/>
    <w:rsid w:val="0067348D"/>
    <w:rsid w:val="007A5C5B"/>
    <w:rsid w:val="00B52C73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AD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A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7AD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7A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AD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7A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7AD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C4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8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80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8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8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AD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A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7AD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7A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AD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7A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7AD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C4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8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80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8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8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 KAL d.o.o. JURIĆEV KAL</izvorni_sadrzaj>
    <derivirana_varijabla naziv="DomainObject.Predmet.ProtustrankaFormated_1">  DEKOR KAL d.o.o. JURIĆEV KAL</derivirana_varijabla>
  </DomainObject.Predmet.ProtustrankaFormated>
  <DomainObject.Predmet.ProtustrankaFormatedOIB>
    <izvorni_sadrzaj>  DEKOR KAL d.o.o. JURIĆEV KAL, OIB 63879376453</izvorni_sadrzaj>
    <derivirana_varijabla naziv="DomainObject.Predmet.ProtustrankaFormatedOIB_1">  DEKOR KAL d.o.o. JURIĆEV KAL, OIB 63879376453</derivirana_varijabla>
  </DomainObject.Predmet.ProtustrankaFormatedOIB>
  <DomainObject.Predmet.ProtustrankaFormatedWithAdress>
    <izvorni_sadrzaj> DEKOR KAL d.o.o. JURIĆEV KAL, Jurićev Kal 1, 52207 Jurićev Kal</izvorni_sadrzaj>
    <derivirana_varijabla naziv="DomainObject.Predmet.ProtustrankaFormatedWithAdress_1"> DEKOR KAL d.o.o. JURIĆEV KAL, Jurićev Kal 1, 52207 Jurićev Kal</derivirana_varijabla>
  </DomainObject.Predmet.ProtustrankaFormatedWithAdress>
  <DomainObject.Predmet.ProtustrankaFormatedWithAdressOIB>
    <izvorni_sadrzaj> DEKOR KAL d.o.o. JURIĆEV KAL, OIB 63879376453, Jurićev Kal 1, 52207 Jurićev Kal</izvorni_sadrzaj>
    <derivirana_varijabla naziv="DomainObject.Predmet.ProtustrankaFormatedWithAdressOIB_1"> DEKOR KAL d.o.o. JURIĆEV KAL, OIB 63879376453, Jurićev Kal 1, 52207 Jurićev Kal</derivirana_varijabla>
  </DomainObject.Predmet.ProtustrankaFormatedWithAdressOIB>
  <DomainObject.Predmet.ProtustrankaWithAdress>
    <izvorni_sadrzaj>DEKOR KAL d.o.o. JURIĆEV KAL Jurićev Kal 1, 52207 Jurićev Kal</izvorni_sadrzaj>
    <derivirana_varijabla naziv="DomainObject.Predmet.ProtustrankaWithAdress_1">DEKOR KAL d.o.o. JURIĆEV KAL Jurićev Kal 1, 52207 Jurićev Kal</derivirana_varijabla>
  </DomainObject.Predmet.ProtustrankaWithAdress>
  <DomainObject.Predmet.ProtustrankaWithAdressOIB>
    <izvorni_sadrzaj>DEKOR KAL d.o.o. JURIĆEV KAL, OIB 63879376453, Jurićev Kal 1, 52207 Jurićev Kal</izvorni_sadrzaj>
    <derivirana_varijabla naziv="DomainObject.Predmet.ProtustrankaWithAdressOIB_1">DEKOR KAL d.o.o. JURIĆEV KAL, OIB 63879376453, Jurićev Kal 1, 52207 Jurićev Kal</derivirana_varijabla>
  </DomainObject.Predmet.ProtustrankaWithAdressOIB>
  <DomainObject.Predmet.ProtustrankaNazivFormated>
    <izvorni_sadrzaj>DEKOR KAL d.o.o. JURIĆEV KAL</izvorni_sadrzaj>
    <derivirana_varijabla naziv="DomainObject.Predmet.ProtustrankaNazivFormated_1">DEKOR KAL d.o.o. JURIĆEV KAL</derivirana_varijabla>
  </DomainObject.Predmet.ProtustrankaNazivFormated>
  <DomainObject.Predmet.ProtustrankaNazivFormatedOIB>
    <izvorni_sadrzaj>DEKOR KAL d.o.o. JURIĆEV KAL, OIB 63879376453</izvorni_sadrzaj>
    <derivirana_varijabla naziv="DomainObject.Predmet.ProtustrankaNazivFormatedOIB_1">DEKOR KAL d.o.o. JURIĆEV KAL, OIB 63879376453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6265.87</izvorni_sadrzaj>
    <derivirana_varijabla naziv="DomainObject.Predmet.TrenutnaVrijednost_1">6265.87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DEKOR KAL d.o.o. JURIĆEV KAL</item>
    </izvorni_sadrzaj>
    <derivirana_varijabla naziv="DomainObject.Predmet.ProtuStrankaListFormated_1">
      <item>DEKOR KAL d.o.o. JURIĆEV KAL</item>
    </derivirana_varijabla>
  </DomainObject.Predmet.ProtuStrankaListFormated>
  <DomainObject.Predmet.ProtuStrankaListFormatedOIB>
    <izvorni_sadrzaj>
      <item>DEKOR KAL d.o.o. JURIĆEV KAL, OIB 63879376453</item>
    </izvorni_sadrzaj>
    <derivirana_varijabla naziv="DomainObject.Predmet.ProtuStrankaListFormatedOIB_1">
      <item>DEKOR KAL d.o.o. JURIĆEV KAL, OIB 63879376453</item>
    </derivirana_varijabla>
  </DomainObject.Predmet.ProtuStrankaListFormatedOIB>
  <DomainObject.Predmet.ProtuStrankaListFormatedWithAdress>
    <izvorni_sadrzaj>
      <item>DEKOR KAL d.o.o. JURIĆEV KAL, Jurićev Kal 1, 52207 Jurićev Kal</item>
    </izvorni_sadrzaj>
    <derivirana_varijabla naziv="DomainObject.Predmet.ProtuStrankaListFormatedWithAdress_1">
      <item>DEKOR KAL d.o.o. JURIĆEV KAL, Jurićev Kal 1, 52207 Jurićev Kal</item>
    </derivirana_varijabla>
  </DomainObject.Predmet.ProtuStrankaListFormatedWithAdress>
  <DomainObject.Predmet.ProtuStrankaListFormatedWithAdressOIB>
    <izvorni_sadrzaj>
      <item>DEKOR KAL d.o.o. JURIĆEV KAL, OIB 63879376453, Jurićev Kal 1, 52207 Jurićev Kal</item>
    </izvorni_sadrzaj>
    <derivirana_varijabla naziv="DomainObject.Predmet.ProtuStrankaListFormatedWithAdressOIB_1">
      <item>DEKOR KAL d.o.o. JURIĆEV KAL, OIB 63879376453, Jurićev Kal 1, 52207 Jurićev Kal</item>
    </derivirana_varijabla>
  </DomainObject.Predmet.ProtuStrankaListFormatedWithAdressOIB>
  <DomainObject.Predmet.ProtuStrankaListNazivFormated>
    <izvorni_sadrzaj>
      <item>DEKOR KAL d.o.o. JURIĆEV KAL</item>
    </izvorni_sadrzaj>
    <derivirana_varijabla naziv="DomainObject.Predmet.ProtuStrankaListNazivFormated_1">
      <item>DEKOR KAL d.o.o. JURIĆEV KAL</item>
    </derivirana_varijabla>
  </DomainObject.Predmet.ProtuStrankaListNazivFormated>
  <DomainObject.Predmet.ProtuStrankaListNazivFormatedOIB>
    <izvorni_sadrzaj>
      <item>DEKOR KAL d.o.o. JURIĆEV KAL, OIB 63879376453</item>
    </izvorni_sadrzaj>
    <derivirana_varijabla naziv="DomainObject.Predmet.ProtuStrankaListNazivFormatedOIB_1">
      <item>DEKOR KAL d.o.o. JURIĆEV KAL, OIB 63879376453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DEKOR KAL d.o.o. JURIĆEV KAL</izvorni_sadrzaj>
    <derivirana_varijabla naziv="DomainObject.Predmet.ProtustrankaIDrugi_1">DEKOR KAL d.o.o. JURIĆEV KAL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DEKOR KAL d.o.o. JURIĆEV KAL, OIB 63879376453, Jurićev Kal 1, 52207 Jurićev Kal</izvorni_sadrzaj>
    <derivirana_varijabla naziv="DomainObject.Predmet.ProtustrankaIDrugiAdressOIB_1">DEKOR KAL d.o.o. JURIĆEV KAL, OIB 63879376453, Jurićev Kal 1, 52207 Jurićev Kal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DEKOR KAL d.o.o. JURIĆEV KAL</item>
    </izvorni_sadrzaj>
    <derivirana_varijabla naziv="DomainObject.Predmet.SudioniciListNaziv_1">
      <item>FINANCIJSKA AGENCIJA, RC RIJEKA, PODRUŽNICA PULA, PULA</item>
      <item>DEKOR KAL d.o.o. JURIĆEV KAL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DEKOR KAL d.o.o. JURIĆEV KAL, OIB 63879376453, Jurićev Kal 1,52207 Jurićev Kal</item>
    </izvorni_sadrzaj>
    <derivirana_varijabla naziv="DomainObject.Predmet.SudioniciListAdressOIB_1">
      <item>FINANCIJSKA AGENCIJA, RC RIJEKA, PODRUŽNICA PULA, PULA, OIB 85821130368, Giardini 5,52100 Pula</item>
      <item>DEKOR KAL d.o.o. JURIĆEV KAL, OIB 63879376453, Jurićev Kal 1,52207 Jurićev Kal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63879376453</item>
    </izvorni_sadrzaj>
    <derivirana_varijabla naziv="DomainObject.Predmet.SudioniciListNazivOIB_1">
      <item>, OIB 85821130368</item>
      <item>, OIB 63879376453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2011</properties:Characters>
  <properties:Lines>50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2015-12-03T10:47:00Z</dcterms:created>
  <dc:creator>Mihaela Kaligari</dc:creator>
  <dc:description/>
  <cp:keywords/>
  <cp:lastModifiedBy>Ana Jeromela</cp:lastModifiedBy>
  <cp:lastPrinted>2015-12-16T08:55:00Z</cp:lastPrinted>
  <dcterms:modified xmlns:xsi="http://www.w3.org/2001/XMLSchema-instance" xsi:type="dcterms:W3CDTF">2015-12-16T08:55:00Z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