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6db9" w14:paraId="54b6db9" w:rsidRDefault="00AC3563" w:rsidP="005D7BF8" w:rsidR="00AC356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563" w:rsidP="005D7BF8" w:rsidR="00AC3563" w:rsidRPr="00AC3563">
      <w:pPr>
        <w:pStyle w:val="Bezproreda"/>
        <w:jc w:val="both"/>
        <w:rPr>
          <w:rFonts w:hAnsi="Times New Roman" w:ascii="Times New Roman"/>
          <w:b w:val="false"/>
        </w:rPr>
      </w:pPr>
      <w:r w:rsidRPr="00AC3563">
        <w:rPr>
          <w:rFonts w:eastAsia="MS Mincho" w:hAnsi="Times New Roman" w:ascii="Times New Roman"/>
          <w:b w:val="false"/>
        </w:rPr>
        <w:t xml:space="preserve">   REPUBLIKA HRVATSKA</w:t>
      </w:r>
    </w:p>
    <w:p w:rsidRDefault="00AC3563" w:rsidP="005D7BF8" w:rsidR="00AC3563" w:rsidRPr="00AC3563">
      <w:pPr>
        <w:pStyle w:val="Bezproreda"/>
        <w:jc w:val="both"/>
        <w:rPr>
          <w:rFonts w:hAnsi="Times New Roman" w:ascii="Times New Roman"/>
          <w:b w:val="false"/>
        </w:rPr>
      </w:pPr>
      <w:r w:rsidRPr="00AC3563">
        <w:rPr>
          <w:rFonts w:eastAsia="MS Mincho" w:hAnsi="Times New Roman" w:ascii="Times New Roman"/>
          <w:b w:val="false"/>
        </w:rPr>
        <w:t>TRGOVAČKI SUD U RIJECI</w:t>
      </w:r>
    </w:p>
    <w:p w:rsidRDefault="00AC3563" w:rsidP="005D7BF8" w:rsidR="00AC3563" w:rsidRPr="00AC356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C356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>HIT-MARINA d.o.o. NOVI VINODOLSKI, Mel bb,</w:t>
      </w:r>
      <w:r w:rsidR="001128E2">
        <w:rPr>
          <w:b/>
        </w:rPr>
        <w:t xml:space="preserve"> OIB </w:t>
      </w:r>
      <w:r w:rsidR="001128E2" w:rsidRPr="001128E2">
        <w:rPr>
          <w:b/>
        </w:rPr>
        <w:t>61270847868</w:t>
      </w:r>
      <w:r w:rsidR="001128E2">
        <w:rPr>
          <w:b/>
        </w:rPr>
        <w:t>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1128E2">
        <w:t>17. srpnja</w:t>
      </w:r>
      <w:r w:rsidR="00FC0122">
        <w:t xml:space="preserve"> 2017</w:t>
      </w:r>
      <w:r w:rsidR="00157E40">
        <w:t>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</w:t>
      </w:r>
      <w:r w:rsidR="001128E2">
        <w:t>svibnja</w:t>
      </w:r>
      <w:r w:rsidR="00F207DF">
        <w:t xml:space="preserve"> do 30. </w:t>
      </w:r>
      <w:r w:rsidR="001128E2">
        <w:t>lipnja</w:t>
      </w:r>
      <w:r w:rsidR="00F207DF">
        <w:t xml:space="preserve"> 2017.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F207DF">
        <w:t>3.</w:t>
      </w:r>
      <w:r w:rsidR="001128E2">
        <w:t>852</w:t>
      </w:r>
      <w:r w:rsidR="00F207DF">
        <w:t>,00</w:t>
      </w:r>
      <w:r w:rsidR="0087210C">
        <w:t xml:space="preserve">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D47925" w:rsidR="00FC0122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FC0122">
        <w:t xml:space="preserve">01. </w:t>
      </w:r>
      <w:r w:rsidR="001128E2">
        <w:t>svibnja</w:t>
      </w:r>
      <w:r w:rsidR="00F207DF">
        <w:t xml:space="preserve"> do 30. </w:t>
      </w:r>
      <w:r w:rsidR="001128E2">
        <w:t xml:space="preserve">lipnja </w:t>
      </w:r>
      <w:r w:rsidR="00F207DF">
        <w:t>2017</w:t>
      </w:r>
      <w:r w:rsidR="00FC0122">
        <w:t>. godine</w:t>
      </w:r>
      <w:r w:rsidR="00FC0122" w:rsidRPr="0087210C">
        <w:t xml:space="preserve"> u ukupnom iznosu od </w:t>
      </w:r>
      <w:r w:rsidR="00F207DF">
        <w:t>3.</w:t>
      </w:r>
      <w:r w:rsidR="001128E2">
        <w:t>852,</w:t>
      </w:r>
      <w:r w:rsidR="00F207DF">
        <w:t>00</w:t>
      </w:r>
      <w:r w:rsidR="00FC0122">
        <w:t xml:space="preserve"> </w:t>
      </w:r>
      <w:r w:rsidR="00FC0122" w:rsidRPr="0087210C">
        <w:t>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1128E2">
        <w:t>02., 09., 11., 15. i 31.</w:t>
      </w:r>
      <w:r w:rsidR="00F207DF">
        <w:t xml:space="preserve"> </w:t>
      </w:r>
      <w:r w:rsidR="001128E2">
        <w:t>svibnja</w:t>
      </w:r>
      <w:r w:rsidR="00F207DF">
        <w:t xml:space="preserve"> 2017</w:t>
      </w:r>
      <w:r w:rsidR="00157E40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F207DF">
        <w:t>0</w:t>
      </w:r>
      <w:r w:rsidR="001128E2">
        <w:t>7</w:t>
      </w:r>
      <w:r w:rsidR="00F207DF">
        <w:t>., 0</w:t>
      </w:r>
      <w:r w:rsidR="001128E2">
        <w:t>8</w:t>
      </w:r>
      <w:r w:rsidR="00F207DF">
        <w:t>., 13., 2</w:t>
      </w:r>
      <w:r w:rsidR="001128E2">
        <w:t>3</w:t>
      </w:r>
      <w:r w:rsidR="00F207DF">
        <w:t xml:space="preserve">. i </w:t>
      </w:r>
      <w:r w:rsidR="001128E2">
        <w:t xml:space="preserve">30. lipnja </w:t>
      </w:r>
      <w:r w:rsidR="00F207DF">
        <w:t>2017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F207DF">
        <w:t>10</w:t>
      </w:r>
      <w:r w:rsidR="005056FB">
        <w:t xml:space="preserve"> vožnji x </w:t>
      </w:r>
      <w:r w:rsidR="00FC0122">
        <w:t>101</w:t>
      </w:r>
      <w:r w:rsidR="005056FB">
        <w:t xml:space="preserve"> km </w:t>
      </w:r>
      <w:r w:rsidR="00733D2F">
        <w:t>=</w:t>
      </w:r>
      <w:r w:rsidR="005056FB">
        <w:t xml:space="preserve"> </w:t>
      </w:r>
      <w:r w:rsidR="00F207DF">
        <w:t>1010</w:t>
      </w:r>
      <w:r w:rsidR="00110045">
        <w:t xml:space="preserve"> </w:t>
      </w:r>
      <w:r w:rsidR="00FC72DD">
        <w:t xml:space="preserve">km x 2,00 kn/km) </w:t>
      </w:r>
      <w:r w:rsidR="00F72521">
        <w:t>u ukupnom iznosu</w:t>
      </w:r>
      <w:r w:rsidR="00D31418">
        <w:t xml:space="preserve"> 2.</w:t>
      </w:r>
      <w:r w:rsidR="00F207DF">
        <w:t>020</w:t>
      </w:r>
      <w:r w:rsidR="00110045">
        <w:t xml:space="preserve">,00 </w:t>
      </w:r>
      <w:r w:rsidR="00F72521">
        <w:t>kn, putni trošk</w:t>
      </w:r>
      <w:r w:rsidR="0092554C">
        <w:t xml:space="preserve">ovi lokalne vožnje (računovodstvo, sud, banka) dana </w:t>
      </w:r>
      <w:r w:rsidR="001128E2">
        <w:t xml:space="preserve">03.,05.,06.,09.,12.,15.,16.,17.,19.,22. 23.,24.,25.,26.,27.,27.,29.,30. i 31. svibnja </w:t>
      </w:r>
      <w:r w:rsidR="00F207DF">
        <w:t>2017</w:t>
      </w:r>
      <w:r w:rsidR="00157E40">
        <w:t>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>i</w:t>
      </w:r>
      <w:r w:rsidR="001128E2">
        <w:t xml:space="preserve"> 01.,02.,05.,06.,08.,08.,09.,10.,12., 13.,14.,21.,24.,26.,27.,28.,29. i 30. lipnja </w:t>
      </w:r>
      <w:r w:rsidR="00F207DF">
        <w:t>2017</w:t>
      </w:r>
      <w:r w:rsidR="00605C97">
        <w:t xml:space="preserve">. godine </w:t>
      </w:r>
      <w:r w:rsidR="00FC72DD">
        <w:t>(</w:t>
      </w:r>
      <w:r w:rsidR="00F207DF">
        <w:t>3</w:t>
      </w:r>
      <w:r w:rsidR="001128E2">
        <w:t>8</w:t>
      </w:r>
      <w:r w:rsidR="00BE27EC">
        <w:t xml:space="preserve"> </w:t>
      </w:r>
      <w:r w:rsidR="0092554C">
        <w:t>vožnj</w:t>
      </w:r>
      <w:r w:rsidR="001128E2">
        <w:t>i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F207DF">
        <w:t>6</w:t>
      </w:r>
      <w:r w:rsidR="001128E2">
        <w:t>46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</w:t>
      </w:r>
      <w:r w:rsidR="00D31418">
        <w:t xml:space="preserve"> </w:t>
      </w:r>
      <w:r w:rsidR="00F207DF">
        <w:t>1.</w:t>
      </w:r>
      <w:r w:rsidR="00312A59">
        <w:t>292</w:t>
      </w:r>
      <w:r w:rsidR="00F207DF">
        <w:t>,</w:t>
      </w:r>
      <w:r w:rsidR="00605C97">
        <w:t>00</w:t>
      </w:r>
      <w:r w:rsidR="0092554C">
        <w:t xml:space="preserve"> kn, </w:t>
      </w:r>
      <w:r w:rsidR="00F207DF">
        <w:t>uz napomenu da je</w:t>
      </w:r>
      <w:r w:rsidR="00312A59">
        <w:t xml:space="preserve"> 27</w:t>
      </w:r>
      <w:r w:rsidR="00F207DF">
        <w:t xml:space="preserve">. </w:t>
      </w:r>
      <w:r w:rsidR="00312A59">
        <w:t>svibnja</w:t>
      </w:r>
      <w:r w:rsidR="00F207DF">
        <w:t xml:space="preserve">, te </w:t>
      </w:r>
      <w:r w:rsidR="00312A59">
        <w:t>08. lipnja</w:t>
      </w:r>
      <w:r w:rsidR="00F207DF">
        <w:t xml:space="preserve"> 2017. godine zbog obavljanja poslova stečajnog upravitelja stečajni upravitelj imao dvije lokalne vožnje, </w:t>
      </w:r>
      <w:r w:rsidR="0092554C">
        <w:t xml:space="preserve">troškovi parkirne naknade </w:t>
      </w:r>
      <w:r w:rsidR="001F4E79">
        <w:t xml:space="preserve">za </w:t>
      </w:r>
      <w:r w:rsidR="00312A59">
        <w:t>svibanj</w:t>
      </w:r>
      <w:r w:rsidR="00D31418">
        <w:t xml:space="preserve"> </w:t>
      </w:r>
      <w:r w:rsidR="00F72400">
        <w:t>u</w:t>
      </w:r>
      <w:r w:rsidR="0092554C">
        <w:t xml:space="preserve"> ukupnom iznosu</w:t>
      </w:r>
      <w:r w:rsidR="00D31418">
        <w:t xml:space="preserve"> </w:t>
      </w:r>
      <w:r w:rsidR="00312A59">
        <w:t>288</w:t>
      </w:r>
      <w:r w:rsidR="00FC0122">
        <w:t xml:space="preserve">,00 </w:t>
      </w:r>
      <w:r w:rsidR="0092554C">
        <w:t xml:space="preserve">kn </w:t>
      </w:r>
      <w:r w:rsidR="00F72400">
        <w:t xml:space="preserve">i </w:t>
      </w:r>
      <w:r w:rsidR="00312A59">
        <w:t xml:space="preserve">lipanj </w:t>
      </w:r>
      <w:r w:rsidR="00F72400">
        <w:t>u ukupnom iznosu</w:t>
      </w:r>
      <w:r w:rsidR="00312A59">
        <w:t xml:space="preserve"> 252</w:t>
      </w:r>
      <w:r w:rsidR="00F207DF">
        <w:t>,00</w:t>
      </w:r>
      <w:r w:rsidR="00F72400">
        <w:t xml:space="preserve"> kn, </w:t>
      </w:r>
      <w:r w:rsidR="0092554C">
        <w:t>prema priloženim računima na listu (</w:t>
      </w:r>
      <w:r w:rsidR="00312A59">
        <w:t>7280-7283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312A59">
        <w:t>7280-7283</w:t>
      </w:r>
      <w:r w:rsidR="00FC72DD">
        <w:t xml:space="preserve">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312A59" w:rsidRPr="00312A59">
        <w:t xml:space="preserve">01. svibnja do 30. lipnja 2017.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</w:t>
      </w:r>
      <w:r w:rsidR="00F207DF">
        <w:t xml:space="preserve">obilazak nekretnina s kupcima i sucem </w:t>
      </w:r>
      <w:r w:rsidR="00110045">
        <w:t>Općinsko</w:t>
      </w:r>
      <w:r w:rsidR="00F207DF">
        <w:t>g</w:t>
      </w:r>
      <w:r w:rsidR="00110045">
        <w:t xml:space="preserve"> sud</w:t>
      </w:r>
      <w:r w:rsidR="00F207DF">
        <w:t>a</w:t>
      </w:r>
      <w:r w:rsidR="00BC13C7">
        <w:t xml:space="preserve"> u </w:t>
      </w:r>
      <w:r w:rsidR="00F207DF">
        <w:t xml:space="preserve">Rijeci, Stalna služba u </w:t>
      </w:r>
      <w:r w:rsidR="00BC13C7">
        <w:t>Crikvenici</w:t>
      </w:r>
      <w:r w:rsidR="00F207DF">
        <w:t xml:space="preserve"> radi ovrhe na nekretninama i parničnih postupaka</w:t>
      </w:r>
      <w:r w:rsidR="00605C97">
        <w:t>).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1128E2">
        <w:t>17. srpnja</w:t>
      </w:r>
      <w:r w:rsidR="00FC0122">
        <w:t xml:space="preserve"> 2017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9405E" w:rsidP="00C34BC9" w:rsidR="00C34BC9" w:rsidRPr="00C34BC9">
      <w:pPr>
        <w:jc w:val="both"/>
        <w:rPr>
          <w:b/>
        </w:rPr>
      </w:pPr>
      <w:r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312A59">
        <w:rPr>
          <w:sz w:val="20"/>
        </w:rPr>
        <w:t>17.7</w:t>
      </w:r>
      <w:r w:rsidR="00FC0122">
        <w:rPr>
          <w:sz w:val="20"/>
        </w:rPr>
        <w:t>.2017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5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1128E2">
      <w:t>1312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10045"/>
    <w:rsid w:val="001128E2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2A59"/>
    <w:rsid w:val="00317BF0"/>
    <w:rsid w:val="003B52A0"/>
    <w:rsid w:val="00443456"/>
    <w:rsid w:val="00461C87"/>
    <w:rsid w:val="00497451"/>
    <w:rsid w:val="004A14F8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C3563"/>
    <w:rsid w:val="00AD4630"/>
    <w:rsid w:val="00B329DE"/>
    <w:rsid w:val="00BC13C7"/>
    <w:rsid w:val="00BE27EC"/>
    <w:rsid w:val="00C00193"/>
    <w:rsid w:val="00C34BC9"/>
    <w:rsid w:val="00C43913"/>
    <w:rsid w:val="00C9405E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C3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3563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C35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35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C3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3563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C35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35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St-162/2010-1312</izvorni_sadrzaj>
    <derivirana_varijabla naziv="DomainObject.Oznaka_1">St-162/2010-1312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ANTE MILAT</item>
      <item>BORISLAV TOMIĆ</item>
      <item>Danica Galetić, Srednjaci 20, 10000 Zagreb</item>
      <item>Bojan Perhoč, Augusta Šenoe 2a, 40000 Čakovec</item>
      <item>SANDO d.o.o.</item>
      <item>Klaudija Žvorc, Turčišće 177, 40000 Turčišće</item>
      <item>Milan Došen, Svetog Križa 120, 33000 Milanovac</item>
      <item>Anita Cvetko</item>
      <item>Mario Starčević, Povilska 42, 51250 Novi Vinodolski</item>
      <item>Dragoljub Pranjić,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Nova 23, 40000 Palovec</item>
      <item>SONJA JELEN</item>
      <item>LEON GERDEN</item>
      <item>Nada Juras, Nova 23, 40000 Palovec</item>
      <item>OGLASNA PLOČA</item>
      <item>VALENTINA KRANJEC</item>
      <item>Dezso Kovacs</item>
      <item>TRGOMAR društvo s ograničenom odgovornošću za trgovinu, poljoprivredu i usluge, Ilovac 1/A, 47280 Ozalj</item>
      <item>Dušan Crljenko, Brca 8c, 51000 Rijeka</item>
      <item>MARIJA KNEZOVIĆ</item>
      <item>Slavica Milat,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Hrvatske Bratske Zajednice 17, 10430 Samobor</item>
      <item>Nevenko Radijevac</item>
      <item>IVONA BARBALIĆ, 51000 Rijeka</item>
      <item>ALMIR BEĆIREVIĆ</item>
      <item>Boris Tomak,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Palanjek 15, 44000 Palanjek</item>
      <item>Ivan Puhalo, Antuna Branka Šimića 48, 51000 Rijeka</item>
      <item>Odvj. društvo Hanžeković i partneri, Radnička cesta 22, 10000 Zagreb</item>
      <item>trgovačko društvo Sando</item>
      <item>GABOR KALMAR</item>
      <item>Mario Starčević, Povilska 42, 51250 Novi Vinodolski</item>
      <item>DIJANA DNEZ, 51000 Rijeka</item>
      <item>Ana Turina, Mel 7, 51250 Novi Vinodolski</item>
      <item>Neda Anđel, Turopoljska 23, 10010 Velika Mlaka</item>
      <item>MAJA BARIČEVIĆ, 51000 Rijeka</item>
      <item>OS Rijeka zk odjel Novi vinodolski, Trg Vinodolskog zakona 5, 51250 Novi Vinodolski</item>
      <item>Jelena Polić, Cerovnik 6b, 47303 Cerovnik</item>
      <item>Gavranović d.o.o., Majstorska 9, 10000 Zagreb</item>
      <item>PETRA GJURAŠIĆ, 51000 Rijeka</item>
      <item>Senad Handžić, Lukoranska 11c, 10000 Zagreb</item>
      <item>Marin Cvitković, Ribarska Obala 22, 51252 Klenovica</item>
      <item>Biserka Ćosić, Mavrići 67, 51244 Grižane</item>
      <item>DENIS MLADENIĆ, 51000 Rijeka</item>
      <item>Darko Perković, Ante Kovačića 24, 51000 Rijeka</item>
      <item>Svjetlana Andrić, Nova Krasa 8a, 51250 Novi Vinodolski</item>
      <item>Općinski sud Rijeka zk odjel, Trg Vinodolskog zakona 5, 51250 Novi Vinodolski</item>
      <item>Edvard Valić</item>
      <item>DRAGAN DERANJA</item>
      <item>Mladen Štefančić, Dobrodolska Cesta 31a, 10360 Dobrodol</item>
      <item>ĐURO FARKAŠ</item>
      <item>Vedrana Pranjić Hamarić</item>
      <item>IVICA PAVELIĆ</item>
      <item>MAKI d.o.o. za trgovinu, popravak i održavanje motornih vozila i usluge,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Novačka 267, 10000 Zagreb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ANTE MILAT</item>
      <item>BORISLAV TOMIĆ</item>
      <item>Danica Galetić, Srednjaci 20, 10000 Zagreb</item>
      <item>Bojan Perhoč, Augusta Šenoe 2a, 40000 Čakovec</item>
      <item>SANDO d.o.o.</item>
      <item>Klaudija Žvorc, Turčišće 177, 40000 Turčišće</item>
      <item>Milan Došen, Svetog Križa 120, 33000 Milanovac</item>
      <item>Anita Cvetko</item>
      <item>Mario Starčević, Povilska 42, 51250 Novi Vinodolski</item>
      <item>Dragoljub Pranjić,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Nova 23, 40000 Palovec</item>
      <item>SONJA JELEN</item>
      <item>LEON GERDEN</item>
      <item>Nada Juras, Nova 23, 40000 Palovec</item>
      <item>OGLASNA PLOČA</item>
      <item>VALENTINA KRANJEC</item>
      <item>Dezso Kovacs</item>
      <item>TRGOMAR društvo s ograničenom odgovornošću za trgovinu, poljoprivredu i usluge, Ilovac 1/A, 47280 Ozalj</item>
      <item>Dušan Crljenko, Brca 8c, 51000 Rijeka</item>
      <item>MARIJA KNEZOVIĆ</item>
      <item>Slavica Milat,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Hrvatske Bratske Zajednice 17, 10430 Samobor</item>
      <item>Nevenko Radijevac</item>
      <item>IVONA BARBALIĆ, 51000 Rijeka</item>
      <item>ALMIR BEĆIREVIĆ</item>
      <item>Boris Tomak,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Palanjek 15, 44000 Palanjek</item>
      <item>Ivan Puhalo, Antuna Branka Šimića 48, 51000 Rijeka</item>
      <item>Odvj. društvo Hanžeković i partneri, Radnička cesta 22, 10000 Zagreb</item>
      <item>trgovačko društvo Sando</item>
      <item>GABOR KALMAR</item>
      <item>Mario Starčević, Povilska 42, 51250 Novi Vinodolski</item>
      <item>DIJANA DNEZ, 51000 Rijeka</item>
      <item>Ana Turina, Mel 7, 51250 Novi Vinodolski</item>
      <item>Neda Anđel, Turopoljska 23, 10010 Velika Mlaka</item>
      <item>MAJA BARIČEVIĆ, 51000 Rijeka</item>
      <item>OS Rijeka zk odjel Novi vinodolski, Trg Vinodolskog zakona 5, 51250 Novi Vinodolski</item>
      <item>Jelena Polić, Cerovnik 6b, 47303 Cerovnik</item>
      <item>Gavranović d.o.o., Majstorska 9, 10000 Zagreb</item>
      <item>PETRA GJURAŠIĆ, 51000 Rijeka</item>
      <item>Senad Handžić, Lukoranska 11c, 10000 Zagreb</item>
      <item>Marin Cvitković, Ribarska Obala 22, 51252 Klenovica</item>
      <item>Biserka Ćosić, Mavrići 67, 51244 Grižane</item>
      <item>DENIS MLADENIĆ, 51000 Rijeka</item>
      <item>Darko Perković, Ante Kovačića 24, 51000 Rijeka</item>
      <item>Svjetlana Andrić, Nova Krasa 8a, 51250 Novi Vinodolski</item>
      <item>Općinski sud Rijeka zk odjel, Trg Vinodolskog zakona 5, 51250 Novi Vinodolski</item>
      <item>Edvard Valić</item>
      <item>DRAGAN DERANJA</item>
      <item>Mladen Štefančić, Dobrodolska Cesta 31a, 10360 Dobrodol</item>
      <item>ĐURO FARKAŠ</item>
      <item>Vedrana Pranjić Hamarić</item>
      <item>IVICA PAVELIĆ</item>
      <item>MAKI d.o.o. za trgovinu, popravak i održavanje motornih vozila i usluge,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Novačka 267, 10000 Zagreb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ANTE MILAT</item>
      <item>BORISLAV TOMIĆ</item>
      <item>Danica Galetić, OIB 05206564110, Srednjaci 20, 10000 Zagreb</item>
      <item>Bojan Perhoč, OIB 02020487786, Augusta Šenoe 2a, 40000 Čakovec</item>
      <item>SANDO d.o.o.</item>
      <item>Klaudija Žvorc, OIB 53478732671, Turčišće 177, 40000 Turčišće</item>
      <item>Milan Došen, OIB 28408384400, Svetog Križa 120, 33000 Milanovac</item>
      <item>Anita Cvetko</item>
      <item>Mario Starčević, OIB 56539746731, Povilska 42, 51250 Novi Vinodolski</item>
      <item>Dragoljub Pranjić, OIB 54696569762,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OIB 72380368643, Nova 23, 40000 Palovec</item>
      <item>SONJA JELEN</item>
      <item>LEON GERDEN</item>
      <item>Nada Juras, OIB 30198333880, Nova 23, 40000 Palovec</item>
      <item>OGLASNA PLOČA</item>
      <item>VALENTINA KRANJEC</item>
      <item>Dezso Kovacs</item>
      <item>TRGOMAR društvo s ograničenom odgovornošću za trgovinu, poljoprivredu i usluge, OIB 48630703347, Ilovac 1/A, 47280 Ozalj</item>
      <item>Dušan Crljenko, OIB 03602703658, Brca 8c, 51000 Rijeka</item>
      <item>MARIJA KNEZOVIĆ</item>
      <item>Slavica Milat, OIB 12888531946,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OIB 62898294202, Hrvatske Bratske Zajednice 17, 10430 Samobor</item>
      <item>Nevenko Radijevac</item>
      <item>IVONA BARBALIĆ, 51000 Rijeka</item>
      <item>ALMIR BEĆIREVIĆ</item>
      <item>Boris Tomak, OIB 63989066908,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OIB 98732671121, Palanjek 15, 44000 Palanjek</item>
      <item>Ivan Puhalo, OIB 94862726921, Antuna Branka Šimića 48, 51000 Rijeka</item>
      <item>Odvj. društvo Hanžeković i partneri, Radnička cesta 22, 10000 Zagreb</item>
      <item>trgovačko društvo Sando</item>
      <item>GABOR KALMAR</item>
      <item>Mario Starčević, OIB 56539746731, Povilska 42, 51250 Novi Vinodolski</item>
      <item>DIJANA DNEZ, 51000 Rijeka</item>
      <item>Ana Turina, OIB 18509990261, Mel 7, 51250 Novi Vinodolski</item>
      <item>Neda Anđel, OIB 22754499403, Turopoljska 23, 10010 Velika Mlaka</item>
      <item>MAJA BARIČEVIĆ, 51000 Rijeka</item>
      <item>OS Rijeka zk odjel Novi vinodolski, Trg Vinodolskog zakona 5, 51250 Novi Vinodolski</item>
      <item>Jelena Polić, OIB 95695690874, Cerovnik 6b, 47303 Cerovnik</item>
      <item>Gavranović d.o.o., Majstorska 9, 10000 Zagreb</item>
      <item>PETRA GJURAŠIĆ, 51000 Rijeka</item>
      <item>Senad Handžić, OIB 27131757420, Lukoranska 11c, 10000 Zagreb</item>
      <item>Marin Cvitković, OIB 80832888180, Ribarska Obala 22, 51252 Klenovica</item>
      <item>Biserka Ćosić, OIB 83423997246, Mavrići 67, 51244 Grižane</item>
      <item>DENIS MLADENIĆ, 51000 Rijeka</item>
      <item>Darko Perković, OIB 08363620776, Ante Kovačića 24, 51000 Rijeka</item>
      <item>Svjetlana Andrić, OIB 61523170829, Nova Krasa 8a, 51250 Novi Vinodolski</item>
      <item>Općinski sud Rijeka zk odjel, Trg Vinodolskog zakona 5, 51250 Novi Vinodolski</item>
      <item>Edvard Valić</item>
      <item>DRAGAN DERANJA</item>
      <item>Mladen Štefančić, OIB 77574947580, Dobrodolska Cesta 31a, 10360 Dobrodol</item>
      <item>ĐURO FARKAŠ</item>
      <item>Vedrana Pranjić Hamarić</item>
      <item>IVICA PAVELIĆ</item>
      <item>MAKI d.o.o. za trgovinu, popravak i održavanje motornih vozila i usluge, OIB 38541508228,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OIB 13090594476, Novačka 267, 10000 Zagreb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ANTE MILAT</item>
      <item>BORISLAV TOMIĆ</item>
      <item>Danica Galetić, OIB 05206564110, Srednjaci 20, 10000 Zagreb</item>
      <item>Bojan Perhoč, OIB 02020487786, Augusta Šenoe 2a, 40000 Čakovec</item>
      <item>SANDO d.o.o.</item>
      <item>Klaudija Žvorc, OIB 53478732671, Turčišće 177, 40000 Turčišće</item>
      <item>Milan Došen, OIB 28408384400, Svetog Križa 120, 33000 Milanovac</item>
      <item>Anita Cvetko</item>
      <item>Mario Starčević, OIB 56539746731, Povilska 42, 51250 Novi Vinodolski</item>
      <item>Dragoljub Pranjić, OIB 54696569762, Volaričeva Ulica 22, 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 10000 Zagreb</item>
      <item>Đurđa Dragović Grahek, Kneza Trpimira 4, 44320 Kutina</item>
      <item>Nikola Juras, OIB 72380368643, Nova 23, 40000 Palovec</item>
      <item>SONJA JELEN</item>
      <item>LEON GERDEN</item>
      <item>Nada Juras, OIB 30198333880, Nova 23, 40000 Palovec</item>
      <item>OGLASNA PLOČA</item>
      <item>VALENTINA KRANJEC</item>
      <item>Dezso Kovacs</item>
      <item>TRGOMAR društvo s ograničenom odgovornošću za trgovinu, poljoprivredu i usluge, OIB 48630703347, Ilovac 1/A, 47280 Ozalj</item>
      <item>Dušan Crljenko, OIB 03602703658, Brca 8c, 51000 Rijeka</item>
      <item>MARIJA KNEZOVIĆ</item>
      <item>Slavica Milat, OIB 12888531946, Panos 4, 51250 Novi Vinodolski</item>
      <item>ŽELJKO MILIČIĆ</item>
      <item>VISOKI TRGOVAČKI SUD REPUBLIKE HRVATSKE, Berislavićeva 11, 10000 Zagreb</item>
      <item>HERMINA TROŠELJ</item>
      <item>Tibor Szalkai</item>
      <item>IVICA MATIĆ</item>
      <item>ŽDO RIJEKA</item>
      <item>BOŽIDAR ŠĆRBEC</item>
      <item>Marina Telišman Vugrinec, OIB 62898294202, Hrvatske Bratske Zajednice 17, 10430 Samobor</item>
      <item>Nevenko Radijevac</item>
      <item>IVONA BARBALIĆ, 51000 Rijeka</item>
      <item>ALMIR BEĆIREVIĆ</item>
      <item>Boris Tomak, OIB 63989066908, Borlin 25, 47000 Karlovac</item>
      <item>MARIO STARČEVIĆ</item>
      <item>POREZNA UPRAVA RIJEKA</item>
      <item>ZDRAVKO DUNGER</item>
      <item>EVA HORVATH-ŽAJA, Lanište 12c, 10000 Zagreb</item>
      <item>ĐULA MUJAKIĆ</item>
      <item>DRAGICA MAVROVIĆ, 51000 Rijeka</item>
      <item>ELVEDIN MUJAKIĆ</item>
      <item>Dragoljub Vujasin, OIB 98732671121, Palanjek 15, 44000 Palanjek</item>
      <item>Ivan Puhalo, OIB 94862726921, Antuna Branka Šimića 48, 51000 Rijeka</item>
      <item>Odvj. društvo Hanžeković i partneri, Radnička cesta 22, 10000 Zagreb</item>
      <item>trgovačko društvo Sando</item>
      <item>GABOR KALMAR</item>
      <item>Mario Starčević, OIB 56539746731, Povilska 42, 51250 Novi Vinodolski</item>
      <item>DIJANA DNEZ, 51000 Rijeka</item>
      <item>Ana Turina, OIB 18509990261, Mel 7, 51250 Novi Vinodolski</item>
      <item>Neda Anđel, OIB 22754499403, Turopoljska 23, 10010 Velika Mlaka</item>
      <item>MAJA BARIČEVIĆ, 51000 Rijeka</item>
      <item>OS Rijeka zk odjel Novi vinodolski, Trg Vinodolskog zakona 5, 51250 Novi Vinodolski</item>
      <item>Jelena Polić, OIB 95695690874, Cerovnik 6b, 47303 Cerovnik</item>
      <item>Gavranović d.o.o., Majstorska 9, 10000 Zagreb</item>
      <item>PETRA GJURAŠIĆ, 51000 Rijeka</item>
      <item>Senad Handžić, OIB 27131757420, Lukoranska 11c, 10000 Zagreb</item>
      <item>Marin Cvitković, OIB 80832888180, Ribarska Obala 22, 51252 Klenovica</item>
      <item>Biserka Ćosić, OIB 83423997246, Mavrići 67, 51244 Grižane</item>
      <item>DENIS MLADENIĆ, 51000 Rijeka</item>
      <item>Darko Perković, OIB 08363620776, Ante Kovačića 24, 51000 Rijeka</item>
      <item>Svjetlana Andrić, OIB 61523170829, Nova Krasa 8a, 51250 Novi Vinodolski</item>
      <item>Općinski sud Rijeka zk odjel, Trg Vinodolskog zakona 5, 51250 Novi Vinodolski</item>
      <item>Edvard Valić</item>
      <item>DRAGAN DERANJA</item>
      <item>Mladen Štefančić, OIB 77574947580, Dobrodolska Cesta 31a, 10360 Dobrodol</item>
      <item>ĐURO FARKAŠ</item>
      <item>Vedrana Pranjić Hamarić</item>
      <item>IVICA PAVELIĆ</item>
      <item>MAKI d.o.o. za trgovinu, popravak i održavanje motornih vozila i usluge, OIB 38541508228, Ulica Pavla Radića 110, 33000 Virovitica</item>
      <item>DRAGAN DERANJA, Posteni 15, 51250 Novi Vinodolski</item>
      <item>JANKO SIMEUNOVIĆ, A. Jakšića 3, 10000 Zagreb</item>
      <item>Ivica Vodopijak, Tišinska ulica III. odvojak 4, 10000 Zagreb</item>
      <item>ZORA FARKAŠ, ŠENOINA 22, 51250 Novi Vinodolski</item>
      <item>VLADIMIR CIRKVENČIĆ, Jevnica 16, Kresnice</item>
      <item>DANIEL STIPIĆ, A. ŠENOE 110, 31550 Valpovo</item>
      <item>Nenad Molc, OIB 13090594476, Novačka 267, 10000 Zagreb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ANTE MILAT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ANTE MILAT</item>
      <item>BORISLAV TOMIĆ</item>
      <item>Danica Galetić, OIB 05206564110</item>
      <item>Bojan Perhoč, OIB 02020487786</item>
      <item>SANDO d.o.o.</item>
      <item>Klaudija Žvorc, OIB 53478732671</item>
      <item>Milan Došen, OIB 28408384400</item>
      <item>Anita Cvetko</item>
      <item>Mario Starčević, OIB 56539746731</item>
      <item>Dragoljub Pranjić, OIB 54696569762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Juras, OIB 72380368643</item>
      <item>SONJA JELEN</item>
      <item>LEON GERDEN</item>
      <item>Nada Juras, OIB 30198333880</item>
      <item>OGLASNA PLOČA</item>
      <item>VALENTINA KRANJEC</item>
      <item>Dezso Kovacs</item>
      <item>TRGOMAR društvo s ograničenom odgovornošću za trgovinu, poljoprivredu i usluge, OIB 48630703347</item>
      <item>Dušan Crljenko, OIB 03602703658</item>
      <item>MARIJA KNEZOVIĆ</item>
      <item>Slavica Milat, OIB 12888531946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Vugrinec, OIB 62898294202</item>
      <item>Nevenko Radijevac</item>
      <item>IVONA BARBALIĆ</item>
      <item>ALMIR BEĆIREVIĆ</item>
      <item>Boris Tomak, OIB 63989066908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Vujasin, OIB 98732671121</item>
      <item>Ivan Puhalo, OIB 94862726921</item>
      <item>Odvj. društvo Hanžeković i partneri</item>
      <item>trgovačko društvo Sando</item>
      <item>GABOR KALMAR</item>
      <item>Mario Starčević, OIB 56539746731</item>
      <item>DIJANA DNEZ</item>
      <item>Ana Turina, OIB 18509990261</item>
      <item>Neda Anđel, OIB 22754499403</item>
      <item>MAJA BARIČEVIĆ</item>
      <item>OS Rijeka zk odjel Novi vinodolski</item>
      <item>Jelena Polić, OIB 95695690874</item>
      <item>Gavranović d.o.o.</item>
      <item>PETRA GJURAŠIĆ</item>
      <item>Senad Handžić, OIB 27131757420</item>
      <item>Marin Cvitković, OIB 80832888180</item>
      <item>Biserka Ćosić, OIB 83423997246</item>
      <item>DENIS MLADENIĆ</item>
      <item>Darko Perković, OIB 08363620776</item>
      <item>Svjetlana Andrić, OIB 61523170829</item>
      <item>Općinski sud Rijeka zk odjel</item>
      <item>Edvard Valić</item>
      <item>DRAGAN DERANJA</item>
      <item>Mladen Štefančić, OIB 77574947580</item>
      <item>ĐURO FARKAŠ</item>
      <item>Vedrana Pranjić Hamarić</item>
      <item>IVICA PAVELIĆ</item>
      <item>MAKI d.o.o. za trgovinu, popravak i održavanje motornih vozila i usluge, OIB 38541508228</item>
      <item>DRAGAN DERANJA</item>
      <item>JANKO SIMEUNOVIĆ</item>
      <item>Ivica Vodopijak</item>
      <item>ZORA FARKAŠ</item>
      <item>VLADIMIR CIRKVENČIĆ</item>
      <item>DANIEL STIPIĆ</item>
      <item>Nenad Molc, OIB 13090594476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St-162/2010-1312</izvorni_sadrzaj>
    <derivirana_varijabla naziv="DomainObject.PoslovniBrojDokumenta_1">St-162/2010-1312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ANTE MILAT</item>
      <item>PRIMORSKO-GORANSKA ŽUPANIJA GRAD NOVI VINODOLSKI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ANTE MILAT</item>
      <item>PRIMORSKO-GORANSKA ŽUPANIJA GRAD NOVI VINODOLSKI</item>
      <item>BORISLAV TOMIĆ</item>
      <item>Danica Galetić</item>
      <item>Bojan Perhoč</item>
      <item>SANDO d.o.o.</item>
      <item>Klaudija Žvorc</item>
      <item>Milan Došen</item>
      <item>Anita Cvetko</item>
      <item>Mario Starčević</item>
      <item>Dragoljub Pranjić</item>
      <item>MITJA TEMENT</item>
      <item>IVAN PUHALO</item>
      <item>Sanja Gelić</item>
      <item>IRENA TEMENT</item>
      <item>Dijana Knez</item>
      <item>JOSIP BOSILJ</item>
      <item>BEATA LAKATOSNE LASZLO</item>
      <item>ZAGREBAČKA BANKA d.d.</item>
      <item>Đurđa Dragović Grahek</item>
      <item>Nikola Juras</item>
      <item>SONJA JELEN</item>
      <item>LEON GERDEN</item>
      <item>Nada Juras</item>
      <item>OGLASNA PLOČA</item>
      <item>VALENTINA KRANJEC</item>
      <item>Dezso Kovacs</item>
      <item>TRGOMAR društvo s ograničenom odgovornošću za trgovinu, poljoprivredu i usluge</item>
      <item>Dušan Crljenko</item>
      <item>MARIJA KNEZOVIĆ</item>
      <item>Slavica Milat</item>
      <item>ŽELJKO MILIČIĆ</item>
      <item>VISOKI TRGOVAČKI SUD REPUBLIKE HRVATSKE</item>
      <item>HERMINA TROŠELJ</item>
      <item>Tibor Szalkai</item>
      <item>IVICA MATIĆ</item>
      <item>ŽDO RIJEKA</item>
      <item>BOŽIDAR ŠĆRBEC</item>
      <item>Marina Telišman Vugrinec</item>
      <item>Nevenko Radijevac</item>
      <item>IVONA BARBALIĆ</item>
      <item>ALMIR BEĆIREVIĆ</item>
      <item>Boris Tomak</item>
      <item>MARIO STARČEVIĆ</item>
      <item>POREZNA UPRAVA RIJEKA</item>
      <item>ZDRAVKO DUNGER</item>
      <item>EVA HORVATH-ŽAJA</item>
      <item>ĐULA MUJAKIĆ</item>
      <item>DRAGICA MAVROVIĆ</item>
      <item>ELVEDIN MUJAKIĆ</item>
      <item>Dragoljub Vujasin</item>
      <item>Ivan Puhalo</item>
      <item>Odvj. društvo Hanžeković i partneri</item>
      <item>trgovačko društvo Sando</item>
      <item>GABOR KALMAR</item>
      <item>Mario Starčević</item>
      <item>DIJANA DNEZ</item>
      <item>Ana Turina</item>
      <item>Neda Anđel</item>
      <item>MAJA BARIČEVIĆ</item>
      <item>OS Rijeka zk odjel Novi vinodolski</item>
      <item>Jelena Polić</item>
      <item>Gavranović d.o.o.</item>
      <item>PETRA GJURAŠIĆ</item>
      <item>Senad Handžić</item>
      <item>Marin Cvitković</item>
      <item>Biserka Ćosić</item>
      <item>DENIS MLADENIĆ</item>
      <item>Darko Perković</item>
      <item>Svjetlana Andrić</item>
      <item>Općinski sud Rijeka zk odjel</item>
      <item>Edvard Valić</item>
      <item>DRAGAN DERANJA</item>
      <item>Mladen Štefančić</item>
      <item>ĐURO FARKAŠ</item>
      <item>Vedrana Pranjić Hamarić</item>
      <item>IVICA PAVELIĆ</item>
      <item>MAKI d.o.o. za trgovinu, popravak i održavanje motornih vozila i usluge</item>
      <item>DRAGAN DERANJA</item>
      <item>JANKO SIMEUNOVIĆ</item>
      <item>Ivica Vodopijak</item>
      <item>ZORA FARKAŠ</item>
      <item>VLADIMIR CIRKVENČIĆ</item>
      <item>DANIEL STIPIĆ</item>
      <item>Nenad Molc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ANTE MILAT</item>
      <item>PRIMORSKO-GORANSKA ŽUPANIJA GRAD NOVI VINODOLSKI, P.P. 5,51250 Novi Vinodolski</item>
      <item>BORISLAV TOMIĆ</item>
      <item>Danica Galetić, OIB 05206564110, Srednjaci 20,10000 Zagreb</item>
      <item>Bojan Perhoč, OIB 02020487786, Augusta Šenoe 2a,40000 Čakovec</item>
      <item>SANDO d.o.o.</item>
      <item>Klaudija Žvorc, OIB 53478732671, Turčišće 177,40000 Turčišće</item>
      <item>Milan Došen, OIB 28408384400, Svetog Križa 120,33000 Milanovac</item>
      <item>Anita Cvetko</item>
      <item>Mario Starčević, OIB 56539746731, Povilska 42,51250 Novi Vinodolski</item>
      <item>Dragoljub Pranjić, OIB 54696569762, Volaričeva Ulica 22,Postojna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2,10000 Zagreb</item>
      <item>Đurđa Dragović Grahek, Kneza Trpimira 4,44320 Kutina</item>
      <item>Nikola Juras, OIB 72380368643, Nova 23,40000 Palovec</item>
      <item>SONJA JELEN</item>
      <item>LEON GERDEN</item>
      <item>Nada Juras, OIB 30198333880, Nova 23,40000 Palovec</item>
      <item>OGLASNA PLOČA</item>
      <item>VALENTINA KRANJEC</item>
      <item>Dezso Kovacs</item>
      <item>TRGOMAR društvo s ograničenom odgovornošću za trgovinu, poljoprivredu i usluge, OIB 48630703347, Ilovac 1/A,47280 Ozalj</item>
      <item>Dušan Crljenko, OIB 03602703658, Brca 8c,51000 Rijeka</item>
      <item>MARIJA KNEZOVIĆ</item>
      <item>Slavica Milat, OIB 12888531946, Panos 4,51250 Novi Vinodolski</item>
      <item>ŽELJKO MILIČIĆ</item>
      <item>VISOKI TRGOVAČKI SUD REPUBLIKE HRVATSKE, Berislavićeva 11,10000 Zagreb</item>
      <item>HERMINA TROŠELJ</item>
      <item>Tibor Szalkai</item>
      <item>IVICA MATIĆ</item>
      <item>ŽDO RIJEKA</item>
      <item>BOŽIDAR ŠĆRBEC</item>
      <item>Marina Telišman Vugrinec, OIB 62898294202, Hrvatske Bratske Zajednice 17,10430 Samobor</item>
      <item>Nevenko Radijevac</item>
      <item>IVONA BARBALIĆ, 51000 Rijeka</item>
      <item>ALMIR BEĆIREVIĆ</item>
      <item>Boris Tomak, OIB 63989066908, Borlin 25,47000 Karlovac</item>
      <item>MARIO STARČEVIĆ</item>
      <item>POREZNA UPRAVA RIJEKA</item>
      <item>ZDRAVKO DUNGER</item>
      <item>EVA HORVATH-ŽAJA, Lanište 12c,10000 Zagreb</item>
      <item>ĐULA MUJAKIĆ</item>
      <item>DRAGICA MAVROVIĆ, 51000 Rijeka</item>
      <item>ELVEDIN MUJAKIĆ</item>
      <item>Dragoljub Vujasin, OIB 98732671121, Palanjek 15,44000 Palanjek</item>
      <item>Ivan Puhalo, OIB 94862726921, Antuna Branka Šimića 48,51000 Rijeka</item>
      <item>Odvj. društvo Hanžeković i partneri, Radnička cesta 22,10000 Zagreb</item>
      <item>trgovačko društvo Sando</item>
      <item>GABOR KALMAR</item>
      <item>Mario Starčević, OIB 56539746731, Povilska 42,51250 Novi Vinodolski</item>
      <item>DIJANA DNEZ, 51000 Rijeka</item>
      <item>Ana Turina, OIB 18509990261, Mel 7,51250 Novi Vinodolski</item>
      <item>Neda Anđel, OIB 22754499403, Turopoljska 23,10010 Velika Mlaka</item>
      <item>MAJA BARIČEVIĆ, 51000 Rijeka</item>
      <item>OS Rijeka zk odjel Novi vinodolski, Trg Vinodolskog zakona 5,51250 Novi Vinodolski</item>
      <item>Jelena Polić, OIB 95695690874, Cerovnik 6b,47303 Cerovnik</item>
      <item>Gavranović d.o.o., Majstorska 9,10000 Zagreb</item>
      <item>PETRA GJURAŠIĆ, 51000 Rijeka</item>
      <item>Senad Handžić, OIB 27131757420, Lukoranska 11c,10000 Zagreb</item>
      <item>Marin Cvitković, OIB 80832888180, Ribarska Obala 22,51252 Klenovica</item>
      <item>Biserka Ćosić, OIB 83423997246, Mavrići 67,51244 Grižane</item>
      <item>DENIS MLADENIĆ, 51000 Rijeka</item>
      <item>Darko Perković, OIB 08363620776, Ante Kovačića 24,51000 Rijeka</item>
      <item>Svjetlana Andrić, OIB 61523170829, Nova Krasa 8a,51250 Novi Vinodolski</item>
      <item>Općinski sud Rijeka zk odjel, Trg Vinodolskog zakona 5,51250 Novi Vinodolski</item>
      <item>Edvard Valić</item>
      <item>DRAGAN DERANJA</item>
      <item>Mladen Štefančić, OIB 77574947580, Dobrodolska Cesta 31a,10360 Dobrodol</item>
      <item>ĐURO FARKAŠ</item>
      <item>Vedrana Pranjić Hamarić</item>
      <item>IVICA PAVELIĆ</item>
      <item>MAKI d.o.o. za trgovinu, popravak i održavanje motornih vozila i usluge, OIB 38541508228, Ulica Pavla Radića 110,33000 Virovitica</item>
      <item>DRAGAN DERANJA, Posteni 15,51250 Novi Vinodolski</item>
      <item>JANKO SIMEUNOVIĆ, A. Jakšića 3,10000 Zagreb</item>
      <item>Ivica Vodopijak, Tišinska ulica III. odvojak 4,10000 Zagreb</item>
      <item>ZORA FARKAŠ, ŠENOINA 22,51250 Novi Vinodolski</item>
      <item>VLADIMIR CIRKVENČIĆ, Jevnica 16,Kresnice</item>
      <item>DANIEL STIPIĆ, A. ŠENOE 110,31550 Valpovo</item>
      <item>Nenad Molc, OIB 13090594476, Novačka 267,10000 Zagreb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ANTE MILAT</item>
      <item>PRIMORSKO-GORANSKA ŽUPANIJA GRAD NOVI VINODOLSKI, P.P. 5,51250 Novi Vinodolski</item>
      <item>BORISLAV TOMIĆ</item>
      <item>Danica Galetić, OIB 05206564110, Srednjaci 20,10000 Zagreb</item>
      <item>Bojan Perhoč, OIB 02020487786, Augusta Šenoe 2a,40000 Čakovec</item>
      <item>SANDO d.o.o.</item>
      <item>Klaudija Žvorc, OIB 53478732671, Turčišće 177,40000 Turčišće</item>
      <item>Milan Došen, OIB 28408384400, Svetog Križa 120,33000 Milanovac</item>
      <item>Anita Cvetko</item>
      <item>Mario Starčević, OIB 56539746731, Povilska 42,51250 Novi Vinodolski</item>
      <item>Dragoljub Pranjić, OIB 54696569762, Volaričeva Ulica 22,Postojna</item>
      <item>MITJA TEMENT</item>
      <item>IVAN PUHALO</item>
      <item>Sanja Gelić</item>
      <item>IRENA TEMENT</item>
      <item>Dijana Knez</item>
      <item>JOSIP BOSILJ</item>
      <item>BEATA LAKATOSNE LASZLO</item>
      <item>ZAGREBAČKA BANKA d.d., Paromlinska 2,10000 Zagreb</item>
      <item>Đurđa Dragović Grahek, Kneza Trpimira 4,44320 Kutina</item>
      <item>Nikola Juras, OIB 72380368643, Nova 23,40000 Palovec</item>
      <item>SONJA JELEN</item>
      <item>LEON GERDEN</item>
      <item>Nada Juras, OIB 30198333880, Nova 23,40000 Palovec</item>
      <item>OGLASNA PLOČA</item>
      <item>VALENTINA KRANJEC</item>
      <item>Dezso Kovacs</item>
      <item>TRGOMAR društvo s ograničenom odgovornošću za trgovinu, poljoprivredu i usluge, OIB 48630703347, Ilovac 1/A,47280 Ozalj</item>
      <item>Dušan Crljenko, OIB 03602703658, Brca 8c,51000 Rijeka</item>
      <item>MARIJA KNEZOVIĆ</item>
      <item>Slavica Milat, OIB 12888531946, Panos 4,51250 Novi Vinodolski</item>
      <item>ŽELJKO MILIČIĆ</item>
      <item>VISOKI TRGOVAČKI SUD REPUBLIKE HRVATSKE, Berislavićeva 11,10000 Zagreb</item>
      <item>HERMINA TROŠELJ</item>
      <item>Tibor Szalkai</item>
      <item>IVICA MATIĆ</item>
      <item>ŽDO RIJEKA</item>
      <item>BOŽIDAR ŠĆRBEC</item>
      <item>Marina Telišman Vugrinec, OIB 62898294202, Hrvatske Bratske Zajednice 17,10430 Samobor</item>
      <item>Nevenko Radijevac</item>
      <item>IVONA BARBALIĆ, 51000 Rijeka</item>
      <item>ALMIR BEĆIREVIĆ</item>
      <item>Boris Tomak, OIB 63989066908, Borlin 25,47000 Karlovac</item>
      <item>MARIO STARČEVIĆ</item>
      <item>POREZNA UPRAVA RIJEKA</item>
      <item>ZDRAVKO DUNGER</item>
      <item>EVA HORVATH-ŽAJA, Lanište 12c,10000 Zagreb</item>
      <item>ĐULA MUJAKIĆ</item>
      <item>DRAGICA MAVROVIĆ, 51000 Rijeka</item>
      <item>ELVEDIN MUJAKIĆ</item>
      <item>Dragoljub Vujasin, OIB 98732671121, Palanjek 15,44000 Palanjek</item>
      <item>Ivan Puhalo, OIB 94862726921, Antuna Branka Šimića 48,51000 Rijeka</item>
      <item>Odvj. društvo Hanžeković i partneri, Radnička cesta 22,10000 Zagreb</item>
      <item>trgovačko društvo Sando</item>
      <item>GABOR KALMAR</item>
      <item>Mario Starčević, OIB 56539746731, Povilska 42,51250 Novi Vinodolski</item>
      <item>DIJANA DNEZ, 51000 Rijeka</item>
      <item>Ana Turina, OIB 18509990261, Mel 7,51250 Novi Vinodolski</item>
      <item>Neda Anđel, OIB 22754499403, Turopoljska 23,10010 Velika Mlaka</item>
      <item>MAJA BARIČEVIĆ, 51000 Rijeka</item>
      <item>OS Rijeka zk odjel Novi vinodolski, Trg Vinodolskog zakona 5,51250 Novi Vinodolski</item>
      <item>Jelena Polić, OIB 95695690874, Cerovnik 6b,47303 Cerovnik</item>
      <item>Gavranović d.o.o., Majstorska 9,10000 Zagreb</item>
      <item>PETRA GJURAŠIĆ, 51000 Rijeka</item>
      <item>Senad Handžić, OIB 27131757420, Lukoranska 11c,10000 Zagreb</item>
      <item>Marin Cvitković, OIB 80832888180, Ribarska Obala 22,51252 Klenovica</item>
      <item>Biserka Ćosić, OIB 83423997246, Mavrići 67,51244 Grižane</item>
      <item>DENIS MLADENIĆ, 51000 Rijeka</item>
      <item>Darko Perković, OIB 08363620776, Ante Kovačića 24,51000 Rijeka</item>
      <item>Svjetlana Andrić, OIB 61523170829, Nova Krasa 8a,51250 Novi Vinodolski</item>
      <item>Općinski sud Rijeka zk odjel, Trg Vinodolskog zakona 5,51250 Novi Vinodolski</item>
      <item>Edvard Valić</item>
      <item>DRAGAN DERANJA</item>
      <item>Mladen Štefančić, OIB 77574947580, Dobrodolska Cesta 31a,10360 Dobrodol</item>
      <item>ĐURO FARKAŠ</item>
      <item>Vedrana Pranjić Hamarić</item>
      <item>IVICA PAVELIĆ</item>
      <item>MAKI d.o.o. za trgovinu, popravak i održavanje motornih vozila i usluge, OIB 38541508228, Ulica Pavla Radića 110,33000 Virovitica</item>
      <item>DRAGAN DERANJA, Posteni 15,51250 Novi Vinodolski</item>
      <item>JANKO SIMEUNOVIĆ, A. Jakšića 3,10000 Zagreb</item>
      <item>Ivica Vodopijak, Tišinska ulica III. odvojak 4,10000 Zagreb</item>
      <item>ZORA FARKAŠ, ŠENOINA 22,51250 Novi Vinodolski</item>
      <item>VLADIMIR CIRKVENČIĆ, Jevnica 16,Kresnice</item>
      <item>DANIEL STIPIĆ, A. ŠENOE 110,31550 Valpovo</item>
      <item>Nenad Molc, OIB 13090594476, Novačka 267,10000 Zagreb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05206564110</item>
      <item>, OIB 02020487786</item>
      <item>, OIB null</item>
      <item>, OIB 53478732671</item>
      <item>, OIB 28408384400</item>
      <item>, OIB null</item>
      <item>, OIB 56539746731</item>
      <item>, OIB 54696569762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30198333880</item>
      <item>, OIB null</item>
      <item>, OIB null</item>
      <item>, OIB null</item>
      <item>, OIB 48630703347</item>
      <item>, OIB 03602703658</item>
      <item>, OIB null</item>
      <item>, OIB 12888531946</item>
      <item>, OIB null</item>
      <item>, OIB null</item>
      <item>, OIB null</item>
      <item>, OIB null</item>
      <item>, OIB null</item>
      <item>, OIB null</item>
      <item>, OIB null</item>
      <item>, OIB 62898294202</item>
      <item>, OIB null</item>
      <item>, OIB null</item>
      <item>, OIB null</item>
      <item>, OIB 63989066908</item>
      <item>, OIB null</item>
      <item>, OIB null</item>
      <item>, OIB null</item>
      <item>, OIB null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null</item>
      <item>, OIB null</item>
      <item>, OIB 95695690874</item>
      <item>, OIB null</item>
      <item>, OIB null</item>
      <item>, OIB 27131757420</item>
      <item>, OIB 80832888180</item>
      <item>, OIB 83423997246</item>
      <item>, OIB null</item>
      <item>, OIB 08363620776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13090594476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05206564110</item>
      <item>, OIB 02020487786</item>
      <item>, OIB null</item>
      <item>, OIB 53478732671</item>
      <item>, OIB 28408384400</item>
      <item>, OIB null</item>
      <item>, OIB 56539746731</item>
      <item>, OIB 54696569762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30198333880</item>
      <item>, OIB null</item>
      <item>, OIB null</item>
      <item>, OIB null</item>
      <item>, OIB 48630703347</item>
      <item>, OIB 03602703658</item>
      <item>, OIB null</item>
      <item>, OIB 12888531946</item>
      <item>, OIB null</item>
      <item>, OIB null</item>
      <item>, OIB null</item>
      <item>, OIB null</item>
      <item>, OIB null</item>
      <item>, OIB null</item>
      <item>, OIB null</item>
      <item>, OIB 62898294202</item>
      <item>, OIB null</item>
      <item>, OIB null</item>
      <item>, OIB null</item>
      <item>, OIB 63989066908</item>
      <item>, OIB null</item>
      <item>, OIB null</item>
      <item>, OIB null</item>
      <item>, OIB null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null</item>
      <item>, OIB null</item>
      <item>, OIB 95695690874</item>
      <item>, OIB null</item>
      <item>, OIB null</item>
      <item>, OIB 27131757420</item>
      <item>, OIB 80832888180</item>
      <item>, OIB 83423997246</item>
      <item>, OIB null</item>
      <item>, OIB 08363620776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13090594476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67B7D-6C52-494E-B39D-15DCBFBA5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3013</properties:Characters>
  <properties:Lines>75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2017-07-17T12:36:00Z</dcterms:created>
  <dc:creator>dcmelik</dc:creator>
  <cp:lastModifiedBy>Jasna Radulović</cp:lastModifiedBy>
  <cp:lastPrinted>2017-05-26T11:36:00Z</cp:lastPrinted>
  <dcterms:modified xmlns:xsi="http://www.w3.org/2001/XMLSchema-instance" xsi:type="dcterms:W3CDTF">2017-07-17T12:41:00Z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St-162/2010-1312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