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5a34" w14:paraId="5b55a34" w:rsidRDefault="00EA0AA4" w:rsidP="00AB7880" w:rsidR="00EA0AA4" w:rsidRPr="0089308A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CF1CBE" w:rsidP="00AB7880" w:rsidR="00CF1CBE" w:rsidRPr="0089308A"/>
    <w:p w:rsidRDefault="00CF1CBE" w:rsidP="00AB7880" w:rsidR="00CF1CBE" w:rsidRPr="0089308A"/>
    <w:p w:rsidRDefault="00CF1CBE" w:rsidP="00AB7880" w:rsidR="00CF1CBE" w:rsidRPr="0089308A"/>
    <w:p w:rsidRDefault="00AB7880" w:rsidP="00AB7880" w:rsidR="00AB7880" w:rsidRPr="0089308A">
      <w:r w:rsidRPr="0089308A">
        <w:t>REPUBLIKA HRVATSKA</w:t>
      </w:r>
    </w:p>
    <w:p w:rsidRDefault="00AB7880" w:rsidP="00AB7880" w:rsidR="00830F9D" w:rsidRPr="0089308A">
      <w:r w:rsidRPr="0089308A">
        <w:t>TRGOVAČKI SUD U ZADRU</w:t>
      </w:r>
    </w:p>
    <w:p w:rsidRDefault="00830F9D" w:rsidP="00AB7880" w:rsidR="00AB7880" w:rsidRPr="0089308A">
      <w:r w:rsidRPr="0089308A">
        <w:t>Ulica dr. Franje Tuđmana 35</w:t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066D0" w:rsidRPr="0089308A">
        <w:t xml:space="preserve">     </w:t>
      </w:r>
      <w:r w:rsidR="007D2E41" w:rsidRPr="0089308A">
        <w:t xml:space="preserve">  </w:t>
      </w:r>
    </w:p>
    <w:p w:rsidRDefault="00AB7880" w:rsidP="00546865" w:rsidR="00AB7880" w:rsidRPr="0089308A">
      <w:pPr>
        <w:jc w:val="right"/>
        <w:rPr>
          <w:rFonts w:cs="Arial" w:hAnsi="Arial" w:ascii="Arial"/>
        </w:rPr>
      </w:pPr>
    </w:p>
    <w:p w:rsidRDefault="00546865" w:rsidP="00546865" w:rsidR="00546865" w:rsidRPr="0089308A">
      <w:pPr>
        <w:jc w:val="right"/>
      </w:pPr>
      <w:r w:rsidRPr="0089308A">
        <w:t xml:space="preserve">FINA </w:t>
      </w:r>
      <w:r w:rsidR="0010180E">
        <w:t>ŠIBENIK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0471FB" w:rsidR="000471FB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016868">
        <w:t xml:space="preserve">HABITAT d.o.o., Šibenik, Bože </w:t>
      </w:r>
      <w:proofErr w:type="spellStart"/>
      <w:r w:rsidR="00016868">
        <w:t>Perinčića</w:t>
      </w:r>
      <w:proofErr w:type="spellEnd"/>
      <w:r w:rsidR="00016868">
        <w:t xml:space="preserve"> 26, OIB: 26343225012</w:t>
      </w:r>
      <w:r w:rsidR="000471FB" w:rsidRPr="0089308A">
        <w:t xml:space="preserve">, </w:t>
      </w:r>
      <w:r w:rsidR="008B1F41" w:rsidRPr="0089308A">
        <w:t xml:space="preserve">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="005F764A">
        <w:t xml:space="preserve">da </w:t>
      </w:r>
      <w:r w:rsidR="008B1F41" w:rsidRPr="0089308A">
        <w:t>dostavit</w:t>
      </w:r>
      <w:r w:rsidR="005F764A">
        <w:t>e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1A2481" w:rsidRPr="0089308A">
        <w:t xml:space="preserve">trgovačkog društva </w:t>
      </w:r>
      <w:r w:rsidR="00016868">
        <w:t xml:space="preserve">HABITAT d.o.o., Šibenik, Bože </w:t>
      </w:r>
      <w:proofErr w:type="spellStart"/>
      <w:r w:rsidR="00016868">
        <w:t>Perinčića</w:t>
      </w:r>
      <w:proofErr w:type="spellEnd"/>
      <w:r w:rsidR="00016868">
        <w:t xml:space="preserve"> 26, OIB: 26343225012</w:t>
      </w:r>
      <w:r w:rsidR="000471FB" w:rsidRPr="0089308A">
        <w:t>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4F5881">
        <w:t xml:space="preserve">28. </w:t>
      </w:r>
      <w:r w:rsidR="005F764A">
        <w:t xml:space="preserve">ožujka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5F764A">
        <w:t xml:space="preserve">15. ožujka 2018. </w:t>
      </w:r>
    </w:p>
    <w:p w:rsidRDefault="00AB7880" w:rsidP="00AB7880" w:rsidR="00AB7880" w:rsidRPr="0089308A">
      <w:pPr>
        <w:jc w:val="center"/>
      </w:pPr>
    </w:p>
    <w:p w:rsidRDefault="0089308A" w:rsidP="004F5881" w:rsidR="0089308A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89308A" w:rsidP="004F5881" w:rsidR="008930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5D0B2D" w:rsidP="005D0B2D" w:rsidR="005D0B2D" w:rsidRPr="0089308A"/>
    <w:p w:rsidRDefault="00AB7880" w:rsidP="005D0B2D" w:rsidR="00AB7880" w:rsidRPr="0089308A">
      <w:pPr>
        <w:jc w:val="right"/>
      </w:pPr>
    </w:p>
    <w:sectPr w:rsidR="00AB7880" w:rsidRPr="0089308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16868">
      <w:t>31</w:t>
    </w:r>
    <w:r w:rsidR="000471FB">
      <w:t>/</w:t>
    </w:r>
    <w:r w:rsidR="00700093">
      <w:t>2018</w:t>
    </w:r>
    <w:r w:rsidR="000471FB">
      <w:t>-</w:t>
    </w:r>
    <w:r w:rsidR="005F764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6868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180E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4F5881"/>
    <w:rsid w:val="00523B13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5F764A"/>
    <w:rsid w:val="0062455A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55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55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55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55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55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55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HABITAT d.o.o. za trgovinu</izvorni_sadrzaj>
    <derivirana_varijabla naziv="DomainObject.Predmet.ProtustrankaFormated_1">  HABITAT d.o.o. za trgovinu</derivirana_varijabla>
  </DomainObject.Predmet.ProtustrankaFormated>
  <DomainObject.Predmet.ProtustrankaFormatedOIB>
    <izvorni_sadrzaj>  HABITAT d.o.o. za trgovinu, OIB 26343225012</izvorni_sadrzaj>
    <derivirana_varijabla naziv="DomainObject.Predmet.ProtustrankaFormatedOIB_1">  HABITAT d.o.o. za trgovinu, OIB 26343225012</derivirana_varijabla>
  </DomainObject.Predmet.ProtustrankaFormatedOIB>
  <DomainObject.Predmet.ProtustrankaFormatedWithAdress>
    <izvorni_sadrzaj> HABITAT d.o.o. za trgovinu, Bože Peričića 26, 22000 Šibenik</izvorni_sadrzaj>
    <derivirana_varijabla naziv="DomainObject.Predmet.ProtustrankaFormatedWithAdress_1"> HABITAT d.o.o. za trgovinu, Bože Peričića 26, 22000 Šibenik</derivirana_varijabla>
  </DomainObject.Predmet.ProtustrankaFormatedWithAdress>
  <DomainObject.Predmet.ProtustrankaFormatedWithAdressOIB>
    <izvorni_sadrzaj> HABITAT d.o.o. za trgovinu, OIB 26343225012, Bože Peričića 26, 22000 Šibenik</izvorni_sadrzaj>
    <derivirana_varijabla naziv="DomainObject.Predmet.ProtustrankaFormatedWithAdressOIB_1"> HABITAT d.o.o. za trgovinu, OIB 26343225012, Bože Peričića 26, 22000 Šibenik</derivirana_varijabla>
  </DomainObject.Predmet.ProtustrankaFormatedWithAdressOIB>
  <DomainObject.Predmet.ProtustrankaWithAdress>
    <izvorni_sadrzaj>HABITAT d.o.o. za trgovinu Bože Peričića 26, 22000 Šibenik</izvorni_sadrzaj>
    <derivirana_varijabla naziv="DomainObject.Predmet.ProtustrankaWithAdress_1">HABITAT d.o.o. za trgovinu Bože Peričića 26, 22000 Šibenik</derivirana_varijabla>
  </DomainObject.Predmet.ProtustrankaWithAdress>
  <DomainObject.Predmet.ProtustrankaWithAdressOIB>
    <izvorni_sadrzaj>HABITAT d.o.o. za trgovinu, OIB 26343225012, Bože Peričića 26, 22000 Šibenik</izvorni_sadrzaj>
    <derivirana_varijabla naziv="DomainObject.Predmet.ProtustrankaWithAdressOIB_1">HABITAT d.o.o. za trgovinu, OIB 26343225012, Bože Peričića 26, 22000 Šibenik</derivirana_varijabla>
  </DomainObject.Predmet.ProtustrankaWithAdressOIB>
  <DomainObject.Predmet.ProtustrankaNazivFormated>
    <izvorni_sadrzaj>HABITAT d.o.o. za trgovinu</izvorni_sadrzaj>
    <derivirana_varijabla naziv="DomainObject.Predmet.ProtustrankaNazivFormated_1">HABITAT d.o.o. za trgovinu</derivirana_varijabla>
  </DomainObject.Predmet.ProtustrankaNazivFormated>
  <DomainObject.Predmet.ProtustrankaNazivFormatedOIB>
    <izvorni_sadrzaj>HABITAT d.o.o. za trgovinu, OIB 26343225012</izvorni_sadrzaj>
    <derivirana_varijabla naziv="DomainObject.Predmet.ProtustrankaNazivFormatedOIB_1">HABITAT d.o.o. za trgovinu, OIB 26343225012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HABITAT d.o.o. za trgovinu</item>
    </izvorni_sadrzaj>
    <derivirana_varijabla naziv="DomainObject.Predmet.ProtuStrankaListFormated_1">
      <item>HABITAT d.o.o. za trgovinu</item>
    </derivirana_varijabla>
  </DomainObject.Predmet.ProtuStrankaListFormated>
  <DomainObject.Predmet.ProtuStrankaListFormatedOIB>
    <izvorni_sadrzaj>
      <item>HABITAT d.o.o. za trgovinu, OIB 26343225012</item>
    </izvorni_sadrzaj>
    <derivirana_varijabla naziv="DomainObject.Predmet.ProtuStrankaListFormatedOIB_1">
      <item>HABITAT d.o.o. za trgovinu, OIB 26343225012</item>
    </derivirana_varijabla>
  </DomainObject.Predmet.ProtuStrankaListFormatedOIB>
  <DomainObject.Predmet.ProtuStrankaListFormatedWithAdress>
    <izvorni_sadrzaj>
      <item>HABITAT d.o.o. za trgovinu, Bože Peričića 26, 22000 Šibenik</item>
    </izvorni_sadrzaj>
    <derivirana_varijabla naziv="DomainObject.Predmet.ProtuStrankaListFormatedWithAdress_1">
      <item>HABITAT d.o.o. za trgovinu, Bože Peričića 26, 22000 Šibenik</item>
    </derivirana_varijabla>
  </DomainObject.Predmet.ProtuStrankaListFormatedWithAdress>
  <DomainObject.Predmet.ProtuStrankaListFormatedWithAdressOIB>
    <izvorni_sadrzaj>
      <item>HABITAT d.o.o. za trgovinu, OIB 26343225012, Bože Peričića 26, 22000 Šibenik</item>
    </izvorni_sadrzaj>
    <derivirana_varijabla naziv="DomainObject.Predmet.ProtuStrankaListFormatedWithAdressOIB_1">
      <item>HABITAT d.o.o. za trgovinu, OIB 26343225012, Bože Peričića 26, 22000 Šibenik</item>
    </derivirana_varijabla>
  </DomainObject.Predmet.ProtuStrankaListFormatedWithAdressOIB>
  <DomainObject.Predmet.ProtuStrankaListNazivFormated>
    <izvorni_sadrzaj>
      <item>HABITAT d.o.o. za trgovinu</item>
    </izvorni_sadrzaj>
    <derivirana_varijabla naziv="DomainObject.Predmet.ProtuStrankaListNazivFormated_1">
      <item>HABITAT d.o.o. za trgovinu</item>
    </derivirana_varijabla>
  </DomainObject.Predmet.ProtuStrankaListNazivFormated>
  <DomainObject.Predmet.ProtuStrankaListNazivFormatedOIB>
    <izvorni_sadrzaj>
      <item>HABITAT d.o.o. za trgovinu, OIB 26343225012</item>
    </izvorni_sadrzaj>
    <derivirana_varijabla naziv="DomainObject.Predmet.ProtuStrankaListNazivFormatedOIB_1">
      <item>HABITAT d.o.o. za trgovinu, OIB 26343225012</item>
    </derivirana_varijabla>
  </DomainObject.Predmet.ProtuStrankaListNazivFormatedOIB>
  <DomainObject.Predmet.OstaliListFormated>
    <izvorni_sadrzaj>
      <item>Marko Mijat</item>
      <item>Valter Kiš</item>
    </izvorni_sadrzaj>
    <derivirana_varijabla naziv="DomainObject.Predmet.OstaliListFormated_1">
      <item>Marko Mijat</item>
      <item>Valter Kiš</item>
    </derivirana_varijabla>
  </DomainObject.Predmet.OstaliListFormated>
  <DomainObject.Predmet.OstaliListFormatedOIB>
    <izvorni_sadrzaj>
      <item>Marko Mijat</item>
      <item>Valter Kiš, OIB 11660596820</item>
    </izvorni_sadrzaj>
    <derivirana_varijabla naziv="DomainObject.Predmet.OstaliListFormatedOIB_1">
      <item>Marko Mijat</item>
      <item>Valter Kiš, OIB 11660596820</item>
    </derivirana_varijabla>
  </DomainObject.Predmet.OstaliListFormatedOIB>
  <DomainObject.Predmet.OstaliListFormatedWithAdress>
    <izvorni_sadrzaj>
      <item>Marko Mijat, Obala I. J. Cote 27, 22211 Vodice</item>
      <item>Valter Kiš, Bukovačka 8, 22000 Šibenik</item>
    </izvorni_sadrzaj>
    <derivirana_varijabla naziv="DomainObject.Predmet.OstaliListFormatedWithAdress_1">
      <item>Marko Mijat, Obala I. J. Cote 27, 22211 Vodice</item>
      <item>Valter Kiš, Bukovačka 8, 22000 Šibenik</item>
    </derivirana_varijabla>
  </DomainObject.Predmet.OstaliListFormatedWithAdress>
  <DomainObject.Predmet.OstaliListFormatedWithAdressOIB>
    <izvorni_sadrzaj>
      <item>Marko Mijat, Obala I. J. Cote 27, 22211 Vodice</item>
      <item>Valter Kiš, OIB 11660596820, Bukovačka 8, 22000 Šibenik</item>
    </izvorni_sadrzaj>
    <derivirana_varijabla naziv="DomainObject.Predmet.OstaliListFormatedWithAdressOIB_1">
      <item>Marko Mijat, Obala I. J. Cote 27, 22211 Vodice</item>
      <item>Valter Kiš, OIB 11660596820, Bukovačka 8, 22000 Šibenik</item>
    </derivirana_varijabla>
  </DomainObject.Predmet.OstaliListFormatedWithAdressOIB>
  <DomainObject.Predmet.OstaliListNazivFormated>
    <izvorni_sadrzaj>
      <item>Marko Mijat</item>
      <item>Valter Kiš</item>
    </izvorni_sadrzaj>
    <derivirana_varijabla naziv="DomainObject.Predmet.OstaliListNazivFormated_1">
      <item>Marko Mijat</item>
      <item>Valter Kiš</item>
    </derivirana_varijabla>
  </DomainObject.Predmet.OstaliListNazivFormated>
  <DomainObject.Predmet.OstaliListNazivFormatedOIB>
    <izvorni_sadrzaj>
      <item>Marko Mijat</item>
      <item>Valter Kiš, OIB 11660596820</item>
    </izvorni_sadrzaj>
    <derivirana_varijabla naziv="DomainObject.Predmet.OstaliListNazivFormatedOIB_1">
      <item>Marko Mijat</item>
      <item>Valter Kiš, OIB 11660596820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HABITAT d.o.o. za trgovinu</izvorni_sadrzaj>
    <derivirana_varijabla naziv="DomainObject.Predmet.ProtustrankaIDrugi_1">HABITAT d.o.o. za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HABITAT d.o.o. za trgovinu, OIB 26343225012, Bože Peričića 26, 22000 Šibenik</izvorni_sadrzaj>
    <derivirana_varijabla naziv="DomainObject.Predmet.ProtustrankaIDrugiAdressOIB_1">HABITAT d.o.o. za trgovinu, OIB 26343225012,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FINA-Podružnica Šibenik</item>
      <item>Marko Mijat</item>
      <item>Valter Kiš</item>
    </izvorni_sadrzaj>
    <derivirana_varijabla naziv="DomainObject.Predmet.SudioniciListNaziv_1">
      <item>HABITAT d.o.o. za trgovinu</item>
      <item>FINA-Podružnica Šibenik</item>
      <item>Marko Mijat</item>
      <item>Valter Kiš</item>
    </derivirana_varijabla>
  </DomainObject.Predmet.SudioniciListNaziv>
  <DomainObject.Predmet.SudioniciListAdressOIB>
    <izvorni_sadrzaj>
      <item>HABITAT d.o.o. za trgovinu, OIB 26343225012, Bože Peričića 26,22000 Šibenik</item>
      <item>FINA-Podružnica Šibenik, OIB 85821130368, Perivoj L. Marune 1,22000 Šibenik</item>
      <item>Marko Mijat, Obala I. J. Cote 27,22211 Vodice</item>
      <item>Valter Kiš, OIB 11660596820, Bukovačka 8,22000 Šibenik</item>
    </izvorni_sadrzaj>
    <derivirana_varijabla naziv="DomainObject.Predmet.SudioniciListAdressOIB_1">
      <item>HABITAT d.o.o. za trgovinu, OIB 26343225012, Bože Peričića 26,22000 Šibenik</item>
      <item>FINA-Podružnica Šibenik, OIB 85821130368, Perivoj L. Marune 1,22000 Šibenik</item>
      <item>Marko Mijat, Obala I. J. Cote 27,22211 Vodice</item>
      <item>Valter Kiš, OIB 11660596820, Bukovačka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26343225012</item>
      <item>, OIB 85821130368</item>
      <item>, OIB null</item>
      <item>, OIB 11660596820</item>
    </izvorni_sadrzaj>
    <derivirana_varijabla naziv="DomainObject.Predmet.SudioniciListNazivOIB_1">
      <item>, OIB 26343225012</item>
      <item>, OIB 85821130368</item>
      <item>, OIB null</item>
      <item>, OIB 11660596820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42B20-6D82-4555-9268-E32D102F5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82</properties:Words>
  <properties:Characters>503</properties:Characters>
  <properties:Lines>25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2018-03-14T14:08:00Z</dcterms:created>
  <dc:creator>Administrator</dc:creator>
  <cp:lastModifiedBy>Anita Ivandić</cp:lastModifiedBy>
  <cp:lastPrinted>2018-01-23T10:51:00Z</cp:lastPrinted>
  <dcterms:modified xmlns:xsi="http://www.w3.org/2001/XMLSchema-instance" xsi:type="dcterms:W3CDTF">2018-03-16T08:46:00Z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(St-31-18- fina stanje računa 15.3.2018.docx)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