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8a5a" w14:paraId="01f8a5a" w:rsidRDefault="002A5D19" w:rsidP="002A5D19" w:rsidR="002A5D19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84</w:t>
      </w:r>
      <w:proofErr w:type="spellEnd"/>
    </w:p>
    <w:p w:rsidRDefault="002A5D19" w:rsidP="002A5D19" w:rsidR="002A5D19">
      <w:pPr>
        <w:pStyle w:val="Tijeloteksta"/>
        <w:jc w:val="right"/>
      </w:pPr>
    </w:p>
    <w:p w:rsidRDefault="002A5D19" w:rsidP="002A5D19" w:rsidR="002A5D1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5D19" w:rsidP="002A5D19" w:rsidR="002A5D19" w:rsidRPr="00D21A2C"/>
    <w:p w:rsidRDefault="002A5D19" w:rsidP="002A5D19" w:rsidR="002A5D1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A5D19" w:rsidP="002A5D19" w:rsidR="002A5D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2A5D19" w:rsidP="002A5D19" w:rsidR="002A5D19">
      <w:pPr>
        <w:rPr>
          <w:sz w:val="22"/>
          <w:szCs w:val="22"/>
        </w:rPr>
      </w:pPr>
    </w:p>
    <w:p w:rsidRDefault="0011033B" w:rsidP="002A5D19" w:rsidR="0011033B">
      <w:pPr>
        <w:rPr>
          <w:sz w:val="22"/>
          <w:szCs w:val="22"/>
        </w:rPr>
      </w:pPr>
    </w:p>
    <w:p w:rsidRDefault="0011033B" w:rsidP="002A5D19" w:rsidR="0011033B">
      <w:pPr>
        <w:rPr>
          <w:sz w:val="22"/>
          <w:szCs w:val="22"/>
        </w:rPr>
      </w:pPr>
    </w:p>
    <w:p w:rsidRDefault="002A5D19" w:rsidP="002A5D19" w:rsidR="002A5D19" w:rsidRPr="00B217D9">
      <w:pPr>
        <w:rPr>
          <w:sz w:val="22"/>
          <w:szCs w:val="22"/>
        </w:rPr>
      </w:pPr>
    </w:p>
    <w:p w:rsidRDefault="002A5D19" w:rsidP="002A5D19" w:rsidR="002A5D19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2A5D19" w:rsidP="002A5D19" w:rsidR="002A5D19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2A5D19" w:rsidP="002A5D19" w:rsidR="002A5D19">
      <w:pPr>
        <w:pStyle w:val="Tijeloteksta"/>
        <w:rPr>
          <w:b/>
          <w:bCs/>
        </w:rPr>
      </w:pPr>
    </w:p>
    <w:p w:rsidRDefault="002A5D19" w:rsidP="002A5D19" w:rsidR="002A5D19">
      <w:pPr>
        <w:pStyle w:val="Tijeloteksta"/>
        <w:rPr>
          <w:b/>
          <w:bCs/>
        </w:rPr>
      </w:pPr>
    </w:p>
    <w:p w:rsidRDefault="0011033B" w:rsidP="002A5D19" w:rsidR="0011033B">
      <w:pPr>
        <w:pStyle w:val="Tijeloteksta"/>
        <w:rPr>
          <w:b/>
          <w:bCs/>
        </w:rPr>
      </w:pPr>
    </w:p>
    <w:p w:rsidRDefault="002A5D19" w:rsidP="002A5D19" w:rsidR="002A5D19">
      <w:pPr>
        <w:ind w:firstLine="708"/>
        <w:jc w:val="both"/>
      </w:pPr>
      <w:r>
        <w:t xml:space="preserve">Trgovački sud u Osijeku, po stečajnom sucu Jadranki Herman, u stečajnom postupku nad dužnikom </w:t>
      </w:r>
      <w:proofErr w:type="spellStart"/>
      <w:r w:rsidRPr="002B059A">
        <w:t>BACKUP</w:t>
      </w:r>
      <w:proofErr w:type="spellEnd"/>
      <w:r w:rsidRPr="002B059A">
        <w:t xml:space="preserve"> d.o.o. za knjigovodstvene poslove i trgovinu, u stečaju, Beli Manastir, A. Stepinca 5, </w:t>
      </w:r>
      <w:proofErr w:type="spellStart"/>
      <w:r w:rsidRPr="002B059A">
        <w:t>MBS</w:t>
      </w:r>
      <w:proofErr w:type="spellEnd"/>
      <w:r w:rsidRPr="002B059A">
        <w:t xml:space="preserve"> </w:t>
      </w:r>
      <w:proofErr w:type="spellStart"/>
      <w:r w:rsidRPr="002B059A">
        <w:t>030009925</w:t>
      </w:r>
      <w:proofErr w:type="spellEnd"/>
      <w:r w:rsidRPr="002B059A">
        <w:t xml:space="preserve">, </w:t>
      </w:r>
      <w:proofErr w:type="spellStart"/>
      <w:r w:rsidRPr="002B059A">
        <w:t>OIB</w:t>
      </w:r>
      <w:proofErr w:type="spellEnd"/>
      <w:r w:rsidRPr="002B059A">
        <w:t xml:space="preserve"> </w:t>
      </w:r>
      <w:proofErr w:type="spellStart"/>
      <w:r w:rsidRPr="002B059A">
        <w:t>44371677459</w:t>
      </w:r>
      <w:proofErr w:type="spellEnd"/>
      <w:r>
        <w:t xml:space="preserve">, dana </w:t>
      </w:r>
      <w:proofErr w:type="spellStart"/>
      <w:r>
        <w:t>24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 xml:space="preserve">.          </w:t>
      </w:r>
    </w:p>
    <w:p w:rsidRDefault="004735E5" w:rsidP="004735E5" w:rsidR="004735E5">
      <w:pPr>
        <w:ind w:firstLine="708"/>
        <w:jc w:val="both"/>
      </w:pPr>
    </w:p>
    <w:p w:rsidRDefault="0011033B" w:rsidP="004735E5" w:rsidR="0011033B">
      <w:pPr>
        <w:ind w:firstLine="708"/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E154A3" w:rsidP="00A2646D" w:rsidR="00E154A3">
      <w:pPr>
        <w:jc w:val="both"/>
      </w:pPr>
    </w:p>
    <w:p w:rsidRDefault="0011033B" w:rsidP="00A2646D" w:rsidR="0011033B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2A5D19">
        <w:t xml:space="preserve">Ivanu </w:t>
      </w:r>
      <w:proofErr w:type="spellStart"/>
      <w:r w:rsidR="002A5D19">
        <w:t>Forjan</w:t>
      </w:r>
      <w:proofErr w:type="spellEnd"/>
      <w:r w:rsidR="002A5D19">
        <w:t xml:space="preserve"> </w:t>
      </w:r>
      <w:proofErr w:type="spellStart"/>
      <w:r w:rsidR="002A5D19">
        <w:t>vl</w:t>
      </w:r>
      <w:proofErr w:type="spellEnd"/>
      <w:r w:rsidR="002A5D19">
        <w:t xml:space="preserve">. </w:t>
      </w:r>
      <w:proofErr w:type="spellStart"/>
      <w:r w:rsidR="002A5D19">
        <w:t>BACKUP</w:t>
      </w:r>
      <w:proofErr w:type="spellEnd"/>
      <w:r w:rsidR="002A5D19">
        <w:t xml:space="preserve"> obrt za računovodstvo, organizaciju i savjetovanje Beli Manastir, Alojzija Stepinca 5, </w:t>
      </w:r>
      <w:proofErr w:type="spellStart"/>
      <w:r w:rsidR="002A5D19">
        <w:t>OIB</w:t>
      </w:r>
      <w:proofErr w:type="spellEnd"/>
      <w:r w:rsidR="002A5D19">
        <w:t xml:space="preserve"> </w:t>
      </w:r>
      <w:proofErr w:type="spellStart"/>
      <w:r w:rsidR="002A5D19">
        <w:t>07546865530</w:t>
      </w:r>
      <w:proofErr w:type="spellEnd"/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2A5D19">
        <w:t xml:space="preserve"> </w:t>
      </w:r>
      <w:proofErr w:type="spellStart"/>
      <w:r w:rsidR="002A5D19" w:rsidRPr="002B059A">
        <w:t>BACKUP</w:t>
      </w:r>
      <w:proofErr w:type="spellEnd"/>
      <w:r w:rsidR="002A5D19" w:rsidRPr="002B059A">
        <w:t xml:space="preserve"> d.o.o. za knjigovodstvene poslove i trgovinu, u stečaju, Beli Manastir, A. Stepinca 5, </w:t>
      </w:r>
      <w:proofErr w:type="spellStart"/>
      <w:r w:rsidR="002A5D19" w:rsidRPr="002B059A">
        <w:t>MBS</w:t>
      </w:r>
      <w:proofErr w:type="spellEnd"/>
      <w:r w:rsidR="002A5D19" w:rsidRPr="002B059A">
        <w:t xml:space="preserve"> </w:t>
      </w:r>
      <w:proofErr w:type="spellStart"/>
      <w:r w:rsidR="002A5D19" w:rsidRPr="002B059A">
        <w:t>030009925</w:t>
      </w:r>
      <w:proofErr w:type="spellEnd"/>
      <w:r w:rsidR="002A5D19" w:rsidRPr="002B059A">
        <w:t xml:space="preserve">, </w:t>
      </w:r>
      <w:proofErr w:type="spellStart"/>
      <w:r w:rsidR="002A5D19" w:rsidRPr="002B059A">
        <w:t>OIB</w:t>
      </w:r>
      <w:proofErr w:type="spellEnd"/>
      <w:r w:rsidR="002A5D19" w:rsidRPr="002B059A">
        <w:t xml:space="preserve"> </w:t>
      </w:r>
      <w:proofErr w:type="spellStart"/>
      <w:r w:rsidR="002A5D19" w:rsidRPr="002B059A">
        <w:t>44371677459</w:t>
      </w:r>
      <w:proofErr w:type="spellEnd"/>
      <w:r w:rsidR="00AE7D8E">
        <w:t xml:space="preserve">, </w:t>
      </w:r>
      <w:r w:rsidR="00AE43E1">
        <w:t>i to:</w:t>
      </w:r>
      <w:r w:rsidR="002A5D19">
        <w:t xml:space="preserve"> </w:t>
      </w:r>
    </w:p>
    <w:p w:rsidRDefault="002A5D19" w:rsidP="002A5D19" w:rsidR="002A5D19">
      <w:pPr>
        <w:pStyle w:val="Tijeloteksta"/>
      </w:pPr>
    </w:p>
    <w:p w:rsidRDefault="002A5D19" w:rsidP="002A5D19" w:rsidR="002A5D19">
      <w:pPr>
        <w:pStyle w:val="Tijeloteksta"/>
        <w:numPr>
          <w:ilvl w:val="0"/>
          <w:numId w:val="14"/>
        </w:numPr>
        <w:rPr>
          <w:bCs/>
        </w:rPr>
      </w:pPr>
      <w:r>
        <w:rPr>
          <w:bCs/>
        </w:rPr>
        <w:t>P</w:t>
      </w:r>
      <w:r w:rsidRPr="00CC7630">
        <w:rPr>
          <w:bCs/>
        </w:rPr>
        <w:t xml:space="preserve">oslovni prostor – prizemlje koji se sastoji od </w:t>
      </w:r>
      <w:proofErr w:type="spellStart"/>
      <w:r w:rsidRPr="00CC7630">
        <w:rPr>
          <w:bCs/>
        </w:rPr>
        <w:t>podest</w:t>
      </w:r>
      <w:proofErr w:type="spellEnd"/>
      <w:r w:rsidRPr="00CC7630">
        <w:rPr>
          <w:bCs/>
        </w:rPr>
        <w:t xml:space="preserve"> ulaza, </w:t>
      </w:r>
      <w:proofErr w:type="spellStart"/>
      <w:r w:rsidRPr="00CC7630">
        <w:rPr>
          <w:bCs/>
        </w:rPr>
        <w:t>pretprostora</w:t>
      </w:r>
      <w:proofErr w:type="spellEnd"/>
      <w:r w:rsidRPr="00CC7630">
        <w:rPr>
          <w:bCs/>
        </w:rPr>
        <w:t xml:space="preserve">, hodnika ureda 1, ureda 2, </w:t>
      </w:r>
      <w:proofErr w:type="spellStart"/>
      <w:r w:rsidRPr="00CC7630">
        <w:rPr>
          <w:bCs/>
        </w:rPr>
        <w:t>pretprostor</w:t>
      </w:r>
      <w:proofErr w:type="spellEnd"/>
      <w:r w:rsidRPr="00CC7630">
        <w:rPr>
          <w:bCs/>
        </w:rPr>
        <w:t xml:space="preserve"> </w:t>
      </w:r>
      <w:proofErr w:type="spellStart"/>
      <w:r w:rsidRPr="00CC7630">
        <w:rPr>
          <w:bCs/>
        </w:rPr>
        <w:t>wc</w:t>
      </w:r>
      <w:proofErr w:type="spellEnd"/>
      <w:r w:rsidRPr="00CC7630">
        <w:rPr>
          <w:bCs/>
        </w:rPr>
        <w:t xml:space="preserve">-a, </w:t>
      </w:r>
      <w:proofErr w:type="spellStart"/>
      <w:r w:rsidRPr="00CC7630">
        <w:rPr>
          <w:bCs/>
        </w:rPr>
        <w:t>wc</w:t>
      </w:r>
      <w:proofErr w:type="spellEnd"/>
      <w:r w:rsidRPr="00CC7630">
        <w:rPr>
          <w:bCs/>
        </w:rPr>
        <w:t xml:space="preserve">, čajne kuhinje, ureda 3, ureda 4, ukupne površine od </w:t>
      </w:r>
      <w:proofErr w:type="spellStart"/>
      <w:r w:rsidRPr="00CC7630">
        <w:rPr>
          <w:bCs/>
        </w:rPr>
        <w:t>80</w:t>
      </w:r>
      <w:proofErr w:type="spellEnd"/>
      <w:r w:rsidRPr="00CC7630">
        <w:rPr>
          <w:bCs/>
        </w:rPr>
        <w:t>,</w:t>
      </w:r>
      <w:proofErr w:type="spellStart"/>
      <w:r w:rsidRPr="00CC7630">
        <w:rPr>
          <w:bCs/>
        </w:rPr>
        <w:t>32</w:t>
      </w:r>
      <w:proofErr w:type="spellEnd"/>
      <w:r w:rsidRPr="00CC7630">
        <w:rPr>
          <w:bCs/>
        </w:rPr>
        <w:t xml:space="preserve"> </w:t>
      </w:r>
      <w:proofErr w:type="spellStart"/>
      <w:r w:rsidRPr="00CC7630">
        <w:rPr>
          <w:bCs/>
        </w:rPr>
        <w:t>m2</w:t>
      </w:r>
      <w:proofErr w:type="spellEnd"/>
      <w:r w:rsidRPr="00CC7630">
        <w:rPr>
          <w:bCs/>
        </w:rPr>
        <w:t xml:space="preserve"> i podruma 1 i podruma 2, ukupne površine od </w:t>
      </w:r>
      <w:proofErr w:type="spellStart"/>
      <w:r w:rsidRPr="00CC7630">
        <w:rPr>
          <w:bCs/>
        </w:rPr>
        <w:t>34</w:t>
      </w:r>
      <w:proofErr w:type="spellEnd"/>
      <w:r w:rsidRPr="00CC7630">
        <w:rPr>
          <w:bCs/>
        </w:rPr>
        <w:t>,</w:t>
      </w:r>
      <w:proofErr w:type="spellStart"/>
      <w:r w:rsidRPr="00CC7630">
        <w:rPr>
          <w:bCs/>
        </w:rPr>
        <w:t>41</w:t>
      </w:r>
      <w:proofErr w:type="spellEnd"/>
      <w:r w:rsidRPr="00CC7630">
        <w:rPr>
          <w:bCs/>
        </w:rPr>
        <w:t xml:space="preserve"> </w:t>
      </w:r>
      <w:proofErr w:type="spellStart"/>
      <w:r w:rsidRPr="00CC7630">
        <w:rPr>
          <w:bCs/>
        </w:rPr>
        <w:t>m2</w:t>
      </w:r>
      <w:proofErr w:type="spellEnd"/>
      <w:r w:rsidRPr="00CC7630">
        <w:rPr>
          <w:bCs/>
        </w:rPr>
        <w:t xml:space="preserve"> koji se nalazi u stambenom objektu P + 4 u naselju </w:t>
      </w:r>
      <w:proofErr w:type="spellStart"/>
      <w:r w:rsidRPr="00CC7630">
        <w:rPr>
          <w:bCs/>
        </w:rPr>
        <w:t>Đemala</w:t>
      </w:r>
      <w:proofErr w:type="spellEnd"/>
      <w:r w:rsidRPr="00CC7630">
        <w:rPr>
          <w:bCs/>
        </w:rPr>
        <w:t xml:space="preserve"> </w:t>
      </w:r>
      <w:proofErr w:type="spellStart"/>
      <w:r w:rsidRPr="00CC7630">
        <w:rPr>
          <w:bCs/>
        </w:rPr>
        <w:t>Bijedića</w:t>
      </w:r>
      <w:proofErr w:type="spellEnd"/>
      <w:r w:rsidRPr="00CC7630">
        <w:rPr>
          <w:bCs/>
        </w:rPr>
        <w:t xml:space="preserve"> broj 5, sagrađenom na </w:t>
      </w:r>
      <w:proofErr w:type="spellStart"/>
      <w:r w:rsidRPr="00CC7630">
        <w:rPr>
          <w:bCs/>
        </w:rPr>
        <w:t>kč.br</w:t>
      </w:r>
      <w:proofErr w:type="spellEnd"/>
      <w:r w:rsidRPr="00CC7630">
        <w:rPr>
          <w:bCs/>
        </w:rPr>
        <w:t xml:space="preserve">. </w:t>
      </w:r>
      <w:proofErr w:type="spellStart"/>
      <w:r w:rsidRPr="00CC7630">
        <w:rPr>
          <w:bCs/>
        </w:rPr>
        <w:t>851</w:t>
      </w:r>
      <w:proofErr w:type="spellEnd"/>
      <w:r w:rsidRPr="00CC7630">
        <w:rPr>
          <w:bCs/>
        </w:rPr>
        <w:t xml:space="preserve">/2, upisano u </w:t>
      </w:r>
      <w:proofErr w:type="spellStart"/>
      <w:r w:rsidRPr="00CC7630">
        <w:rPr>
          <w:bCs/>
        </w:rPr>
        <w:t>zk.ul</w:t>
      </w:r>
      <w:proofErr w:type="spellEnd"/>
      <w:r w:rsidRPr="00CC7630">
        <w:rPr>
          <w:bCs/>
        </w:rPr>
        <w:t xml:space="preserve">. </w:t>
      </w:r>
      <w:proofErr w:type="spellStart"/>
      <w:r w:rsidRPr="00CC7630">
        <w:rPr>
          <w:bCs/>
        </w:rPr>
        <w:t>2063</w:t>
      </w:r>
      <w:proofErr w:type="spellEnd"/>
      <w:r w:rsidRPr="00CC7630">
        <w:rPr>
          <w:bCs/>
        </w:rPr>
        <w:t xml:space="preserve"> p</w:t>
      </w:r>
      <w:r>
        <w:rPr>
          <w:bCs/>
        </w:rPr>
        <w:t xml:space="preserve">oduložak </w:t>
      </w:r>
      <w:proofErr w:type="spellStart"/>
      <w:r>
        <w:rPr>
          <w:bCs/>
        </w:rPr>
        <w:t>41</w:t>
      </w:r>
      <w:proofErr w:type="spellEnd"/>
      <w:r>
        <w:rPr>
          <w:bCs/>
        </w:rPr>
        <w:t xml:space="preserve"> k.o. Beli Manastir,</w:t>
      </w:r>
    </w:p>
    <w:p w:rsidRDefault="00C87404" w:rsidP="00C87404" w:rsidR="00C87404" w:rsidRPr="00653B24">
      <w:pPr>
        <w:pStyle w:val="Tijeloteksta"/>
        <w:ind w:left="1065"/>
        <w:rPr>
          <w:bCs/>
        </w:rPr>
      </w:pPr>
    </w:p>
    <w:p w:rsidRDefault="00590DAB" w:rsidP="002A5D19" w:rsidR="00590DAB" w:rsidRPr="00FC7035">
      <w:pPr>
        <w:ind w:firstLine="708" w:left="357"/>
        <w:jc w:val="both"/>
      </w:pPr>
      <w:r>
        <w:rPr>
          <w:color w:val="000000"/>
        </w:rPr>
        <w:t xml:space="preserve">za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 u iznosu od</w:t>
      </w:r>
      <w:r w:rsidR="00987761">
        <w:rPr>
          <w:color w:val="000000"/>
        </w:rPr>
        <w:t xml:space="preserve"> </w:t>
      </w:r>
      <w:proofErr w:type="spellStart"/>
      <w:r w:rsidR="00C87404">
        <w:rPr>
          <w:color w:val="000000"/>
        </w:rPr>
        <w:t>268.508</w:t>
      </w:r>
      <w:proofErr w:type="spellEnd"/>
      <w:r w:rsidR="00C87404">
        <w:rPr>
          <w:color w:val="000000"/>
        </w:rPr>
        <w:t>,</w:t>
      </w:r>
      <w:proofErr w:type="spellStart"/>
      <w:r w:rsidR="00C87404">
        <w:rPr>
          <w:color w:val="000000"/>
        </w:rPr>
        <w:t>17</w:t>
      </w:r>
      <w:proofErr w:type="spellEnd"/>
      <w:r w:rsidR="00E154A3">
        <w:rPr>
          <w:color w:val="000000"/>
        </w:rPr>
        <w:t xml:space="preserve"> 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C87404">
        <w:t xml:space="preserve">Ivan </w:t>
      </w:r>
      <w:proofErr w:type="spellStart"/>
      <w:r w:rsidR="00C87404">
        <w:t>Forjan</w:t>
      </w:r>
      <w:proofErr w:type="spellEnd"/>
      <w:r w:rsidR="00C87404">
        <w:t xml:space="preserve"> </w:t>
      </w:r>
      <w:proofErr w:type="spellStart"/>
      <w:r w:rsidR="00C87404">
        <w:t>vl</w:t>
      </w:r>
      <w:proofErr w:type="spellEnd"/>
      <w:r w:rsidR="00C87404">
        <w:t xml:space="preserve">. </w:t>
      </w:r>
      <w:proofErr w:type="spellStart"/>
      <w:r w:rsidR="00C87404">
        <w:t>BACKUP</w:t>
      </w:r>
      <w:proofErr w:type="spellEnd"/>
      <w:r w:rsidR="00C87404">
        <w:t xml:space="preserve"> obrt za računovodstvo, organizaciju i savjetovanje Beli Manastir, Alojzija Stepinca 5, </w:t>
      </w:r>
      <w:proofErr w:type="spellStart"/>
      <w:r w:rsidR="00C87404">
        <w:t>OIB</w:t>
      </w:r>
      <w:proofErr w:type="spellEnd"/>
      <w:r w:rsidR="00C87404">
        <w:t xml:space="preserve"> </w:t>
      </w:r>
      <w:proofErr w:type="spellStart"/>
      <w:r w:rsidR="00C87404">
        <w:t>07546865530</w:t>
      </w:r>
      <w:proofErr w:type="spellEnd"/>
      <w:r w:rsidR="007974E8">
        <w:t>,</w:t>
      </w:r>
      <w:r w:rsidR="006E2E0D">
        <w:t xml:space="preserve"> </w:t>
      </w:r>
      <w:r w:rsidR="00AE43E1">
        <w:t xml:space="preserve"> 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proofErr w:type="spellStart"/>
      <w:r w:rsidR="00C87404" w:rsidRPr="009C7D31">
        <w:rPr>
          <w:b/>
        </w:rPr>
        <w:t>241.657</w:t>
      </w:r>
      <w:proofErr w:type="spellEnd"/>
      <w:r w:rsidR="00C87404" w:rsidRPr="009C7D31">
        <w:rPr>
          <w:b/>
        </w:rPr>
        <w:t>,</w:t>
      </w:r>
      <w:proofErr w:type="spellStart"/>
      <w:r w:rsidR="00C87404" w:rsidRPr="009C7D31">
        <w:rPr>
          <w:b/>
        </w:rPr>
        <w:t>35</w:t>
      </w:r>
      <w:proofErr w:type="spellEnd"/>
      <w:r w:rsidR="00C87404" w:rsidRPr="009C7D31">
        <w:rPr>
          <w:b/>
        </w:rPr>
        <w:t xml:space="preserve"> </w:t>
      </w:r>
      <w:r w:rsidR="00E154A3" w:rsidRPr="009C7D31">
        <w:rPr>
          <w:b/>
        </w:rPr>
        <w:t>kn</w:t>
      </w:r>
      <w:r w:rsidR="00E154A3">
        <w:t xml:space="preserve"> </w:t>
      </w:r>
      <w:r w:rsidR="00AE43E1">
        <w:t xml:space="preserve">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C87404">
        <w:t>814</w:t>
      </w:r>
      <w:proofErr w:type="spellEnd"/>
      <w:r w:rsidR="00FC7035">
        <w:t>-</w:t>
      </w:r>
      <w:proofErr w:type="spellStart"/>
      <w:r w:rsidR="00FC7035">
        <w:t>2013</w:t>
      </w:r>
      <w:proofErr w:type="spellEnd"/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DD0F3D" w:rsidR="0011033B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</w:t>
      </w:r>
    </w:p>
    <w:p w:rsidRDefault="0011033B" w:rsidP="0011033B" w:rsidR="0011033B">
      <w:pPr>
        <w:pStyle w:val="Tijeloteksta"/>
        <w:rPr>
          <w:b/>
        </w:rPr>
      </w:pPr>
    </w:p>
    <w:p w:rsidRDefault="0011033B" w:rsidP="0011033B" w:rsidR="0011033B">
      <w:pPr>
        <w:pStyle w:val="Tijeloteksta"/>
        <w:rPr>
          <w:b/>
        </w:rPr>
      </w:pPr>
    </w:p>
    <w:p w:rsidRDefault="0011033B" w:rsidP="0011033B" w:rsidR="0011033B">
      <w:pPr>
        <w:pStyle w:val="Tijeloteksta"/>
        <w:ind w:left="708"/>
      </w:pPr>
    </w:p>
    <w:p w:rsidRDefault="0011033B" w:rsidP="0011033B" w:rsidR="0011033B">
      <w:pPr>
        <w:pStyle w:val="Tijeloteksta"/>
        <w:ind w:left="708"/>
      </w:pPr>
    </w:p>
    <w:p w:rsidRDefault="0011033B" w:rsidP="0011033B" w:rsidR="0011033B">
      <w:pPr>
        <w:pStyle w:val="Tijeloteksta"/>
        <w:ind w:left="708"/>
      </w:pPr>
    </w:p>
    <w:p w:rsidRDefault="0011033B" w:rsidP="0011033B" w:rsidR="0011033B" w:rsidRPr="0011033B">
      <w:pPr>
        <w:pStyle w:val="Tijeloteksta"/>
        <w:jc w:val="center"/>
      </w:pPr>
      <w:r w:rsidRPr="0011033B">
        <w:t>2</w:t>
      </w:r>
    </w:p>
    <w:p w:rsidRDefault="0011033B" w:rsidP="0011033B" w:rsidR="0011033B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84</w:t>
      </w:r>
      <w:proofErr w:type="spellEnd"/>
    </w:p>
    <w:p w:rsidRDefault="0011033B" w:rsidP="0011033B" w:rsidR="0011033B">
      <w:pPr>
        <w:pStyle w:val="Tijeloteksta"/>
        <w:ind w:left="708"/>
      </w:pPr>
    </w:p>
    <w:p w:rsidRDefault="0011033B" w:rsidP="0011033B" w:rsidR="0011033B">
      <w:pPr>
        <w:pStyle w:val="Tijeloteksta"/>
        <w:ind w:left="708"/>
      </w:pPr>
    </w:p>
    <w:p w:rsidRDefault="0011033B" w:rsidP="0011033B" w:rsidR="0011033B">
      <w:pPr>
        <w:pStyle w:val="Tijeloteksta"/>
        <w:ind w:left="708"/>
      </w:pPr>
    </w:p>
    <w:p w:rsidRDefault="0011033B" w:rsidP="0011033B" w:rsidR="0011033B">
      <w:pPr>
        <w:pStyle w:val="Tijeloteksta"/>
        <w:ind w:left="708"/>
      </w:pPr>
    </w:p>
    <w:p w:rsidRDefault="0011033B" w:rsidP="0011033B" w:rsidR="0011033B">
      <w:pPr>
        <w:pStyle w:val="Tijeloteksta"/>
        <w:ind w:left="708"/>
      </w:pPr>
    </w:p>
    <w:p w:rsidRDefault="00AE43E1" w:rsidP="0011033B" w:rsidR="0011033B" w:rsidRPr="0011033B">
      <w:pPr>
        <w:pStyle w:val="Tijeloteksta"/>
        <w:ind w:left="1065"/>
      </w:pPr>
      <w:r>
        <w:t xml:space="preserve">nakon pravomoćnosti ovog rješenja i nakon što kupac uplati razliku </w:t>
      </w:r>
      <w:proofErr w:type="spellStart"/>
      <w:r>
        <w:t>kupovnine</w:t>
      </w:r>
      <w:proofErr w:type="spellEnd"/>
      <w:r>
        <w:t xml:space="preserve"> navedene u točci II ovog r</w:t>
      </w:r>
      <w:r w:rsidR="003E6C32">
        <w:t>ješenja.</w:t>
      </w:r>
    </w:p>
    <w:p w:rsidRDefault="0011033B" w:rsidP="003E6C32" w:rsidR="0011033B" w:rsidRPr="00A2646D">
      <w:pPr>
        <w:pStyle w:val="Tijeloteksta"/>
        <w:rPr>
          <w:b/>
        </w:rPr>
      </w:pPr>
    </w:p>
    <w:p w:rsidRDefault="00F35A55" w:rsidP="0011033B" w:rsidR="0011033B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7C154B" w:rsidP="00AE7D8E" w:rsidR="007C154B">
      <w:pPr>
        <w:pStyle w:val="Tijeloteksta"/>
      </w:pPr>
    </w:p>
    <w:p w:rsidRDefault="00F35A55" w:rsidP="00C87404" w:rsidR="004735E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4C7C8F" w:rsidP="006E2E0D" w:rsidR="004C7C8F">
      <w:pPr>
        <w:pStyle w:val="Tijeloteksta"/>
      </w:pPr>
    </w:p>
    <w:p w:rsidRDefault="00A2646D" w:rsidP="004735E5" w:rsidR="00DD0F3D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>Nalaže se</w:t>
      </w:r>
      <w:r w:rsidR="00DD13C6">
        <w:t xml:space="preserve"> Općinskom sudu </w:t>
      </w:r>
      <w:r w:rsidR="003A1A67">
        <w:t>u Osijeku Zemljišno- knjižni</w:t>
      </w:r>
      <w:r w:rsidR="00F35A55">
        <w:t xml:space="preserve"> </w:t>
      </w:r>
      <w:r w:rsidR="003A1A67">
        <w:t xml:space="preserve">odjel </w:t>
      </w:r>
      <w:r w:rsidR="00C87404">
        <w:t>Beli Manastir</w:t>
      </w:r>
      <w:r w:rsidR="003A1A67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11033B" w:rsidP="004735E5" w:rsidR="0011033B">
      <w:pPr>
        <w:pStyle w:val="Tijeloteksta"/>
        <w:ind w:left="1065"/>
      </w:pPr>
    </w:p>
    <w:p w:rsidRDefault="0011033B" w:rsidP="004735E5" w:rsidR="0011033B" w:rsidRPr="004735E5">
      <w:pPr>
        <w:pStyle w:val="Tijeloteksta"/>
        <w:ind w:left="1065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D0F3D" w:rsidP="00B217D9" w:rsidR="00DD0F3D">
      <w:pPr>
        <w:rPr>
          <w:b/>
          <w:bCs/>
        </w:rPr>
      </w:pPr>
    </w:p>
    <w:p w:rsidRDefault="0011033B" w:rsidP="00B217D9" w:rsidR="0011033B">
      <w:pPr>
        <w:rPr>
          <w:b/>
          <w:bCs/>
        </w:rPr>
      </w:pPr>
    </w:p>
    <w:p w:rsidRDefault="0011033B" w:rsidP="00B217D9" w:rsidR="0011033B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proofErr w:type="spellStart"/>
      <w:r>
        <w:t>164</w:t>
      </w:r>
      <w:proofErr w:type="spellEnd"/>
      <w:r>
        <w:t>. Stečajnog zakona</w:t>
      </w:r>
      <w:r w:rsidR="00605981">
        <w:t xml:space="preserve"> (Narodne novine broj  </w:t>
      </w:r>
      <w:proofErr w:type="spellStart"/>
      <w:r w:rsidR="00605981">
        <w:t>44</w:t>
      </w:r>
      <w:proofErr w:type="spellEnd"/>
      <w:r w:rsidR="00605981">
        <w:t>/</w:t>
      </w:r>
      <w:proofErr w:type="spellStart"/>
      <w:r w:rsidR="00605981">
        <w:t>96</w:t>
      </w:r>
      <w:proofErr w:type="spellEnd"/>
      <w:r w:rsidR="00605981">
        <w:t xml:space="preserve">, </w:t>
      </w:r>
      <w:proofErr w:type="spellStart"/>
      <w:r w:rsidR="00605981">
        <w:t>29</w:t>
      </w:r>
      <w:proofErr w:type="spellEnd"/>
      <w:r w:rsidR="00605981">
        <w:t>/</w:t>
      </w:r>
      <w:proofErr w:type="spellStart"/>
      <w:r w:rsidR="00605981">
        <w:t>99</w:t>
      </w:r>
      <w:proofErr w:type="spellEnd"/>
      <w:r w:rsidR="00605981">
        <w:t xml:space="preserve">, </w:t>
      </w:r>
      <w:proofErr w:type="spellStart"/>
      <w:r w:rsidR="00605981">
        <w:t>129</w:t>
      </w:r>
      <w:proofErr w:type="spellEnd"/>
      <w:r w:rsidR="00605981">
        <w:t>/</w:t>
      </w:r>
      <w:proofErr w:type="spellStart"/>
      <w:r w:rsidR="00605981">
        <w:t>00</w:t>
      </w:r>
      <w:proofErr w:type="spellEnd"/>
      <w:r w:rsidR="00605981">
        <w:t xml:space="preserve">, </w:t>
      </w:r>
      <w:proofErr w:type="spellStart"/>
      <w:r w:rsidR="00605981">
        <w:t>123</w:t>
      </w:r>
      <w:proofErr w:type="spellEnd"/>
      <w:r w:rsidR="00605981">
        <w:t>/</w:t>
      </w:r>
      <w:proofErr w:type="spellStart"/>
      <w:r w:rsidR="00605981">
        <w:t>03</w:t>
      </w:r>
      <w:proofErr w:type="spellEnd"/>
      <w:r w:rsidR="00605981">
        <w:t xml:space="preserve">, </w:t>
      </w:r>
      <w:proofErr w:type="spellStart"/>
      <w:r w:rsidR="00605981">
        <w:t>82</w:t>
      </w:r>
      <w:proofErr w:type="spellEnd"/>
      <w:r w:rsidR="00605981">
        <w:t>/</w:t>
      </w:r>
      <w:proofErr w:type="spellStart"/>
      <w:r w:rsidR="00605981">
        <w:t>06</w:t>
      </w:r>
      <w:proofErr w:type="spellEnd"/>
      <w:r w:rsidR="00605981">
        <w:t xml:space="preserve">, </w:t>
      </w:r>
      <w:proofErr w:type="spellStart"/>
      <w:r w:rsidR="00605981">
        <w:t>116</w:t>
      </w:r>
      <w:proofErr w:type="spellEnd"/>
      <w:r w:rsidR="00605981">
        <w:t>/</w:t>
      </w:r>
      <w:proofErr w:type="spellStart"/>
      <w:r w:rsidR="00605981">
        <w:t>10</w:t>
      </w:r>
      <w:proofErr w:type="spellEnd"/>
      <w:r w:rsidR="00605981">
        <w:t xml:space="preserve">, </w:t>
      </w:r>
      <w:proofErr w:type="spellStart"/>
      <w:r w:rsidR="00605981">
        <w:t>25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, </w:t>
      </w:r>
      <w:proofErr w:type="spellStart"/>
      <w:r w:rsidR="00605981">
        <w:t>133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 u vezi s člankom </w:t>
      </w:r>
      <w:proofErr w:type="spellStart"/>
      <w:r w:rsidR="00605981">
        <w:t>441</w:t>
      </w:r>
      <w:proofErr w:type="spellEnd"/>
      <w:r w:rsidR="00605981">
        <w:t xml:space="preserve">. Stečajnog zakona Narodne novine </w:t>
      </w:r>
      <w:proofErr w:type="spellStart"/>
      <w:r w:rsidR="00605981">
        <w:t>71</w:t>
      </w:r>
      <w:proofErr w:type="spellEnd"/>
      <w:r w:rsidR="00605981">
        <w:t>/</w:t>
      </w:r>
      <w:proofErr w:type="spellStart"/>
      <w:r w:rsidR="00605981">
        <w:t>15</w:t>
      </w:r>
      <w:proofErr w:type="spellEnd"/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DD13C6">
        <w:t xml:space="preserve"> </w:t>
      </w:r>
      <w:proofErr w:type="spellStart"/>
      <w:r w:rsidR="00C87404">
        <w:t>24</w:t>
      </w:r>
      <w:proofErr w:type="spellEnd"/>
      <w:r w:rsidR="00C87404">
        <w:t xml:space="preserve">. siječnja </w:t>
      </w:r>
      <w:proofErr w:type="spellStart"/>
      <w:r w:rsidR="00C87404">
        <w:t>2017</w:t>
      </w:r>
      <w:proofErr w:type="spellEnd"/>
      <w:r w:rsidR="00C87404">
        <w:t>.</w:t>
      </w:r>
      <w:r w:rsidR="00605981">
        <w:t xml:space="preserve"> godine, sudjelovao je</w:t>
      </w:r>
      <w:r>
        <w:t xml:space="preserve"> kao ponuditelj</w:t>
      </w:r>
      <w:r w:rsidR="00605981">
        <w:t xml:space="preserve"> </w:t>
      </w:r>
      <w:r w:rsidR="009C7D31">
        <w:t>Ivan</w:t>
      </w:r>
      <w:r w:rsidR="00C87404">
        <w:t xml:space="preserve"> </w:t>
      </w:r>
      <w:proofErr w:type="spellStart"/>
      <w:r w:rsidR="00C87404">
        <w:t>Forjan</w:t>
      </w:r>
      <w:proofErr w:type="spellEnd"/>
      <w:r w:rsidR="00C87404">
        <w:t xml:space="preserve"> </w:t>
      </w:r>
      <w:proofErr w:type="spellStart"/>
      <w:r w:rsidR="00C87404">
        <w:t>vl</w:t>
      </w:r>
      <w:proofErr w:type="spellEnd"/>
      <w:r w:rsidR="00C87404">
        <w:t xml:space="preserve">. </w:t>
      </w:r>
      <w:proofErr w:type="spellStart"/>
      <w:r w:rsidR="00C87404">
        <w:t>BACKUP</w:t>
      </w:r>
      <w:proofErr w:type="spellEnd"/>
      <w:r w:rsidR="00C87404">
        <w:t xml:space="preserve"> obrt za računovodstvo, organizaciju i savjetovanje Beli Manastir, Alojzija Stepinca 5</w:t>
      </w:r>
      <w:r w:rsidR="00347F23">
        <w:t xml:space="preserve">. </w:t>
      </w:r>
      <w:r w:rsidR="00605981">
        <w:t>Kao jedini ponuditelj za nekretnine n</w:t>
      </w:r>
      <w:r w:rsidR="00347F23">
        <w:t xml:space="preserve">avedene u točci I ovog rješenja, </w:t>
      </w:r>
      <w:r w:rsidR="00605981">
        <w:t>dao je ponudu</w:t>
      </w:r>
      <w:r w:rsidR="003A1A67">
        <w:t xml:space="preserve"> u iznosu od </w:t>
      </w:r>
      <w:proofErr w:type="spellStart"/>
      <w:r w:rsidR="00C87404">
        <w:t>268.508</w:t>
      </w:r>
      <w:proofErr w:type="spellEnd"/>
      <w:r w:rsidR="00C87404">
        <w:t>,</w:t>
      </w:r>
      <w:proofErr w:type="spellStart"/>
      <w:r w:rsidR="00C87404">
        <w:t>17</w:t>
      </w:r>
      <w:proofErr w:type="spellEnd"/>
      <w:r w:rsidR="00C87404">
        <w:t xml:space="preserve"> </w:t>
      </w:r>
      <w:r w:rsidR="003A1A67">
        <w:rPr>
          <w:color w:val="000000"/>
        </w:rPr>
        <w:t>kn</w:t>
      </w:r>
      <w:r w:rsidR="003A1A67">
        <w:t xml:space="preserve">, </w:t>
      </w:r>
      <w:r w:rsidR="00605981">
        <w:t>u visini</w:t>
      </w:r>
      <w:r w:rsidR="003A1A67">
        <w:t xml:space="preserve"> početno utvrđene cijene</w:t>
      </w:r>
      <w:r w:rsidR="00605981">
        <w:t xml:space="preserve"> iz zaključka o prodaji St-</w:t>
      </w:r>
      <w:proofErr w:type="spellStart"/>
      <w:r w:rsidR="00C87404">
        <w:t>814</w:t>
      </w:r>
      <w:proofErr w:type="spellEnd"/>
      <w:r w:rsidR="00C87404">
        <w:t>/</w:t>
      </w:r>
      <w:proofErr w:type="spellStart"/>
      <w:r w:rsidR="00C87404">
        <w:t>13</w:t>
      </w:r>
      <w:proofErr w:type="spellEnd"/>
      <w:r w:rsidR="00C87404">
        <w:t>-</w:t>
      </w:r>
      <w:proofErr w:type="spellStart"/>
      <w:r w:rsidR="00C87404">
        <w:t>78</w:t>
      </w:r>
      <w:proofErr w:type="spellEnd"/>
      <w:r w:rsidR="00C87404">
        <w:t xml:space="preserve"> od </w:t>
      </w:r>
      <w:proofErr w:type="spellStart"/>
      <w:r w:rsidR="00C87404">
        <w:t>19</w:t>
      </w:r>
      <w:proofErr w:type="spellEnd"/>
      <w:r w:rsidR="00C87404">
        <w:t>. prosinca</w:t>
      </w:r>
      <w:r w:rsidR="00A91C43">
        <w:t xml:space="preserve"> </w:t>
      </w:r>
      <w:proofErr w:type="spellStart"/>
      <w:r w:rsidR="00A91C43">
        <w:t>2016</w:t>
      </w:r>
      <w:proofErr w:type="spellEnd"/>
      <w:r w:rsidR="00A91C43">
        <w:t>. godine. Stečajni sudac utvrdio je da je ponuditelj</w:t>
      </w:r>
      <w:r w:rsidR="008A511D">
        <w:t xml:space="preserve"> društvo</w:t>
      </w:r>
      <w:r w:rsidR="003A1A67">
        <w:t xml:space="preserve"> </w:t>
      </w:r>
      <w:r w:rsidR="009C7D31">
        <w:t>Ivan</w:t>
      </w:r>
      <w:r w:rsidR="00C87404">
        <w:t xml:space="preserve"> </w:t>
      </w:r>
      <w:proofErr w:type="spellStart"/>
      <w:r w:rsidR="00C87404">
        <w:t>Forjan</w:t>
      </w:r>
      <w:proofErr w:type="spellEnd"/>
      <w:r w:rsidR="00C87404">
        <w:t xml:space="preserve"> </w:t>
      </w:r>
      <w:proofErr w:type="spellStart"/>
      <w:r w:rsidR="00C87404">
        <w:t>vl</w:t>
      </w:r>
      <w:proofErr w:type="spellEnd"/>
      <w:r w:rsidR="00C87404">
        <w:t xml:space="preserve">. </w:t>
      </w:r>
      <w:proofErr w:type="spellStart"/>
      <w:r w:rsidR="00C87404">
        <w:t>BACKUP</w:t>
      </w:r>
      <w:proofErr w:type="spellEnd"/>
      <w:r w:rsidR="00C87404">
        <w:t xml:space="preserve"> obrt za računovodstvo, organizaciju i savjetovanje Beli Manastir, Alojzija Stepinca 5</w:t>
      </w:r>
      <w:r w:rsidR="003A1A67">
        <w:t xml:space="preserve">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>
        <w:rPr>
          <w:bCs/>
        </w:rPr>
        <w:t>riješio kao u izreci ovog rješenja.</w:t>
      </w:r>
    </w:p>
    <w:p w:rsidRDefault="00DD0F3D" w:rsidP="0070012E" w:rsidR="00DD0F3D">
      <w:pPr>
        <w:jc w:val="both"/>
        <w:rPr>
          <w:bCs/>
        </w:rPr>
      </w:pPr>
    </w:p>
    <w:p w:rsidRDefault="0070012E" w:rsidP="00D63FFA" w:rsidR="0011033B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</w:t>
      </w:r>
    </w:p>
    <w:p w:rsidRDefault="0011033B" w:rsidP="00D63FFA" w:rsidR="0011033B">
      <w:pPr>
        <w:jc w:val="both"/>
        <w:rPr>
          <w:bCs/>
        </w:rPr>
      </w:pPr>
    </w:p>
    <w:p w:rsidRDefault="0011033B" w:rsidP="00D63FFA" w:rsidR="0011033B">
      <w:pPr>
        <w:jc w:val="both"/>
        <w:rPr>
          <w:bCs/>
        </w:rPr>
      </w:pPr>
    </w:p>
    <w:p w:rsidRDefault="0011033B" w:rsidP="00D63FFA" w:rsidR="0011033B">
      <w:pPr>
        <w:jc w:val="both"/>
        <w:rPr>
          <w:bCs/>
        </w:rPr>
      </w:pPr>
    </w:p>
    <w:p w:rsidRDefault="0011033B" w:rsidP="00D63FFA" w:rsidR="0011033B">
      <w:pPr>
        <w:jc w:val="both"/>
        <w:rPr>
          <w:bCs/>
        </w:rPr>
      </w:pPr>
    </w:p>
    <w:p w:rsidRDefault="0011033B" w:rsidP="00D63FFA" w:rsidR="0011033B">
      <w:pPr>
        <w:jc w:val="both"/>
        <w:rPr>
          <w:bCs/>
        </w:rPr>
      </w:pPr>
    </w:p>
    <w:p w:rsidRDefault="0011033B" w:rsidP="00D63FFA" w:rsidR="0011033B">
      <w:pPr>
        <w:jc w:val="both"/>
        <w:rPr>
          <w:bCs/>
        </w:rPr>
      </w:pPr>
    </w:p>
    <w:p w:rsidRDefault="0011033B" w:rsidP="0011033B" w:rsidR="0011033B">
      <w:pPr>
        <w:jc w:val="center"/>
        <w:rPr>
          <w:bCs/>
        </w:rPr>
      </w:pPr>
      <w:r>
        <w:rPr>
          <w:bCs/>
        </w:rPr>
        <w:t>3</w:t>
      </w:r>
    </w:p>
    <w:p w:rsidRDefault="0011033B" w:rsidP="0011033B" w:rsidR="0011033B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84</w:t>
      </w:r>
      <w:proofErr w:type="spellEnd"/>
    </w:p>
    <w:p w:rsidRDefault="0011033B" w:rsidP="0011033B" w:rsidR="0011033B">
      <w:pPr>
        <w:jc w:val="center"/>
        <w:rPr>
          <w:bCs/>
        </w:rPr>
      </w:pPr>
    </w:p>
    <w:p w:rsidRDefault="0011033B" w:rsidP="00D63FFA" w:rsidR="0011033B">
      <w:pPr>
        <w:jc w:val="both"/>
        <w:rPr>
          <w:bCs/>
        </w:rPr>
      </w:pPr>
    </w:p>
    <w:p w:rsidRDefault="0011033B" w:rsidP="00D63FFA" w:rsidR="0011033B">
      <w:pPr>
        <w:jc w:val="both"/>
        <w:rPr>
          <w:bCs/>
        </w:rPr>
      </w:pPr>
    </w:p>
    <w:p w:rsidRDefault="0011033B" w:rsidP="00D63FFA" w:rsidR="0011033B">
      <w:pPr>
        <w:jc w:val="both"/>
        <w:rPr>
          <w:bCs/>
        </w:rPr>
      </w:pPr>
    </w:p>
    <w:p w:rsidRDefault="0011033B" w:rsidP="00D63FFA" w:rsidR="0011033B">
      <w:pPr>
        <w:jc w:val="both"/>
        <w:rPr>
          <w:bCs/>
        </w:rPr>
      </w:pPr>
    </w:p>
    <w:p w:rsidRDefault="00A91C43" w:rsidP="00D63FFA" w:rsidR="003E6C32">
      <w:pPr>
        <w:jc w:val="both"/>
        <w:rPr>
          <w:bCs/>
        </w:rPr>
      </w:pPr>
      <w:r>
        <w:rPr>
          <w:bCs/>
        </w:rPr>
        <w:t>on u roku određenom u točki II</w:t>
      </w:r>
      <w:r w:rsidR="0070012E">
        <w:rPr>
          <w:bCs/>
        </w:rPr>
        <w:t xml:space="preserve"> ovog rješenja isplati </w:t>
      </w:r>
      <w:proofErr w:type="spellStart"/>
      <w:r w:rsidR="0070012E">
        <w:rPr>
          <w:bCs/>
        </w:rPr>
        <w:t>kupovni</w:t>
      </w:r>
      <w:r w:rsidR="00D22B2F">
        <w:rPr>
          <w:bCs/>
        </w:rPr>
        <w:t>nu</w:t>
      </w:r>
      <w:proofErr w:type="spellEnd"/>
      <w:r>
        <w:rPr>
          <w:bCs/>
        </w:rPr>
        <w:t xml:space="preserve"> u cijelosti</w:t>
      </w:r>
      <w:r w:rsidR="00D22B2F">
        <w:rPr>
          <w:bCs/>
        </w:rPr>
        <w:t xml:space="preserve"> (članak</w:t>
      </w:r>
      <w:r w:rsidR="0070012E">
        <w:rPr>
          <w:bCs/>
        </w:rPr>
        <w:t xml:space="preserve"> </w:t>
      </w:r>
      <w:proofErr w:type="spellStart"/>
      <w:r w:rsidR="0070012E">
        <w:rPr>
          <w:bCs/>
        </w:rPr>
        <w:t>101</w:t>
      </w:r>
      <w:proofErr w:type="spellEnd"/>
      <w:r w:rsidR="0070012E">
        <w:rPr>
          <w:bCs/>
        </w:rPr>
        <w:t>. st</w:t>
      </w:r>
      <w:r w:rsidR="00D22B2F">
        <w:rPr>
          <w:bCs/>
        </w:rPr>
        <w:t>av 1. Ovršnog zakona</w:t>
      </w:r>
      <w:r w:rsidR="0070012E">
        <w:rPr>
          <w:bCs/>
        </w:rPr>
        <w:t>).</w:t>
      </w:r>
    </w:p>
    <w:p w:rsidRDefault="00D63FFA" w:rsidP="00D63FFA" w:rsidR="00D63FFA">
      <w:pPr>
        <w:jc w:val="both"/>
        <w:rPr>
          <w:bCs/>
        </w:rPr>
      </w:pPr>
    </w:p>
    <w:p w:rsidRDefault="0011033B" w:rsidP="00D63FFA" w:rsidR="0011033B" w:rsidRPr="00D63FFA">
      <w:pPr>
        <w:jc w:val="both"/>
        <w:rPr>
          <w:bCs/>
        </w:rPr>
      </w:pPr>
    </w:p>
    <w:p w:rsidRDefault="004E1CBF" w:rsidP="004735E5" w:rsidR="004C7C8F">
      <w:pPr>
        <w:jc w:val="center"/>
      </w:pPr>
      <w:r>
        <w:t>U Osijeku</w:t>
      </w:r>
      <w:r w:rsidR="00C87404">
        <w:t xml:space="preserve"> </w:t>
      </w:r>
      <w:proofErr w:type="spellStart"/>
      <w:r w:rsidR="00C87404">
        <w:t>24</w:t>
      </w:r>
      <w:proofErr w:type="spellEnd"/>
      <w:r w:rsidR="00C87404">
        <w:t xml:space="preserve">. siječanj </w:t>
      </w:r>
      <w:proofErr w:type="spellStart"/>
      <w:r w:rsidR="00C87404">
        <w:t>2017</w:t>
      </w:r>
      <w:proofErr w:type="spellEnd"/>
      <w:r w:rsidR="00C87404">
        <w:t xml:space="preserve">.      </w:t>
      </w:r>
    </w:p>
    <w:p w:rsidRDefault="0011033B" w:rsidP="004735E5" w:rsidR="0011033B">
      <w:pPr>
        <w:jc w:val="center"/>
      </w:pPr>
    </w:p>
    <w:p w:rsidRDefault="0011033B" w:rsidP="004735E5" w:rsidR="0011033B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DD0F3D">
      <w:r>
        <w:t>Maja Kocijan</w:t>
      </w:r>
    </w:p>
    <w:p w:rsidRDefault="0011033B" w:rsidP="0070012E" w:rsidR="0011033B"/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11033B" w:rsidP="0070012E" w:rsidR="0011033B"/>
    <w:p w:rsidRDefault="0011033B" w:rsidP="0070012E" w:rsidR="0011033B"/>
    <w:p w:rsidRDefault="004C7C8F" w:rsidP="0070012E" w:rsidR="004C7C8F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D0F3D" w:rsidP="00737C36" w:rsidR="00DD0F3D">
      <w:pPr>
        <w:rPr>
          <w:bCs/>
        </w:rPr>
      </w:pPr>
    </w:p>
    <w:p w:rsidRDefault="0011033B" w:rsidP="00737C36" w:rsidR="0011033B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4E1CBF">
        <w:rPr>
          <w:bCs/>
        </w:rPr>
        <w:t xml:space="preserve">a </w:t>
      </w:r>
      <w:r w:rsidR="003A1A67">
        <w:rPr>
          <w:bCs/>
        </w:rPr>
        <w:t xml:space="preserve">upraviteljica </w:t>
      </w:r>
      <w:r w:rsidR="00C87404">
        <w:rPr>
          <w:bCs/>
        </w:rPr>
        <w:t xml:space="preserve">Lidija </w:t>
      </w:r>
      <w:proofErr w:type="spellStart"/>
      <w:r w:rsidR="00C87404">
        <w:rPr>
          <w:bCs/>
        </w:rPr>
        <w:t>Balog</w:t>
      </w:r>
      <w:proofErr w:type="spellEnd"/>
      <w:r w:rsidR="00C87404">
        <w:rPr>
          <w:bCs/>
        </w:rPr>
        <w:t xml:space="preserve">    </w:t>
      </w:r>
    </w:p>
    <w:p w:rsidRDefault="00DD1AFF" w:rsidP="00737C36" w:rsidR="00DD1AFF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</w:t>
      </w:r>
      <w:r w:rsidR="009C7D31">
        <w:t>Ivan</w:t>
      </w:r>
      <w:r w:rsidR="00C87404">
        <w:t xml:space="preserve"> </w:t>
      </w:r>
      <w:proofErr w:type="spellStart"/>
      <w:r w:rsidR="00C87404">
        <w:t>Forjan</w:t>
      </w:r>
      <w:proofErr w:type="spellEnd"/>
      <w:r w:rsidR="00C87404">
        <w:t xml:space="preserve"> </w:t>
      </w:r>
      <w:proofErr w:type="spellStart"/>
      <w:r w:rsidR="00C87404">
        <w:t>vl</w:t>
      </w:r>
      <w:proofErr w:type="spellEnd"/>
      <w:r w:rsidR="00C87404">
        <w:t xml:space="preserve">. </w:t>
      </w:r>
      <w:proofErr w:type="spellStart"/>
      <w:r w:rsidR="00C87404">
        <w:t>BACKUP</w:t>
      </w:r>
      <w:proofErr w:type="spellEnd"/>
      <w:r w:rsidR="00C87404">
        <w:t xml:space="preserve"> obrt za računovodstvo, organizaciju i savjetovanje Beli Manastir, Alojzija Stepinca 5</w:t>
      </w:r>
    </w:p>
    <w:p w:rsidRDefault="004E1CBF" w:rsidP="00737C36" w:rsidR="004E1CBF" w:rsidRPr="00DD1AFF">
      <w:pPr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</w:t>
      </w:r>
      <w:r w:rsidR="003A1A67">
        <w:t xml:space="preserve"> </w:t>
      </w:r>
      <w:r w:rsidR="00C87404">
        <w:t>H-</w:t>
      </w:r>
      <w:proofErr w:type="spellStart"/>
      <w:r w:rsidR="00C87404">
        <w:t>ABDUCO</w:t>
      </w:r>
      <w:proofErr w:type="spellEnd"/>
      <w:r w:rsidR="00C87404">
        <w:t xml:space="preserve"> d.o.o. Zagreb, Zagreb, Slavonska avenija 6 a</w:t>
      </w:r>
    </w:p>
    <w:p w:rsidRDefault="00DD1AFF" w:rsidP="00737C36" w:rsidR="00DD1AFF" w:rsidRPr="00DD1AFF">
      <w:pPr>
        <w:numPr>
          <w:ilvl w:val="0"/>
          <w:numId w:val="1"/>
        </w:numPr>
        <w:rPr>
          <w:bCs/>
        </w:rPr>
      </w:pPr>
      <w:proofErr w:type="spellStart"/>
      <w:r>
        <w:t>razlučni</w:t>
      </w:r>
      <w:proofErr w:type="spellEnd"/>
      <w:r>
        <w:t xml:space="preserve"> vjerovnik </w:t>
      </w:r>
      <w:r w:rsidR="00C87404">
        <w:t xml:space="preserve">Davorka Rajković, Osijek, Ulica Sv. Ane </w:t>
      </w:r>
      <w:proofErr w:type="spellStart"/>
      <w:r w:rsidR="00C87404">
        <w:t>10</w:t>
      </w:r>
      <w:proofErr w:type="spellEnd"/>
    </w:p>
    <w:p w:rsidRDefault="00DD1AFF" w:rsidP="00737C36" w:rsidR="00DD1AFF" w:rsidRPr="00DD1AFF">
      <w:pPr>
        <w:numPr>
          <w:ilvl w:val="0"/>
          <w:numId w:val="1"/>
        </w:numPr>
        <w:rPr>
          <w:bCs/>
        </w:rPr>
      </w:pPr>
      <w:proofErr w:type="spellStart"/>
      <w:r>
        <w:t>razlučni</w:t>
      </w:r>
      <w:proofErr w:type="spellEnd"/>
      <w:r>
        <w:t xml:space="preserve"> vjerovnik RH MF </w:t>
      </w:r>
      <w:r w:rsidR="0011033B">
        <w:t xml:space="preserve">Porezna uprava po  </w:t>
      </w:r>
      <w:proofErr w:type="spellStart"/>
      <w:r w:rsidR="0011033B">
        <w:t>ŽDO</w:t>
      </w:r>
      <w:proofErr w:type="spellEnd"/>
      <w:r w:rsidR="0011033B">
        <w:t xml:space="preserve"> Osijek</w:t>
      </w:r>
    </w:p>
    <w:p w:rsidRDefault="00DD1AFF" w:rsidP="00737C36" w:rsidR="00DD1AFF" w:rsidRPr="00DD1AFF">
      <w:pPr>
        <w:numPr>
          <w:ilvl w:val="0"/>
          <w:numId w:val="1"/>
        </w:numPr>
        <w:rPr>
          <w:bCs/>
        </w:rPr>
      </w:pPr>
      <w:r>
        <w:t xml:space="preserve">e-oglasna ploča </w:t>
      </w:r>
    </w:p>
    <w:p w:rsidRDefault="0011033B" w:rsidP="00737C36" w:rsidR="00DD1AFF">
      <w:pPr>
        <w:numPr>
          <w:ilvl w:val="0"/>
          <w:numId w:val="1"/>
        </w:numPr>
        <w:rPr>
          <w:bCs/>
        </w:rPr>
      </w:pPr>
      <w:r>
        <w:t xml:space="preserve">Općinski sud Osijek </w:t>
      </w:r>
      <w:proofErr w:type="spellStart"/>
      <w:r>
        <w:t>ZK</w:t>
      </w:r>
      <w:proofErr w:type="spellEnd"/>
      <w:r>
        <w:t xml:space="preserve"> odjel Beli Manastir</w:t>
      </w:r>
    </w:p>
    <w:p w:rsidRDefault="002A5965" w:rsidP="004735E5" w:rsidR="00BF4654" w:rsidRPr="004735E5">
      <w:pPr>
        <w:numPr>
          <w:ilvl w:val="0"/>
          <w:numId w:val="1"/>
        </w:numPr>
        <w:jc w:val="both"/>
        <w:rPr>
          <w:bCs/>
        </w:rPr>
      </w:pPr>
      <w:r>
        <w:t>RH MF Pore</w:t>
      </w:r>
      <w:r w:rsidR="004735E5">
        <w:t>zna uprava Područni ured Slavonija i Baranja</w:t>
      </w:r>
    </w:p>
    <w:p w:rsidRDefault="0011033B" w:rsidP="009438AC" w:rsidR="00737C36">
      <w:pPr>
        <w:numPr>
          <w:ilvl w:val="0"/>
          <w:numId w:val="1"/>
        </w:numPr>
      </w:pPr>
      <w:r>
        <w:t xml:space="preserve">kal. </w:t>
      </w:r>
      <w:proofErr w:type="spellStart"/>
      <w:r>
        <w:t>24</w:t>
      </w:r>
      <w:proofErr w:type="spellEnd"/>
      <w:r>
        <w:t>/2</w:t>
      </w:r>
    </w:p>
    <w:p w:rsidRDefault="00AE7D8E" w:rsidP="00604F33" w:rsidR="00AE7D8E">
      <w:pPr>
        <w:ind w:left="360"/>
      </w:pPr>
    </w:p>
    <w:p w:rsidRDefault="002A5965" w:rsidP="002A5965" w:rsidR="002A5965" w:rsidRPr="009438AC">
      <w:pPr>
        <w:ind w:left="360"/>
      </w:pPr>
    </w:p>
    <w:sectPr w:rsidSect="004735E5" w:rsidR="002A5965" w:rsidRPr="009438AC">
      <w:pgSz w:h="16838" w:w="11906"/>
      <w:pgMar w:gutter="0" w:footer="708" w:header="708" w:left="1440" w:bottom="709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43C67A9"/>
    <w:multiLevelType w:val="hybridMultilevel"/>
    <w:tmpl w:val="CF744C30"/>
    <w:lvl w:tplc="9294AB6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1033B"/>
    <w:rsid w:val="00204164"/>
    <w:rsid w:val="00257A76"/>
    <w:rsid w:val="00260103"/>
    <w:rsid w:val="002A5965"/>
    <w:rsid w:val="002A5D19"/>
    <w:rsid w:val="00342B3A"/>
    <w:rsid w:val="00347F23"/>
    <w:rsid w:val="00360A8F"/>
    <w:rsid w:val="003A1A67"/>
    <w:rsid w:val="003E6C32"/>
    <w:rsid w:val="004735E5"/>
    <w:rsid w:val="0047524A"/>
    <w:rsid w:val="004C7C8F"/>
    <w:rsid w:val="004D5C30"/>
    <w:rsid w:val="004E1CBF"/>
    <w:rsid w:val="00590DAB"/>
    <w:rsid w:val="00604F33"/>
    <w:rsid w:val="00605981"/>
    <w:rsid w:val="00657546"/>
    <w:rsid w:val="006E2E0D"/>
    <w:rsid w:val="0070012E"/>
    <w:rsid w:val="00737C36"/>
    <w:rsid w:val="00753AD5"/>
    <w:rsid w:val="00780F93"/>
    <w:rsid w:val="007974E8"/>
    <w:rsid w:val="007C154B"/>
    <w:rsid w:val="00836734"/>
    <w:rsid w:val="0086659D"/>
    <w:rsid w:val="008A511D"/>
    <w:rsid w:val="009438AC"/>
    <w:rsid w:val="00987761"/>
    <w:rsid w:val="009C1B13"/>
    <w:rsid w:val="009C7D31"/>
    <w:rsid w:val="00A2646D"/>
    <w:rsid w:val="00A30D25"/>
    <w:rsid w:val="00A91C43"/>
    <w:rsid w:val="00AE43E1"/>
    <w:rsid w:val="00AE7D8E"/>
    <w:rsid w:val="00AF2274"/>
    <w:rsid w:val="00B217D9"/>
    <w:rsid w:val="00B34F15"/>
    <w:rsid w:val="00B961EB"/>
    <w:rsid w:val="00BB5F40"/>
    <w:rsid w:val="00BF4654"/>
    <w:rsid w:val="00BF7A36"/>
    <w:rsid w:val="00C067DF"/>
    <w:rsid w:val="00C868B3"/>
    <w:rsid w:val="00C87404"/>
    <w:rsid w:val="00CC44F2"/>
    <w:rsid w:val="00CE6103"/>
    <w:rsid w:val="00CF6A1A"/>
    <w:rsid w:val="00D07E0F"/>
    <w:rsid w:val="00D22B2F"/>
    <w:rsid w:val="00D3189F"/>
    <w:rsid w:val="00D63FFA"/>
    <w:rsid w:val="00D67D22"/>
    <w:rsid w:val="00DD0F3D"/>
    <w:rsid w:val="00DD13C6"/>
    <w:rsid w:val="00DD1AFF"/>
    <w:rsid w:val="00DD53EC"/>
    <w:rsid w:val="00DF6C09"/>
    <w:rsid w:val="00E154A3"/>
    <w:rsid w:val="00E21566"/>
    <w:rsid w:val="00E51A88"/>
    <w:rsid w:val="00EC5DF0"/>
    <w:rsid w:val="00EE1D90"/>
    <w:rsid w:val="00EE3D3C"/>
    <w:rsid w:val="00F35A55"/>
    <w:rsid w:val="00F64B03"/>
    <w:rsid w:val="00FA7059"/>
    <w:rsid w:val="00FB07C7"/>
    <w:rsid w:val="00FB0D6F"/>
    <w:rsid w:val="00FC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7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A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A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A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A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7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A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St-814/2013</izvorni_sadrzaj>
    <derivirana_varijabla naziv="DomainObject.Predmet.OznakaBroj_1">St-814/2013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BACKUP društvo s ograničenom odgovornošću za knjigovodstvene poslove i trgovinu</izvorni_sadrzaj>
    <derivirana_varijabla naziv="DomainObject.Predmet.ProtustrankaFormated_1">  BACKUP društvo s ograničenom odgovornošću za knjigovodstvene poslove i trgovinu</derivirana_varijabla>
  </DomainObject.Predmet.ProtustrankaFormated>
  <DomainObject.Predmet.ProtustrankaFormatedOIB>
    <izvorni_sadrzaj>  BACKUP društvo s ograničenom odgovornošću za knjigovodstvene poslove i trgovinu, OIB 44371677459</izvorni_sadrzaj>
    <derivirana_varijabla naziv="DomainObject.Predmet.ProtustrankaFormatedOIB_1">  BACKUP društvo s ograničenom odgovornošću za knjigovodstvene poslove i trgovinu, OIB 44371677459</derivirana_varijabla>
  </DomainObject.Predmet.ProtustrankaFormatedOIB>
  <DomainObject.Predmet.ProtustrankaFormatedWithAdress>
    <izvorni_sadrzaj> BACKUP društvo s ograničenom odgovornošću za knjigovodstvene poslove i trgovinu, A.Stepinca 5, Beli Manastir</izvorni_sadrzaj>
    <derivirana_varijabla naziv="DomainObject.Predmet.ProtustrankaFormatedWithAdress_1"> BACKUP društvo s ograničenom odgovornošću za knjigovodstvene poslove i trgovinu, A.Stepinca 5, Beli Manastir</derivirana_varijabla>
  </DomainObject.Predmet.ProtustrankaFormatedWithAdress>
  <DomainObject.Predmet.ProtustrankaFormatedWithAdressOIB>
    <izvorni_sadrzaj> BACKUP društvo s ograničenom odgovornošću za knjigovodstvene poslove i trgovinu, OIB 44371677459, A.Stepinca 5, Beli Manastir</izvorni_sadrzaj>
    <derivirana_varijabla naziv="DomainObject.Predmet.ProtustrankaFormatedWithAdressOIB_1"> BACKUP društvo s ograničenom odgovornošću za knjigovodstvene poslove i trgovinu, OIB 44371677459, A.Stepinca 5, Beli Manastir</derivirana_varijabla>
  </DomainObject.Predmet.ProtustrankaFormatedWithAdressOIB>
  <DomainObject.Predmet.ProtustrankaWithAdress>
    <izvorni_sadrzaj>BACKUP društvo s ograničenom odgovornošću za knjigovodstvene poslove i trgovinu A.Stepinca 5, Beli Manastir</izvorni_sadrzaj>
    <derivirana_varijabla naziv="DomainObject.Predmet.ProtustrankaWithAdress_1">BACKUP društvo s ograničenom odgovornošću za knjigovodstvene poslove i trgovinu A.Stepinca 5, Beli Manastir</derivirana_varijabla>
  </DomainObject.Predmet.ProtustrankaWithAdress>
  <DomainObject.Predmet.ProtustrankaWithAdressOIB>
    <izvorni_sadrzaj>BACKUP društvo s ograničenom odgovornošću za knjigovodstvene poslove i trgovinu, OIB 44371677459, A.Stepinca 5, Beli Manastir</izvorni_sadrzaj>
    <derivirana_varijabla naziv="DomainObject.Predmet.ProtustrankaWithAdressOIB_1">BACKUP društvo s ograničenom odgovornošću za knjigovodstvene poslove i trgovinu, OIB 44371677459, A.Stepinca 5, Beli Manastir</derivirana_varijabla>
  </DomainObject.Predmet.ProtustrankaWithAdressOIB>
  <DomainObject.Predmet.ProtustrankaNazivFormated>
    <izvorni_sadrzaj>BACKUP društvo s ograničenom odgovornošću za knjigovodstvene poslove i trgovinu</izvorni_sadrzaj>
    <derivirana_varijabla naziv="DomainObject.Predmet.ProtustrankaNazivFormated_1">BACKUP društvo s ograničenom odgovornošću za knjigovodstvene poslove i trgovinu</derivirana_varijabla>
  </DomainObject.Predmet.ProtustrankaNazivFormated>
  <DomainObject.Predmet.ProtustrankaNazivFormatedOIB>
    <izvorni_sadrzaj>BACKUP društvo s ograničenom odgovornošću za knjigovodstvene poslove i trgovinu, OIB 44371677459</izvorni_sadrzaj>
    <derivirana_varijabla naziv="DomainObject.Predmet.ProtustrankaNazivFormatedOIB_1">BACKUP društvo s ograničenom odgovornošću za knjigovodstvene poslove i trgovinu, OIB 44371677459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BACKUP društvo s ograničenom odgovornošću za knjigovodstvene poslove i trgovinu</item>
    </izvorni_sadrzaj>
    <derivirana_varijabla naziv="DomainObject.Predmet.ProtuStrankaListFormated_1">
      <item>BACKUP društvo s ograničenom odgovornošću za knjigovodstvene poslove i trgovinu</item>
    </derivirana_varijabla>
  </DomainObject.Predmet.ProtuStrankaListFormated>
  <DomainObject.Predmet.ProtuStrankaListFormatedOIB>
    <izvorni_sadrzaj>
      <item>BACKUP društvo s ograničenom odgovornošću za knjigovodstvene poslove i trgovinu, OIB 44371677459</item>
    </izvorni_sadrzaj>
    <derivirana_varijabla naziv="DomainObject.Predmet.ProtuStrankaListFormatedOIB_1">
      <item>BACKUP društvo s ograničenom odgovornošću za knjigovodstvene poslove i trgovinu, OIB 44371677459</item>
    </derivirana_varijabla>
  </DomainObject.Predmet.ProtuStrankaListFormatedOIB>
  <DomainObject.Predmet.ProtuStrankaListFormatedWithAdress>
    <izvorni_sadrzaj>
      <item>BACKUP društvo s ograničenom odgovornošću za knjigovodstvene poslove i trgovinu, A.Stepinca 5, Beli Manastir</item>
    </izvorni_sadrzaj>
    <derivirana_varijabla naziv="DomainObject.Predmet.ProtuStrankaListFormatedWithAdress_1">
      <item>BACKUP društvo s ograničenom odgovornošću za knjigovodstvene poslove i trgovinu, A.Stepinca 5, Beli Manastir</item>
    </derivirana_varijabla>
  </DomainObject.Predmet.ProtuStrankaListFormatedWithAdress>
  <DomainObject.Predmet.ProtuStrankaListFormatedWithAdressOIB>
    <izvorni_sadrzaj>
      <item>BACKUP društvo s ograničenom odgovornošću za knjigovodstvene poslove i trgovinu, OIB 44371677459, A.Stepinca 5, Beli Manastir</item>
    </izvorni_sadrzaj>
    <derivirana_varijabla naziv="DomainObject.Predmet.ProtuStrankaListFormatedWithAdressOIB_1">
      <item>BACKUP društvo s ograničenom odgovornošću za knjigovodstvene poslove i trgovinu, OIB 44371677459, A.Stepinca 5, Beli Manastir</item>
    </derivirana_varijabla>
  </DomainObject.Predmet.ProtuStrankaListFormatedWithAdressOIB>
  <DomainObject.Predmet.ProtuStrankaListNazivFormated>
    <izvorni_sadrzaj>
      <item>BACKUP društvo s ograničenom odgovornošću za knjigovodstvene poslove i trgovinu</item>
    </izvorni_sadrzaj>
    <derivirana_varijabla naziv="DomainObject.Predmet.ProtuStrankaListNazivFormated_1">
      <item>BACKUP društvo s ograničenom odgovornošću za knjigovodstvene poslove i trgovinu</item>
    </derivirana_varijabla>
  </DomainObject.Predmet.ProtuStrankaListNazivFormated>
  <DomainObject.Predmet.ProtuStrankaListNazivFormatedOIB>
    <izvorni_sadrzaj>
      <item>BACKUP društvo s ograničenom odgovornošću za knjigovodstvene poslove i trgovinu, OIB 44371677459</item>
    </izvorni_sadrzaj>
    <derivirana_varijabla naziv="DomainObject.Predmet.ProtuStrankaListNazivFormatedOIB_1">
      <item>BACKUP društvo s ograničenom odgovornošću za knjigovodstvene poslove i trgovinu, OIB 44371677459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BACKUP društvo s ograničenom odgovornošću za knjigovodstvene poslove i trgovinu</izvorni_sadrzaj>
    <derivirana_varijabla naziv="DomainObject.Predmet.ProtustrankaIDrugi_1">BACKUP društvo s ograničenom odgovornošću za knjigovodstvene poslove i trgovinu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BACKUP društvo s ograničenom odgovornošću za knjigovodstvene poslove i trgovinu, OIB 44371677459, A.Stepinca 5, Beli Manastir</izvorni_sadrzaj>
    <derivirana_varijabla naziv="DomainObject.Predmet.ProtustrankaIDrugiAdressOIB_1">BACKUP društvo s ograničenom odgovornošću za knjigovodstvene poslove i trgovinu, OIB 44371677459, A.Stepinca 5,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BACKUP društvo s ograničenom odgovornošću za knjigovodstvene poslove i trgovinu</item>
      <item>FINA Regionalni centar Osijek</item>
      <item>Lidija Balog</item>
    </izvorni_sadrzaj>
    <derivirana_varijabla naziv="DomainObject.Predmet.SudioniciListNaziv_1">
      <item>BACKUP društvo s ograničenom odgovornošću za knjigovodstvene poslove i trgovinu</item>
      <item>FINA Regionalni centar Osijek</item>
      <item>Lidija Balog</item>
    </derivirana_varijabla>
  </DomainObject.Predmet.SudioniciListNaziv>
  <DomainObject.Predmet.SudioniciListAdressOIB>
    <izvorni_sadrzaj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izvorni_sadrzaj>
    <derivirana_varijabla naziv="DomainObject.Predmet.SudioniciListAdressOIB_1"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44371677459</item>
      <item>, OIB null</item>
      <item>, OIB 90656042786</item>
    </izvorni_sadrzaj>
    <derivirana_varijabla naziv="DomainObject.Predmet.SudioniciListNazivOIB_1">
      <item>, OIB 44371677459</item>
      <item>, OIB null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8291A-B56F-4B0D-AC9A-969E4D08D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777</properties:Words>
  <properties:Characters>4146</properties:Characters>
  <properties:Lines>147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2017-01-24T13:13:00Z</dcterms:created>
  <dc:creator>Herman Jadranka</dc:creator>
  <cp:lastModifiedBy>Maja Kocijan</cp:lastModifiedBy>
  <cp:lastPrinted>2017-01-24T13:25:00Z</cp:lastPrinted>
  <dcterms:modified xmlns:xsi="http://www.w3.org/2001/XMLSchema-instance" xsi:type="dcterms:W3CDTF">2017-01-24T13:29:00Z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