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d6b6" w14:paraId="5dcd6b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0F45E8">
        <w:t>7</w:t>
      </w:r>
      <w:r w:rsidR="006A0B06">
        <w:t>5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35A33" w:rsidP="00102927" w:rsidR="00335A33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6A0B06">
        <w:t>HAMZA</w:t>
      </w:r>
      <w:proofErr w:type="spellEnd"/>
      <w:r w:rsidR="006A0B06">
        <w:t xml:space="preserve"> </w:t>
      </w:r>
      <w:proofErr w:type="spellStart"/>
      <w:r w:rsidR="006A0B06">
        <w:t>NEZAJ</w:t>
      </w:r>
      <w:proofErr w:type="spellEnd"/>
      <w:r w:rsidR="006A0B06">
        <w:t xml:space="preserve"> jednostavno društvo s ograničenom odgovornošću za trgovinu Zagreb, Hrvatskog proljeća 24, </w:t>
      </w:r>
      <w:proofErr w:type="spellStart"/>
      <w:r w:rsidR="006A0B06">
        <w:t>MBS</w:t>
      </w:r>
      <w:proofErr w:type="spellEnd"/>
      <w:r w:rsidR="006A0B06">
        <w:t xml:space="preserve">: 080976097, </w:t>
      </w:r>
      <w:proofErr w:type="spellStart"/>
      <w:r w:rsidR="006A0B06">
        <w:t>OIB</w:t>
      </w:r>
      <w:proofErr w:type="spellEnd"/>
      <w:r w:rsidR="006A0B06">
        <w:t xml:space="preserve">: 41964589789, </w:t>
      </w:r>
      <w:r w:rsidR="000F45E8">
        <w:t>dana 20.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335A33" w:rsidP="007A31D3" w:rsidR="00335A33">
      <w:pPr>
        <w:pStyle w:val="Tijeloteksta"/>
        <w:rPr>
          <w:b/>
          <w:bCs/>
        </w:rPr>
      </w:pPr>
    </w:p>
    <w:p w:rsidRDefault="0057324F" w:rsidP="0057324F" w:rsidR="00335A33" w:rsidRPr="00335A33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6A0B06">
        <w:t>HAMZA</w:t>
      </w:r>
      <w:proofErr w:type="spellEnd"/>
      <w:r w:rsidR="006A0B06">
        <w:t xml:space="preserve"> </w:t>
      </w:r>
      <w:proofErr w:type="spellStart"/>
      <w:r w:rsidR="006A0B06">
        <w:t>NEZAJ</w:t>
      </w:r>
      <w:proofErr w:type="spellEnd"/>
      <w:r w:rsidR="006A0B06">
        <w:t xml:space="preserve"> jednostavno društvo s ograničenom odgovornošću za trgovinu Zagreb, Hrvatskog proljeća 24, </w:t>
      </w:r>
      <w:proofErr w:type="spellStart"/>
      <w:r w:rsidR="006A0B06">
        <w:t>MBS</w:t>
      </w:r>
      <w:proofErr w:type="spellEnd"/>
      <w:r w:rsidR="006A0B06">
        <w:t xml:space="preserve">: 080976097, </w:t>
      </w:r>
      <w:proofErr w:type="spellStart"/>
      <w:r w:rsidR="006A0B06">
        <w:t>OIB</w:t>
      </w:r>
      <w:proofErr w:type="spellEnd"/>
      <w:r w:rsidR="006A0B06">
        <w:t>: 41964589789.</w:t>
      </w:r>
      <w:r w:rsidR="00335A33">
        <w:t xml:space="preserve"> </w:t>
      </w:r>
    </w:p>
    <w:p w:rsidRDefault="00335A33" w:rsidP="00335A33" w:rsidR="00335A33" w:rsidRPr="00335A33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90249">
        <w:t xml:space="preserve"> </w:t>
      </w:r>
      <w:proofErr w:type="spellStart"/>
      <w:r w:rsidR="006A0B06">
        <w:t>HAMZA</w:t>
      </w:r>
      <w:proofErr w:type="spellEnd"/>
      <w:r w:rsidR="006A0B06">
        <w:t xml:space="preserve"> </w:t>
      </w:r>
      <w:proofErr w:type="spellStart"/>
      <w:r w:rsidR="006A0B06">
        <w:t>NEZAJ</w:t>
      </w:r>
      <w:proofErr w:type="spellEnd"/>
      <w:r w:rsidR="006A0B06">
        <w:t xml:space="preserve"> jednostavno društvo s ograničenom odgovornošću za trgovinu Zagreb, Hrvatskog proljeća 24, </w:t>
      </w:r>
      <w:proofErr w:type="spellStart"/>
      <w:r w:rsidR="006A0B06">
        <w:t>MBS</w:t>
      </w:r>
      <w:proofErr w:type="spellEnd"/>
      <w:r w:rsidR="006A0B06">
        <w:t xml:space="preserve">: 080976097, </w:t>
      </w:r>
      <w:proofErr w:type="spellStart"/>
      <w:r w:rsidR="006A0B06">
        <w:t>OIB</w:t>
      </w:r>
      <w:proofErr w:type="spellEnd"/>
      <w:r w:rsidR="006A0B06">
        <w:t>: 41964589789.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335A33">
        <w:rPr>
          <w:bCs/>
        </w:rPr>
        <w:t xml:space="preserve"> 2</w:t>
      </w:r>
      <w:r w:rsidR="006A0B06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6A0B06">
        <w:rPr>
          <w:bCs/>
        </w:rPr>
        <w:t>709</w:t>
      </w:r>
      <w:r w:rsidR="00B90249">
        <w:rPr>
          <w:bCs/>
        </w:rPr>
        <w:t xml:space="preserve"> </w:t>
      </w:r>
      <w:r w:rsidR="00486D78">
        <w:rPr>
          <w:bCs/>
        </w:rPr>
        <w:t xml:space="preserve">od </w:t>
      </w:r>
      <w:r w:rsidR="00335A33">
        <w:rPr>
          <w:bCs/>
        </w:rPr>
        <w:t>23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6A0B06">
        <w:t>HAMZA</w:t>
      </w:r>
      <w:proofErr w:type="spellEnd"/>
      <w:r w:rsidR="006A0B06">
        <w:t xml:space="preserve"> </w:t>
      </w:r>
      <w:proofErr w:type="spellStart"/>
      <w:r w:rsidR="006A0B06">
        <w:t>NEZAJ</w:t>
      </w:r>
      <w:proofErr w:type="spellEnd"/>
      <w:r w:rsidR="006A0B06">
        <w:t xml:space="preserve"> jednostavno društvo s ograničenom odgovornošću za trgovinu Zagreb, Hrvatskog proljeća 24, </w:t>
      </w:r>
      <w:proofErr w:type="spellStart"/>
      <w:r w:rsidR="006A0B06">
        <w:t>MBS</w:t>
      </w:r>
      <w:proofErr w:type="spellEnd"/>
      <w:r w:rsidR="006A0B06">
        <w:t xml:space="preserve">: 080976097, </w:t>
      </w:r>
      <w:proofErr w:type="spellStart"/>
      <w:r w:rsidR="006A0B06">
        <w:t>OIB</w:t>
      </w:r>
      <w:proofErr w:type="spellEnd"/>
      <w:r w:rsidR="006A0B06">
        <w:t>: 41964589789.</w:t>
      </w:r>
      <w:r w:rsidR="00335A33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35A33" w:rsidP="000231A8" w:rsidR="00335A33">
      <w:pPr>
        <w:ind w:firstLine="720"/>
        <w:jc w:val="both"/>
        <w:rPr>
          <w:bCs/>
        </w:rPr>
      </w:pPr>
    </w:p>
    <w:p w:rsidRDefault="00335A33" w:rsidP="000231A8" w:rsidR="00335A33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0F45E8">
        <w:t>7</w:t>
      </w:r>
      <w:r w:rsidR="006A0B06">
        <w:t>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F45E8">
        <w:t>8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0F45E8">
        <w:t>7</w:t>
      </w:r>
      <w:r w:rsidR="006A0B06">
        <w:t>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5E8">
        <w:t>20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96424"/>
    <w:rsid w:val="000D0569"/>
    <w:rsid w:val="000E762A"/>
    <w:rsid w:val="000F45E8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5A33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0245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0B06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4487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964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64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4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4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964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64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4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4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SUDVIMA</izvorni_sadrzaj>
    <derivirana_varijabla naziv="DomainObject.Predmet.PrimjedbaSuca_1">čl. 11 ZAKONA O SUDVIMA</derivirana_varijabla>
  </DomainObject.Predmet.PrimjedbaSuca>
  <DomainObject.Predmet.ProtustrankaFormated>
    <izvorni_sadrzaj>  HAMZA NEZAJ jednostavno društvo s ograničenom odgovornošću za trgovinu</izvorni_sadrzaj>
    <derivirana_varijabla naziv="DomainObject.Predmet.ProtustrankaFormated_1">  HAMZA NEZAJ jednostavno društvo s ograničenom odgovornošću za trgovinu</derivirana_varijabla>
  </DomainObject.Predmet.ProtustrankaFormated>
  <DomainObject.Predmet.ProtustrankaFormatedOIB>
    <izvorni_sadrzaj>  HAMZA NEZAJ jednostavno društvo s ograničenom odgovornošću za trgovinu, OIB 41964589789</izvorni_sadrzaj>
    <derivirana_varijabla naziv="DomainObject.Predmet.ProtustrankaFormatedOIB_1">  HAMZA NEZAJ jednostavno društvo s ograničenom odgovornošću za trgovinu, OIB 41964589789</derivirana_varijabla>
  </DomainObject.Predmet.ProtustrankaFormatedOIB>
  <DomainObject.Predmet.ProtustrankaFormatedWithAdress>
    <izvorni_sadrzaj> HAMZA NEZAJ jednostavno društvo s ograničenom odgovornošću za trgovinu, Hrvatskog proljeća 24, 10000 Zagreb</izvorni_sadrzaj>
    <derivirana_varijabla naziv="DomainObject.Predmet.ProtustrankaFormatedWithAdress_1"> HAMZA NEZAJ jednostavno društvo s ograničenom odgovornošću za trgovinu, Hrvatskog proljeća 24, 10000 Zagreb</derivirana_varijabla>
  </DomainObject.Predmet.ProtustrankaFormatedWithAdress>
  <DomainObject.Predmet.ProtustrankaFormatedWithAdressOIB>
    <izvorni_sadrzaj> HAMZA NEZAJ jednostavno društvo s ograničenom odgovornošću za trgovinu, OIB 41964589789, Hrvatskog proljeća 24, 10000 Zagreb</izvorni_sadrzaj>
    <derivirana_varijabla naziv="DomainObject.Predmet.ProtustrankaFormatedWithAdressOIB_1"> HAMZA NEZAJ jednostavno društvo s ograničenom odgovornošću za trgovinu, OIB 41964589789, Hrvatskog proljeća 24, 10000 Zagreb</derivirana_varijabla>
  </DomainObject.Predmet.ProtustrankaFormatedWithAdressOIB>
  <DomainObject.Predmet.ProtustrankaWithAdress>
    <izvorni_sadrzaj>HAMZA NEZAJ jednostavno društvo s ograničenom odgovornošću za trgovinu Hrvatskog proljeća 24, 10000 Zagreb</izvorni_sadrzaj>
    <derivirana_varijabla naziv="DomainObject.Predmet.ProtustrankaWithAdress_1">HAMZA NEZAJ jednostavno društvo s ograničenom odgovornošću za trgovinu Hrvatskog proljeća 24, 10000 Zagreb</derivirana_varijabla>
  </DomainObject.Predmet.ProtustrankaWithAdress>
  <DomainObject.Predmet.ProtustrankaWithAdressOIB>
    <izvorni_sadrzaj>HAMZA NEZAJ jednostavno društvo s ograničenom odgovornošću za trgovinu, OIB 41964589789, Hrvatskog proljeća 24, 10000 Zagreb</izvorni_sadrzaj>
    <derivirana_varijabla naziv="DomainObject.Predmet.ProtustrankaWithAdressOIB_1">HAMZA NEZAJ jednostavno društvo s ograničenom odgovornošću za trgovinu, OIB 41964589789, Hrvatskog proljeća 24, 10000 Zagreb</derivirana_varijabla>
  </DomainObject.Predmet.ProtustrankaWithAdressOIB>
  <DomainObject.Predmet.ProtustrankaNazivFormated>
    <izvorni_sadrzaj>HAMZA NEZAJ jednostavno društvo s ograničenom odgovornošću za trgovinu</izvorni_sadrzaj>
    <derivirana_varijabla naziv="DomainObject.Predmet.ProtustrankaNazivFormated_1">HAMZA NEZAJ jednostavno društvo s ograničenom odgovornošću za trgovinu</derivirana_varijabla>
  </DomainObject.Predmet.ProtustrankaNazivFormated>
  <DomainObject.Predmet.ProtustrankaNazivFormatedOIB>
    <izvorni_sadrzaj>HAMZA NEZAJ jednostavno društvo s ograničenom odgovornošću za trgovinu, OIB 41964589789</izvorni_sadrzaj>
    <derivirana_varijabla naziv="DomainObject.Predmet.ProtustrankaNazivFormatedOIB_1">HAMZA NEZAJ jednostavno društvo s ograničenom odgovornošću za trgovinu, OIB 41964589789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HAMZA NEZAJ jednostavno društvo s ograničenom odgovornošću za trgovinu</item>
    </izvorni_sadrzaj>
    <derivirana_varijabla naziv="DomainObject.Predmet.ProtuStrankaListFormated_1">
      <item>HAMZA NEZAJ jednostavno društvo s ograničenom odgovornošću za trgovinu</item>
    </derivirana_varijabla>
  </DomainObject.Predmet.ProtuStrankaListFormated>
  <DomainObject.Predmet.ProtuStrankaListFormatedOIB>
    <izvorni_sadrzaj>
      <item>HAMZA NEZAJ jednostavno društvo s ograničenom odgovornošću za trgovinu, OIB 41964589789</item>
    </izvorni_sadrzaj>
    <derivirana_varijabla naziv="DomainObject.Predmet.ProtuStrankaListFormatedOIB_1">
      <item>HAMZA NEZAJ jednostavno društvo s ograničenom odgovornošću za trgovinu, OIB 41964589789</item>
    </derivirana_varijabla>
  </DomainObject.Predmet.ProtuStrankaListFormatedOIB>
  <DomainObject.Predmet.ProtuStrankaListFormatedWithAdress>
    <izvorni_sadrzaj>
      <item>HAMZA NEZAJ jednostavno društvo s ograničenom odgovornošću za trgovinu, Hrvatskog proljeća 24, 10000 Zagreb</item>
    </izvorni_sadrzaj>
    <derivirana_varijabla naziv="DomainObject.Predmet.ProtuStrankaListFormatedWithAdress_1">
      <item>HAMZA NEZAJ jednostavno društvo s ograničenom odgovornošću za trgovinu, Hrvatskog proljeća 24, 10000 Zagreb</item>
    </derivirana_varijabla>
  </DomainObject.Predmet.ProtuStrankaListFormatedWithAdress>
  <DomainObject.Predmet.ProtuStrankaListFormatedWithAdressOIB>
    <izvorni_sadrzaj>
      <item>HAMZA NEZAJ jednostavno društvo s ograničenom odgovornošću za trgovinu, OIB 41964589789, Hrvatskog proljeća 24, 10000 Zagreb</item>
    </izvorni_sadrzaj>
    <derivirana_varijabla naziv="DomainObject.Predmet.ProtuStrankaListFormatedWithAdressOIB_1">
      <item>HAMZA NEZAJ jednostavno društvo s ograničenom odgovornošću za trgovinu, OIB 41964589789, Hrvatskog proljeća 24, 10000 Zagreb</item>
    </derivirana_varijabla>
  </DomainObject.Predmet.ProtuStrankaListFormatedWithAdressOIB>
  <DomainObject.Predmet.ProtuStrankaListNazivFormated>
    <izvorni_sadrzaj>
      <item>HAMZA NEZAJ jednostavno društvo s ograničenom odgovornošću za trgovinu</item>
    </izvorni_sadrzaj>
    <derivirana_varijabla naziv="DomainObject.Predmet.ProtuStrankaListNazivFormated_1">
      <item>HAMZA NEZAJ jednostavno društvo s ograničenom odgovornošću za trgovinu</item>
    </derivirana_varijabla>
  </DomainObject.Predmet.ProtuStrankaListNazivFormated>
  <DomainObject.Predmet.ProtuStrankaListNazivFormatedOIB>
    <izvorni_sadrzaj>
      <item>HAMZA NEZAJ jednostavno društvo s ograničenom odgovornošću za trgovinu, OIB 41964589789</item>
    </izvorni_sadrzaj>
    <derivirana_varijabla naziv="DomainObject.Predmet.ProtuStrankaListNazivFormatedOIB_1">
      <item>HAMZA NEZAJ jednostavno društvo s ograničenom odgovornošću za trgovinu, OIB 41964589789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HAMZA NEZAJ jednostavno društvo s ograničenom odgovornošću za trgovinu</izvorni_sadrzaj>
    <derivirana_varijabla naziv="DomainObject.Predmet.ProtustrankaIDrugi_1">HAMZA NEZAJ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HAMZA NEZAJ jednostavno društvo s ograničenom odgovornošću za trgovinu, OIB 41964589789, Hrvatskog proljeća 24, 10000 Zagreb</izvorni_sadrzaj>
    <derivirana_varijabla naziv="DomainObject.Predmet.ProtustrankaIDrugiAdressOIB_1">HAMZA NEZAJ jednostavno društvo s ograničenom odgovornošću za trgovinu, OIB 41964589789, Hrvatskog proljeća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HAMZA NEZAJ jednostavno društvo s ograničenom odgovornošću za trgovinu</item>
      <item>FINA Regionalni centar Zagreb</item>
    </izvorni_sadrzaj>
    <derivirana_varijabla naziv="DomainObject.Predmet.SudioniciListNaziv_1">
      <item>HAMZA NEZAJ jednostavno društvo s ograničenom odgovornošću za trgovinu</item>
      <item>FINA Regionalni centar Zagreb</item>
    </derivirana_varijabla>
  </DomainObject.Predmet.SudioniciListNaziv>
  <DomainObject.Predmet.SudioniciListAdressOIB>
    <izvorni_sadrzaj>
      <item>HAMZA NEZAJ jednostavno društvo s ograničenom odgovornošću za trgovinu, OIB 41964589789, Hrvatskog proljeća 24,10000 Zagreb</item>
      <item>FINA Regionalni centar Zagreb, OIB 85821130368, Trg svibanjskih žrtava 1995. br. 1,10000 Zagreb</item>
    </izvorni_sadrzaj>
    <derivirana_varijabla naziv="DomainObject.Predmet.SudioniciListAdressOIB_1">
      <item>HAMZA NEZAJ jednostavno društvo s ograničenom odgovornošću za trgovinu, OIB 41964589789, Hrvatskog proljeća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41964589789</item>
      <item>, OIB 85821130368</item>
    </izvorni_sadrzaj>
    <derivirana_varijabla naziv="DomainObject.Predmet.SudioniciListNazivOIB_1">
      <item>, OIB 41964589789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891E2-E103-46AC-93AC-9DCCA9B5B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3280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2017-11-20T08:05:00Z</dcterms:created>
  <dc:creator>Korisnik</dc:creator>
  <cp:lastModifiedBy>Ljiljana Floršić</cp:lastModifiedBy>
  <cp:lastPrinted>2017-11-20T08:08:00Z</cp:lastPrinted>
  <dcterms:modified xmlns:xsi="http://www.w3.org/2001/XMLSchema-instance" xsi:type="dcterms:W3CDTF">2017-11-20T08:09:00Z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