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47ee" w14:paraId="80547ee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5D099C">
        <w:t>67</w:t>
      </w:r>
      <w:r w:rsidR="00472C09">
        <w:t>3</w:t>
      </w:r>
      <w:r w:rsidR="00F45899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C33754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5D099C" w:rsidRPr="005D099C">
        <w:rPr>
          <w:lang w:val="pt-BR"/>
        </w:rPr>
        <w:t>BETONSKA GALANTERIJA DIS j.d.o.o., Otok Nartski, Vuročka cesta 97ª, OIB: 44577728682</w:t>
      </w:r>
      <w:r w:rsidRPr="00B7228A">
        <w:rPr>
          <w:lang w:val="pt-BR"/>
        </w:rPr>
        <w:t xml:space="preserve">, </w:t>
      </w:r>
      <w:r w:rsidR="00C33754">
        <w:t>25</w:t>
      </w:r>
      <w:r w:rsidR="006C5617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5D099C" w:rsidRPr="005D099C">
        <w:rPr>
          <w:lang w:val="pt-BR"/>
        </w:rPr>
        <w:t>BETONSKA GALANTERIJA DIS j.d.o.o., Otok Nartski, Vuročka cesta 97ª, OIB: 44577728682</w:t>
      </w:r>
      <w:r w:rsidR="006C5617" w:rsidRPr="006C5617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6C5617">
        <w:t>3. 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5D099C">
        <w:t>10.4</w:t>
      </w:r>
      <w:r w:rsidR="00292779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C33754">
        <w:t>25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C33754" w:rsidP="00F213B6" w:rsidR="00C33754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33754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C33754" w:rsidP="006B708C" w:rsidR="00C33754"/>
    <w:p w:rsidRDefault="00C33754" w:rsidP="006B708C" w:rsidR="00C33754"/>
    <w:p w:rsidRDefault="00C33754" w:rsidP="002C6293" w:rsidR="00C33754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C33754" w:rsidP="002C6293" w:rsidR="00C33754">
      <w:pPr>
        <w:jc w:val="both"/>
      </w:pPr>
      <w:r>
        <w:t xml:space="preserve">               Katica Franjić</w:t>
      </w:r>
    </w:p>
    <w:p w:rsidRDefault="00B639DE" w:rsidP="00C33754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92779"/>
    <w:rsid w:val="002959C4"/>
    <w:rsid w:val="002D2245"/>
    <w:rsid w:val="003079FF"/>
    <w:rsid w:val="0031612F"/>
    <w:rsid w:val="00347BB4"/>
    <w:rsid w:val="0037562C"/>
    <w:rsid w:val="0038741D"/>
    <w:rsid w:val="003A552B"/>
    <w:rsid w:val="003C198B"/>
    <w:rsid w:val="00472C09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D099C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5617"/>
    <w:rsid w:val="006C76E8"/>
    <w:rsid w:val="006E4475"/>
    <w:rsid w:val="007141AF"/>
    <w:rsid w:val="007A6843"/>
    <w:rsid w:val="007B3F07"/>
    <w:rsid w:val="007C1D01"/>
    <w:rsid w:val="007D4059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3754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7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7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7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7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7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7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7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7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St-673/2017</izvorni_sadrzaj>
    <derivirana_varijabla naziv="DomainObject.Predmet.OznakaBroj_1">St-673/2017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BETONSKA GALANTERIJA DIS j.d.o.o. za proizvodnju zastupanog po punomoćniku Siniša Žderić</izvorni_sadrzaj>
    <derivirana_varijabla naziv="DomainObject.Predmet.ProtustrankaFormated_1">  BETONSKA GALANTERIJA DIS j.d.o.o. za proizvodnju zastupanog po punomoćniku Siniša Žderić</derivirana_varijabla>
  </DomainObject.Predmet.ProtustrankaFormated>
  <DomainObject.Predmet.ProtustrankaFormatedOIB>
    <izvorni_sadrzaj>  BETONSKA GALANTERIJA DIS j.d.o.o. za proizvodnju, OIB 44577728682 zastupanog po punomoćniku Siniša Žderić</izvorni_sadrzaj>
    <derivirana_varijabla naziv="DomainObject.Predmet.ProtustrankaFormatedOIB_1">  BETONSKA GALANTERIJA DIS j.d.o.o. za proizvodnju, OIB 44577728682 zastupanog po punomoćniku Siniša Žderić</derivirana_varijabla>
  </DomainObject.Predmet.ProtustrankaFormatedOIB>
  <DomainObject.Predmet.ProtustrankaFormatedWithAdress>
    <izvorni_sadrzaj> BETONSKA GALANTERIJA DIS j.d.o.o. za proizvodnju, Vuročka cesta 97/A, 10361 Otok Nartski zastupanog po punomoćniku Siniša Žderić</izvorni_sadrzaj>
    <derivirana_varijabla naziv="DomainObject.Predmet.ProtustrankaFormatedWithAdress_1"> BETONSKA GALANTERIJA DIS j.d.o.o. za proizvodnju, Vuročka cesta 97/A, 10361 Otok Nartski zastupanog po punomoćniku Siniša Žderić</derivirana_varijabla>
  </DomainObject.Predmet.ProtustrankaFormatedWithAdress>
  <DomainObject.Predmet.ProtustrankaFormatedWithAdressOIB>
    <izvorni_sadrzaj> BETONSKA GALANTERIJA DIS j.d.o.o. za proizvodnju, OIB 44577728682, Vuročka cesta 97/A, 10361 Otok Nartski zastupanog po punomoćniku Siniša Žderić</izvorni_sadrzaj>
    <derivirana_varijabla naziv="DomainObject.Predmet.ProtustrankaFormatedWithAdressOIB_1"> BETONSKA GALANTERIJA DIS j.d.o.o. za proizvodnju, OIB 44577728682, Vuročka cesta 97/A, 10361 Otok Nartski zastupanog po punomoćniku Siniša Žderić</derivirana_varijabla>
  </DomainObject.Predmet.ProtustrankaFormatedWithAdressOIB>
  <DomainObject.Predmet.ProtustrankaWithAdress>
    <izvorni_sadrzaj>BETONSKA GALANTERIJA DIS j.d.o.o. za proizvodnju Vuročka cesta 97/A, 10361 Otok Nartski</izvorni_sadrzaj>
    <derivirana_varijabla naziv="DomainObject.Predmet.ProtustrankaWithAdress_1">BETONSKA GALANTERIJA DIS j.d.o.o. za proizvodnju Vuročka cesta 97/A, 10361 Otok Nartski</derivirana_varijabla>
  </DomainObject.Predmet.ProtustrankaWithAdress>
  <DomainObject.Predmet.ProtustrankaWithAdressOIB>
    <izvorni_sadrzaj>BETONSKA GALANTERIJA DIS j.d.o.o. za proizvodnju, OIB 44577728682, Vuročka cesta 97/A, 10361 Otok Nartski</izvorni_sadrzaj>
    <derivirana_varijabla naziv="DomainObject.Predmet.ProtustrankaWithAdressOIB_1">BETONSKA GALANTERIJA DIS j.d.o.o. za proizvodnju, OIB 44577728682, Vuročka cesta 97/A, 10361 Otok Nartski</derivirana_varijabla>
  </DomainObject.Predmet.ProtustrankaWithAdressOIB>
  <DomainObject.Predmet.ProtustrankaNazivFormated>
    <izvorni_sadrzaj>BETONSKA GALANTERIJA DIS j.d.o.o. za proizvodnju</izvorni_sadrzaj>
    <derivirana_varijabla naziv="DomainObject.Predmet.ProtustrankaNazivFormated_1">BETONSKA GALANTERIJA DIS j.d.o.o. za proizvodnju</derivirana_varijabla>
  </DomainObject.Predmet.ProtustrankaNazivFormated>
  <DomainObject.Predmet.ProtustrankaNazivFormatedOIB>
    <izvorni_sadrzaj>BETONSKA GALANTERIJA DIS j.d.o.o. za proizvodnju, OIB 44577728682</izvorni_sadrzaj>
    <derivirana_varijabla naziv="DomainObject.Predmet.ProtustrankaNazivFormatedOIB_1">BETONSKA GALANTERIJA DIS j.d.o.o. za proizvodnju, OIB 44577728682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Žderić</izvorni_sadrzaj>
    <derivirana_varijabla naziv="DomainObject.Predmet.StrankaFormated_1">  FINA Regionalni centar Zagreb; Siniša Žderić</derivirana_varijabla>
  </DomainObject.Predmet.StrankaFormated>
  <DomainObject.Predmet.StrankaFormatedOIB>
    <izvorni_sadrzaj>  FINA Regionalni centar Zagreb, OIB 85821130368; Siniša Žderić, OIB 41795639642</izvorni_sadrzaj>
    <derivirana_varijabla naziv="DomainObject.Predmet.StrankaFormatedOIB_1">  FINA Regionalni centar Zagreb, OIB 85821130368; Siniša Žderić, OIB 41795639642</derivirana_varijabla>
  </DomainObject.Predmet.StrankaFormatedOIB>
  <DomainObject.Predmet.StrankaFormatedWithAdress>
    <izvorni_sadrzaj> FINA Regionalni centar Zagreb, Trg svibanjskih žrtava 1995. br. 1, 10000 Zagreb; Siniša Žderić, Vuročka Cesta 97a, 10361 Otok Nartski</izvorni_sadrzaj>
    <derivirana_varijabla naziv="DomainObject.Predmet.StrankaFormatedWithAdress_1"> FINA Regionalni centar Zagreb, Trg svibanjskih žrtava 1995. br. 1, 10000 Zagreb; Siniša Žderić, Vuročka Cesta 97a, 10361 Otok Nartski</derivirana_varijabla>
  </DomainObject.Predmet.StrankaFormatedWithAdress>
  <DomainObject.Predmet.StrankaFormatedWithAdressOIB>
    <izvorni_sadrzaj> FINA Regionalni centar Zagreb, OIB 85821130368, Trg svibanjskih žrtava 1995. br. 1, 10000 Zagreb; Siniša Žderić, OIB 41795639642, Vuročka Cesta 97a, 10361 Otok Nartski</izvorni_sadrzaj>
    <derivirana_varijabla naziv="DomainObject.Predmet.StrankaFormatedWithAdressOIB_1"> FINA Regionalni centar Zagreb, OIB 85821130368, Trg svibanjskih žrtava 1995. br. 1, 10000 Zagreb; Siniša Žderić, OIB 41795639642, Vuročka Cesta 97a, 10361 Otok Nartski</derivirana_varijabla>
  </DomainObject.Predmet.StrankaFormatedWithAdressOIB>
  <DomainObject.Predmet.StrankaWithAdress>
    <izvorni_sadrzaj>FINA Regionalni centar Zagreb Trg svibanjskih žrtava 1995. br. 1,10000 Zagreb,Siniša Žderić Vuročka Cesta 97a,10361 Otok Nartski</izvorni_sadrzaj>
    <derivirana_varijabla naziv="DomainObject.Predmet.StrankaWithAdress_1">FINA Regionalni centar Zagreb Trg svibanjskih žrtava 1995. br. 1,10000 Zagreb,Siniša Žderić Vuročka Cesta 97a,10361 Otok Nartski</derivirana_varijabla>
  </DomainObject.Predmet.StrankaWithAdress>
  <DomainObject.Predmet.StrankaWithAdressOIB>
    <izvorni_sadrzaj>FINA Regionalni centar Zagreb, OIB 85821130368, Trg svibanjskih žrtava 1995. br. 1,10000 Zagreb,Siniša Žderić, OIB 41795639642, Vuročka Cesta 97a,10361 Otok Nartski</izvorni_sadrzaj>
    <derivirana_varijabla naziv="DomainObject.Predmet.StrankaWithAdressOIB_1">FINA Regionalni centar Zagreb, OIB 85821130368, Trg svibanjskih žrtava 1995. br. 1,10000 Zagreb,Siniša Žderić, OIB 41795639642, Vuročka Cesta 97a,10361 Otok Nartski</derivirana_varijabla>
  </DomainObject.Predmet.StrankaWithAdressOIB>
  <DomainObject.Predmet.StrankaNazivFormated>
    <izvorni_sadrzaj>FINA Regionalni centar Zagreb,Siniša Žderić</izvorni_sadrzaj>
    <derivirana_varijabla naziv="DomainObject.Predmet.StrankaNazivFormated_1">FINA Regionalni centar Zagreb,Siniša Žderić</derivirana_varijabla>
  </DomainObject.Predmet.StrankaNazivFormated>
  <DomainObject.Predmet.StrankaNazivFormatedOIB>
    <izvorni_sadrzaj>FINA Regionalni centar Zagreb, OIB 85821130368,Siniša Žderić, OIB 41795639642</izvorni_sadrzaj>
    <derivirana_varijabla naziv="DomainObject.Predmet.StrankaNazivFormatedOIB_1">FINA Regionalni centar Zagreb, OIB 85821130368,Siniša Žderić, OIB 41795639642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Siniša Žderić</item>
    </izvorni_sadrzaj>
    <derivirana_varijabla naziv="DomainObject.Predmet.StrankaListFormated_1">
      <item>FINA Regionalni centar Zagreb</item>
      <item>Siniša Žderić</item>
    </derivirana_varijabla>
  </DomainObject.Predmet.StrankaListFormated>
  <DomainObject.Predmet.StrankaListFormatedOIB>
    <izvorni_sadrzaj>
      <item>FINA Regionalni centar Zagreb, OIB 85821130368</item>
      <item>Siniša Žderić, OIB 41795639642</item>
    </izvorni_sadrzaj>
    <derivirana_varijabla naziv="DomainObject.Predmet.StrankaListFormatedOIB_1">
      <item>FINA Regionalni centar Zagreb, OIB 85821130368</item>
      <item>Siniša Žderić, OIB 41795639642</item>
    </derivirana_varijabla>
  </DomainObject.Predmet.StrankaListFormatedOIB>
  <DomainObject.Predmet.StrankaListFormatedWithAdress>
    <izvorni_sadrzaj>
      <item>FINA Regionalni centar Zagreb, Trg svibanjskih žrtava 1995. br. 1, 10000 Zagreb</item>
      <item>Siniša Žderić, Vuročka Cesta 97a, 10361 Otok Nartski</item>
    </izvorni_sadrzaj>
    <derivirana_varijabla naziv="DomainObject.Predmet.StrankaListFormatedWithAdress_1">
      <item>FINA Regionalni centar Zagreb, Trg svibanjskih žrtava 1995. br. 1, 10000 Zagreb</item>
      <item>Siniša Žderić, Vuročka Cesta 97a, 10361 Otok Nartski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Siniša Žderić, OIB 41795639642, Vuročka Cesta 97a, 10361 Otok Nartski</item>
    </izvorni_sadrzaj>
    <derivirana_varijabla naziv="DomainObject.Predmet.StrankaListFormatedWithAdressOIB_1">
      <item>FINA Regionalni centar Zagreb, OIB 85821130368, Trg svibanjskih žrtava 1995. br. 1, 10000 Zagreb</item>
      <item>Siniša Žderić, OIB 41795639642, Vuročka Cesta 97a, 10361 Otok Nartski</item>
    </derivirana_varijabla>
  </DomainObject.Predmet.StrankaListFormatedWithAdressOIB>
  <DomainObject.Predmet.StrankaListNazivFormated>
    <izvorni_sadrzaj>
      <item>FINA Regionalni centar Zagreb</item>
      <item>Siniša Žderić</item>
    </izvorni_sadrzaj>
    <derivirana_varijabla naziv="DomainObject.Predmet.StrankaListNazivFormated_1">
      <item>FINA Regionalni centar Zagreb</item>
      <item>Siniša Žderić</item>
    </derivirana_varijabla>
  </DomainObject.Predmet.StrankaListNazivFormated>
  <DomainObject.Predmet.StrankaListNazivFormatedOIB>
    <izvorni_sadrzaj>
      <item>FINA Regionalni centar Zagreb, OIB 85821130368</item>
      <item>Siniša Žderić, OIB 41795639642</item>
    </izvorni_sadrzaj>
    <derivirana_varijabla naziv="DomainObject.Predmet.StrankaListNazivFormatedOIB_1">
      <item>FINA Regionalni centar Zagreb, OIB 85821130368</item>
      <item>Siniša Žderić, OIB 41795639642</item>
    </derivirana_varijabla>
  </DomainObject.Predmet.StrankaListNazivFormatedOIB>
  <DomainObject.Predmet.ProtuStrankaListFormated>
    <izvorni_sadrzaj>
      <item>BETONSKA GALANTERIJA DIS j.d.o.o. za proizvodnju zastupanog po punomoćniku Siniša Žderić</item>
    </izvorni_sadrzaj>
    <derivirana_varijabla naziv="DomainObject.Predmet.ProtuStrankaListFormated_1">
      <item>BETONSKA GALANTERIJA DIS j.d.o.o. za proizvodnju zastupanog po punomoćniku Siniša Žderić</item>
    </derivirana_varijabla>
  </DomainObject.Predmet.ProtuStrankaListFormated>
  <DomainObject.Predmet.ProtuStrankaListFormatedOIB>
    <izvorni_sadrzaj>
      <item>BETONSKA GALANTERIJA DIS j.d.o.o. za proizvodnju, OIB 44577728682 zastupanog po punomoćniku Siniša Žderić</item>
    </izvorni_sadrzaj>
    <derivirana_varijabla naziv="DomainObject.Predmet.ProtuStrankaListFormatedOIB_1">
      <item>BETONSKA GALANTERIJA DIS j.d.o.o. za proizvodnju, OIB 44577728682 zastupanog po punomoćniku Siniša Žderić</item>
    </derivirana_varijabla>
  </DomainObject.Predmet.ProtuStrankaListFormatedOIB>
  <DomainObject.Predmet.ProtuStrankaListFormatedWithAdress>
    <izvorni_sadrzaj>
      <item>BETONSKA GALANTERIJA DIS j.d.o.o. za proizvodnju, Vuročka cesta 97/A, 10361 Otok Nartski zastupanog po punomoćniku Siniša Žderić</item>
    </izvorni_sadrzaj>
    <derivirana_varijabla naziv="DomainObject.Predmet.ProtuStrankaListFormatedWithAdress_1">
      <item>BETONSKA GALANTERIJA DIS j.d.o.o. za proizvodnju, Vuročka cesta 97/A, 10361 Otok Nartski zastupanog po punomoćniku Siniša Žderić</item>
    </derivirana_varijabla>
  </DomainObject.Predmet.ProtuStrankaListFormatedWithAdress>
  <DomainObject.Predmet.ProtuStrankaListFormatedWithAdressOIB>
    <izvorni_sadrzaj>
      <item>BETONSKA GALANTERIJA DIS j.d.o.o. za proizvodnju, OIB 44577728682, Vuročka cesta 97/A, 10361 Otok Nartski zastupanog po punomoćniku Siniša Žderić</item>
    </izvorni_sadrzaj>
    <derivirana_varijabla naziv="DomainObject.Predmet.ProtuStrankaListFormatedWithAdressOIB_1">
      <item>BETONSKA GALANTERIJA DIS j.d.o.o. za proizvodnju, OIB 44577728682, Vuročka cesta 97/A, 10361 Otok Nartski zastupanog po punomoćniku Siniša Žderić</item>
    </derivirana_varijabla>
  </DomainObject.Predmet.ProtuStrankaListFormatedWithAdressOIB>
  <DomainObject.Predmet.ProtuStrankaListNazivFormated>
    <izvorni_sadrzaj>
      <item>BETONSKA GALANTERIJA DIS j.d.o.o. za proizvodnju</item>
    </izvorni_sadrzaj>
    <derivirana_varijabla naziv="DomainObject.Predmet.ProtuStrankaListNazivFormated_1">
      <item>BETONSKA GALANTERIJA DIS j.d.o.o. za proizvodnju</item>
    </derivirana_varijabla>
  </DomainObject.Predmet.ProtuStrankaListNazivFormated>
  <DomainObject.Predmet.ProtuStrankaListNazivFormatedOIB>
    <izvorni_sadrzaj>
      <item>BETONSKA GALANTERIJA DIS j.d.o.o. za proizvodnju, OIB 44577728682</item>
    </izvorni_sadrzaj>
    <derivirana_varijabla naziv="DomainObject.Predmet.ProtuStrankaListNazivFormatedOIB_1">
      <item>BETONSKA GALANTERIJA DIS j.d.o.o. za proizvodnju, OIB 44577728682</item>
    </derivirana_varijabla>
  </DomainObject.Predmet.ProtuStrankaListNazivFormatedOIB>
  <DomainObject.Predmet.OstaliListFormated>
    <izvorni_sadrzaj>
      <item>Siniša Žderić punomoćnik sudionika u postupku BETONSKA GALANTERIJA DIS j.d.o.o. za proizvodnju</item>
      <item>Addiko bank d.d.</item>
    </izvorni_sadrzaj>
    <derivirana_varijabla naziv="DomainObject.Predmet.OstaliListFormated_1">
      <item>Siniša Žderić punomoćnik sudionika u postupku BETONSKA GALANTERIJA DIS j.d.o.o. za proizvodnju</item>
      <item>Addiko bank d.d.</item>
    </derivirana_varijabla>
  </DomainObject.Predmet.OstaliListFormated>
  <DomainObject.Predmet.OstaliListFormatedOIB>
    <izvorni_sadrzaj>
      <item>Siniša Žderić, OIB 41795639642 punomoćnik sudionika u postupku BETONSKA GALANTERIJA DIS j.d.o.o. za proizvodnju</item>
      <item>Addiko bank d.d.</item>
    </izvorni_sadrzaj>
    <derivirana_varijabla naziv="DomainObject.Predmet.OstaliListFormatedOIB_1">
      <item>Siniša Žderić, OIB 41795639642 punomoćnik sudionika u postupku BETONSKA GALANTERIJA DIS j.d.o.o. za proizvodnju</item>
      <item>Addiko bank d.d.</item>
    </derivirana_varijabla>
  </DomainObject.Predmet.OstaliListFormatedOIB>
  <DomainObject.Predmet.OstaliListFormatedWithAdress>
    <izvorni_sadrzaj>
      <item>Siniša Žderić, Vuročka Cesta 97a, 10361 Otok Nartski punomoćnik sudionika u postupku BETONSKA GALANTERIJA DIS j.d.o.o. za proizvodnju</item>
      <item>Addiko bank d.d., Slavonska avenija 6, 10000 Zagreb</item>
    </izvorni_sadrzaj>
    <derivirana_varijabla naziv="DomainObject.Predmet.OstaliListFormatedWithAdress_1">
      <item>Siniša Žderić, Vuročka Cesta 97a, 10361 Otok Nartski punomoćnik sudionika u postupku BETONSKA GALANTERIJA DIS j.d.o.o. za proizvodnju</item>
      <item>Addiko bank d.d., Slavonska avenija 6, 10000 Zagreb</item>
    </derivirana_varijabla>
  </DomainObject.Predmet.OstaliListFormatedWithAdress>
  <DomainObject.Predmet.OstaliListFormatedWithAdressOIB>
    <izvorni_sadrzaj>
      <item>Siniša Žderić, OIB 41795639642, Vuročka Cesta 97a, 10361 Otok Nartski punomoćnik sudionika u postupku BETONSKA GALANTERIJA DIS j.d.o.o. za proizvodnju</item>
      <item>Addiko bank d.d., Slavonska avenija 6, 10000 Zagreb</item>
    </izvorni_sadrzaj>
    <derivirana_varijabla naziv="DomainObject.Predmet.OstaliListFormatedWithAdressOIB_1">
      <item>Siniša Žderić, OIB 41795639642, Vuročka Cesta 97a, 10361 Otok Nartski punomoćnik sudionika u postupku BETONSKA GALANTERIJA DIS j.d.o.o. za proizvodnju</item>
      <item>Addiko bank d.d., Slavonska avenija 6, 10000 Zagreb</item>
    </derivirana_varijabla>
  </DomainObject.Predmet.OstaliListFormatedWithAdressOIB>
  <DomainObject.Predmet.OstaliListNazivFormated>
    <izvorni_sadrzaj>
      <item>Siniša Žderić</item>
      <item>Addiko bank d.d.</item>
    </izvorni_sadrzaj>
    <derivirana_varijabla naziv="DomainObject.Predmet.OstaliListNazivFormated_1">
      <item>Siniša Žderić</item>
      <item>Addiko bank d.d.</item>
    </derivirana_varijabla>
  </DomainObject.Predmet.OstaliListNazivFormated>
  <DomainObject.Predmet.OstaliListNazivFormatedOIB>
    <izvorni_sadrzaj>
      <item>Siniša Žderić, OIB 41795639642</item>
      <item>Addiko bank d.d.</item>
    </izvorni_sadrzaj>
    <derivirana_varijabla naziv="DomainObject.Predmet.OstaliListNazivFormatedOIB_1">
      <item>Siniša Žderić, OIB 41795639642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BETONSKA GALANTERIJA DIS j.d.o.o. za proizvodnju</izvorni_sadrzaj>
    <derivirana_varijabla naziv="DomainObject.Predmet.ProtustrankaIDrugi_1">BETONSKA GALANTERIJA DIS j.d.o.o. za proizvodnju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BETONSKA GALANTERIJA DIS j.d.o.o. za proizvodnju, OIB 44577728682, Vuročka cesta 97/A, 10361 Otok Nartski</izvorni_sadrzaj>
    <derivirana_varijabla naziv="DomainObject.Predmet.ProtustrankaIDrugiAdressOIB_1">BETONSKA GALANTERIJA DIS j.d.o.o. za proizvodnju, OIB 44577728682, Vuročka cesta 97/A, 10361 Otok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BETONSKA GALANTERIJA DIS j.d.o.o. za proizvodnju</item>
      <item>Siniša Žderić</item>
      <item>Siniša Žderić</item>
      <item>Addiko bank d.d.</item>
    </izvorni_sadrzaj>
    <derivirana_varijabla naziv="DomainObject.Predmet.SudioniciListNaziv_1">
      <item>FINA Regionalni centar Zagreb</item>
      <item>BETONSKA GALANTERIJA DIS j.d.o.o. za proizvodnju</item>
      <item>Siniša Žderić</item>
      <item>Siniša Žderić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BETONSKA GALANTERIJA DIS j.d.o.o. za proizvodnju, OIB 44577728682, Vuročka cesta 97/A,10361 Otok Nartski</item>
      <item>Siniša Žderić, OIB 41795639642, Vuročka Cesta 97a,10361 Otok Nartski</item>
      <item>Siniša Žderić, OIB 41795639642, Vuročka Cesta 97a,10361 Otok Nartski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BETONSKA GALANTERIJA DIS j.d.o.o. za proizvodnju, OIB 44577728682, Vuročka cesta 97/A,10361 Otok Nartski</item>
      <item>Siniša Žderić, OIB 41795639642, Vuročka Cesta 97a,10361 Otok Nartski</item>
      <item>Siniša Žderić, OIB 41795639642, Vuročka Cesta 97a,10361 Otok Nartski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44577728682</item>
      <item>, OIB 41795639642</item>
      <item>, OIB 41795639642</item>
      <item>, OIB null</item>
    </izvorni_sadrzaj>
    <derivirana_varijabla naziv="DomainObject.Predmet.SudioniciListNazivOIB_1">
      <item>, OIB 85821130368</item>
      <item>, OIB 44577728682</item>
      <item>, OIB 41795639642</item>
      <item>, OIB 41795639642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887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2017-05-23T10:23:00Z</dcterms:created>
  <dc:creator>nmarkovic</dc:creator>
  <cp:lastModifiedBy>Katica Franjić</cp:lastModifiedBy>
  <cp:lastPrinted>2017-05-25T10:58:00Z</cp:lastPrinted>
  <dcterms:modified xmlns:xsi="http://www.w3.org/2001/XMLSchema-instance" xsi:type="dcterms:W3CDTF">2017-05-25T10:58:00Z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