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1fdf" w14:paraId="7291fdf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OIB: 85821130368, RC Rijeka, Podružnica Pula, Giardini 5</w:t>
      </w:r>
      <w:r w:rsidR="00261455" w:rsidRPr="00261455">
        <w:t xml:space="preserve">, radi otvaranja stečajnog postupka nad trgovačkim društvom </w:t>
      </w:r>
      <w:r w:rsidR="00766B28" w:rsidRPr="0087444F">
        <w:t>KESEROVIĆ j.d.o.o. Poreč, Franca Prešerna 18 A, OIB: 01278724518</w:t>
      </w:r>
      <w:r w:rsidR="006042F4">
        <w:t xml:space="preserve">, </w:t>
      </w:r>
      <w:r w:rsidR="00766B28">
        <w:t>2</w:t>
      </w:r>
      <w:r w:rsidR="00AB1448">
        <w:t>5</w:t>
      </w:r>
      <w:r w:rsidRPr="00DF28E8">
        <w:t xml:space="preserve">. </w:t>
      </w:r>
      <w:r w:rsidR="00766B28">
        <w:t xml:space="preserve">srpnja </w:t>
      </w:r>
      <w:r w:rsidRPr="00DF28E8">
        <w:t>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766B28" w:rsidRPr="0087444F">
        <w:t>KESEROVIĆ j.d.o.o. Poreč, Franca Prešerna 18 A, OIB: 01278724518</w:t>
      </w:r>
      <w:r>
        <w:t>.</w:t>
      </w:r>
    </w:p>
    <w:p w:rsidRDefault="00020463" w:rsidP="00020463" w:rsidR="00020463">
      <w:pPr>
        <w:jc w:val="both"/>
      </w:pPr>
    </w:p>
    <w:p w:rsidRDefault="00020463" w:rsidP="00326CC0" w:rsidR="00326CC0">
      <w:pPr>
        <w:jc w:val="both"/>
      </w:pPr>
      <w:r>
        <w:t>II</w:t>
      </w:r>
      <w:r>
        <w:tab/>
        <w:t xml:space="preserve">Za stečajnog upravitelja imenuje se </w:t>
      </w:r>
      <w:r w:rsidR="00766B28">
        <w:t>Igor Lukačić</w:t>
      </w:r>
      <w:r w:rsidR="00AB1448" w:rsidRPr="00AB1448">
        <w:t xml:space="preserve"> iz </w:t>
      </w:r>
      <w:r w:rsidR="00766B28">
        <w:t>Zagreba</w:t>
      </w:r>
      <w:r w:rsidR="00AB1448" w:rsidRPr="00AB1448">
        <w:t xml:space="preserve">, </w:t>
      </w:r>
      <w:r w:rsidR="00766B28">
        <w:t>VII. Požarinje 2 A</w:t>
      </w:r>
      <w:r w:rsidR="00AB1448" w:rsidRPr="00AB1448">
        <w:t xml:space="preserve">, OIB </w:t>
      </w:r>
      <w:r w:rsidR="00766B28" w:rsidRPr="00766B28">
        <w:t>30664221643</w:t>
      </w:r>
      <w:r w:rsidR="00AB1448" w:rsidRPr="00AB1448">
        <w:t>.</w:t>
      </w:r>
    </w:p>
    <w:p w:rsidRDefault="006042F4" w:rsidP="00020463" w:rsidR="006042F4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766B28" w:rsidRPr="0087444F">
        <w:t>KESEROVIĆ j.d.o.o. Poreč, Franca Prešerna 18 A, OIB: 01278724518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55713A" w:rsidP="0055713A" w:rsidR="0055713A">
      <w:pPr>
        <w:ind w:firstLine="708"/>
        <w:jc w:val="both"/>
      </w:pPr>
      <w:r>
        <w:t>Rješenjem ovog suda posl.br. St-</w:t>
      </w:r>
      <w:r w:rsidR="00766B28">
        <w:t>686</w:t>
      </w:r>
      <w:r>
        <w:t xml:space="preserve">/16-4 od </w:t>
      </w:r>
      <w:r w:rsidR="00766B28">
        <w:t>25</w:t>
      </w:r>
      <w:r>
        <w:t xml:space="preserve">. </w:t>
      </w:r>
      <w:r w:rsidR="00766B28">
        <w:t xml:space="preserve">travnja </w:t>
      </w:r>
      <w:r>
        <w:t>2016. odlučeno je:</w:t>
      </w:r>
    </w:p>
    <w:p w:rsidRDefault="0055713A" w:rsidP="00766B28" w:rsidR="00766B28" w:rsidRPr="00042A52">
      <w:pPr>
        <w:ind w:right="-2"/>
        <w:jc w:val="both"/>
      </w:pPr>
      <w:r>
        <w:t>„</w:t>
      </w:r>
      <w:r w:rsidR="00766B28" w:rsidRPr="00042A52">
        <w:t>I.</w:t>
      </w:r>
      <w:r w:rsidR="00766B28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766B28" w:rsidRPr="0087444F">
        <w:t>KESEROVIĆ j.d.o.o. Poreč, Franca Prešerna 18 A, OIB: 01278724518</w:t>
      </w:r>
      <w:r w:rsidR="00766B28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766B28" w:rsidP="00766B28" w:rsidR="00766B28" w:rsidRPr="00042A52">
      <w:pPr>
        <w:ind w:right="-2"/>
        <w:jc w:val="both"/>
      </w:pPr>
      <w:r>
        <w:tab/>
        <w:t>16</w:t>
      </w:r>
      <w:r w:rsidRPr="00042A52">
        <w:t xml:space="preserve">. </w:t>
      </w:r>
      <w:r>
        <w:t>lipnja 2016. u 12</w:t>
      </w:r>
      <w:r w:rsidRPr="00042A52">
        <w:t>:</w:t>
      </w:r>
      <w:r>
        <w:t>3</w:t>
      </w:r>
      <w:r w:rsidRPr="00042A52">
        <w:t>0 sati, u Trgovačkom sudu u Pazinu, Dršćevka 1, sudnica 1,</w:t>
      </w:r>
    </w:p>
    <w:p w:rsidRDefault="00766B28" w:rsidP="00766B28" w:rsidR="00766B28">
      <w:pPr>
        <w:ind w:right="-2"/>
        <w:jc w:val="both"/>
      </w:pPr>
      <w:r w:rsidRPr="00042A52">
        <w:t>na koje se pozivaju:</w:t>
      </w:r>
    </w:p>
    <w:p w:rsidRDefault="00766B28" w:rsidP="00766B28" w:rsidR="00766B28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766B28" w:rsidP="00766B28" w:rsidR="00766B28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766B28" w:rsidP="00766B28" w:rsidR="00766B28">
      <w:pPr>
        <w:ind w:right="-2"/>
        <w:jc w:val="both"/>
      </w:pPr>
      <w:r w:rsidRPr="003B1FC8">
        <w:tab/>
      </w:r>
      <w:r w:rsidRPr="003B1FC8">
        <w:tab/>
        <w:t xml:space="preserve">- </w:t>
      </w:r>
      <w:r>
        <w:t xml:space="preserve"> </w:t>
      </w:r>
      <w:r w:rsidRPr="003B1FC8">
        <w:t xml:space="preserve">zakonski zastupnik dužnika </w:t>
      </w:r>
      <w:r w:rsidRPr="0087444F">
        <w:t>Damir Keserović iz Poreča, Franca Prešerna 18 A</w:t>
      </w:r>
      <w:r>
        <w:t>.</w:t>
      </w:r>
    </w:p>
    <w:p w:rsidRDefault="00766B28" w:rsidP="00766B28" w:rsidR="00766B28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766B28" w:rsidP="00766B28" w:rsidR="0055713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</w:t>
      </w:r>
      <w:r>
        <w:t>red sudom (čl. 17. st. 3. SZ-a)</w:t>
      </w:r>
      <w:r w:rsidR="0055713A">
        <w:t>.</w:t>
      </w:r>
      <w:r>
        <w:t>”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>To je rješenje objavljeno na mrežnoj stranici e-oglasna ploča sudova 2</w:t>
      </w:r>
      <w:r w:rsidR="00766B28">
        <w:t>6</w:t>
      </w:r>
      <w:r>
        <w:t xml:space="preserve">. </w:t>
      </w:r>
      <w:r w:rsidR="00766B28">
        <w:t xml:space="preserve">travnja </w:t>
      </w:r>
      <w:r>
        <w:t xml:space="preserve">2016. godine, te se dostava smatra obavljenom istekom osmog dana od dana objave, sukladno čl. 12. st. 1. Stečajnog zakona. </w:t>
      </w:r>
    </w:p>
    <w:p w:rsidRDefault="00181AD0" w:rsidP="0055713A" w:rsidR="00181AD0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lastRenderedPageBreak/>
        <w:t>Na ročište od 1</w:t>
      </w:r>
      <w:r w:rsidR="00766B28">
        <w:t>6</w:t>
      </w:r>
      <w:r>
        <w:t xml:space="preserve">. </w:t>
      </w:r>
      <w:r w:rsidR="00766B28">
        <w:t xml:space="preserve">lipnja </w:t>
      </w:r>
      <w:r>
        <w:t>2016.</w:t>
      </w:r>
      <w:r w:rsidR="00766B28">
        <w:t xml:space="preserve"> </w:t>
      </w:r>
      <w:r>
        <w:t>nitko nije pristupio.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>
      <w:pPr>
        <w:ind w:firstLine="708"/>
        <w:jc w:val="both"/>
      </w:pPr>
      <w:r>
        <w:tab/>
      </w:r>
    </w:p>
    <w:p w:rsidRDefault="0055713A" w:rsidP="0055713A" w:rsidR="00B11E72">
      <w:pPr>
        <w:ind w:firstLine="708"/>
        <w:jc w:val="both"/>
      </w:pPr>
      <w:r>
        <w:t>Budući da nije utvrđeno da dužnik ima imovinu, temeljem čl. 132. SZ-a,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 w:rsidR="00766B28">
        <w:t>686</w:t>
      </w:r>
      <w:r w:rsidR="009B5E3F" w:rsidRPr="009B5E3F">
        <w:t>/16</w:t>
      </w:r>
      <w:r w:rsidR="00B11E72" w:rsidRPr="00B11E72">
        <w:t>-</w:t>
      </w:r>
      <w:r w:rsidR="00766B28">
        <w:t>7</w:t>
      </w:r>
      <w:r w:rsidR="00B11E72" w:rsidRPr="00B11E72">
        <w:t xml:space="preserve"> od </w:t>
      </w:r>
      <w:r w:rsidR="00766B28">
        <w:t>16</w:t>
      </w:r>
      <w:r w:rsidR="00B11E72">
        <w:t xml:space="preserve">. </w:t>
      </w:r>
      <w:r w:rsidR="00766B28">
        <w:t xml:space="preserve">lipnja </w:t>
      </w:r>
      <w:r w:rsidR="00B11E72">
        <w:t xml:space="preserve">2016. odlučeno je kako slijedi: </w:t>
      </w:r>
    </w:p>
    <w:p w:rsidRDefault="00B11E72" w:rsidP="00181AD0" w:rsidR="00181AD0" w:rsidRPr="008F34AD">
      <w:pPr>
        <w:jc w:val="both"/>
        <w:rPr>
          <w:sz w:val="23"/>
          <w:szCs w:val="23"/>
        </w:rPr>
      </w:pPr>
      <w:r>
        <w:t>„</w:t>
      </w:r>
      <w:r w:rsidR="00181AD0" w:rsidRPr="008F34AD">
        <w:rPr>
          <w:sz w:val="23"/>
          <w:szCs w:val="23"/>
        </w:rPr>
        <w:t>I</w:t>
      </w:r>
      <w:r w:rsidR="00181AD0" w:rsidRPr="008F34AD">
        <w:rPr>
          <w:sz w:val="23"/>
          <w:szCs w:val="23"/>
        </w:rPr>
        <w:tab/>
        <w:t xml:space="preserve">Pozivaju se osobe koje imaju pravni interes za provedbom stečajnog postupka nad dužnikom </w:t>
      </w:r>
      <w:r w:rsidR="00181AD0" w:rsidRPr="00C144AF">
        <w:t>KESEROVIĆ j.d.o.o. Poreč, Franca Prešerna 18 A, OIB: 01278724518</w:t>
      </w:r>
      <w:r w:rsidR="00181AD0" w:rsidRPr="008F34AD">
        <w:rPr>
          <w:sz w:val="23"/>
          <w:szCs w:val="23"/>
        </w:rPr>
        <w:t>, da u roku od 15 dana uplate predujam za namirenje troškova prethodnoga i otvorenoga stečajnog postupka iznos od 10.000,00 kuna za pokriće troškova prethodnog postupka te stečajnog postupka, na depozit ovog suda broj: HR43 2390001 1300029763, poziv na broj 020-</w:t>
      </w:r>
      <w:r w:rsidR="00181AD0">
        <w:rPr>
          <w:sz w:val="23"/>
          <w:szCs w:val="23"/>
        </w:rPr>
        <w:t>686</w:t>
      </w:r>
      <w:r w:rsidR="00181AD0" w:rsidRPr="008F34AD">
        <w:rPr>
          <w:sz w:val="23"/>
          <w:szCs w:val="23"/>
        </w:rPr>
        <w:t>-16</w:t>
      </w:r>
      <w:r w:rsidR="00181AD0" w:rsidRPr="008F34AD">
        <w:rPr>
          <w:bCs/>
          <w:sz w:val="23"/>
          <w:szCs w:val="23"/>
        </w:rPr>
        <w:t xml:space="preserve">.  </w:t>
      </w:r>
    </w:p>
    <w:p w:rsidRDefault="00181AD0" w:rsidP="00181AD0" w:rsidR="009B5E3F">
      <w:pPr>
        <w:jc w:val="both"/>
        <w:rPr>
          <w:bCs/>
        </w:rPr>
      </w:pPr>
      <w:r w:rsidRPr="008F34AD">
        <w:rPr>
          <w:sz w:val="23"/>
          <w:szCs w:val="23"/>
        </w:rPr>
        <w:t>II</w:t>
      </w:r>
      <w:r w:rsidRPr="008F34AD">
        <w:rPr>
          <w:sz w:val="23"/>
          <w:szCs w:val="23"/>
        </w:rPr>
        <w:tab/>
      </w:r>
      <w:r w:rsidRPr="008F34AD">
        <w:rPr>
          <w:bCs/>
          <w:sz w:val="23"/>
          <w:szCs w:val="23"/>
        </w:rPr>
        <w:t>Ako osobe iz točke I ovoga rješenja ne predujme traženi iznos, sud će donijeti rješenje o otvaranju i zaključenju stečajnoga postupka.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181AD0">
        <w:t>16</w:t>
      </w:r>
      <w:r w:rsidR="00326CC0">
        <w:t xml:space="preserve">. </w:t>
      </w:r>
      <w:r w:rsidR="00181AD0">
        <w:t xml:space="preserve">lipnja </w:t>
      </w:r>
      <w:r w:rsidR="00326CC0">
        <w:t>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181AD0">
        <w:t>2</w:t>
      </w:r>
      <w:r w:rsidR="00AB1448">
        <w:t>5</w:t>
      </w:r>
      <w:r w:rsidR="00FE408C">
        <w:t xml:space="preserve">. </w:t>
      </w:r>
      <w:r w:rsidR="00181AD0">
        <w:t xml:space="preserve">srpnja </w:t>
      </w:r>
      <w:r w:rsidR="009C71BB" w:rsidRPr="001B1D09">
        <w:t>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  <w:r w:rsidR="00374D27">
        <w:t>, v.r.</w:t>
      </w:r>
    </w:p>
    <w:p w:rsidRDefault="00CC5545" w:rsidP="00CC5545" w:rsidR="00CC5545" w:rsidRPr="001B1D09">
      <w:pPr>
        <w:jc w:val="both"/>
      </w:pPr>
    </w:p>
    <w:p w:rsidRDefault="00261455" w:rsidP="00CC5545" w:rsidR="00261455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AB1448" w:rsidP="00AB1448" w:rsidR="00AB1448">
      <w:pPr>
        <w:jc w:val="both"/>
      </w:pPr>
      <w:r>
        <w:t>DNA:</w:t>
      </w:r>
    </w:p>
    <w:p w:rsidRDefault="00AB1448" w:rsidP="00AB1448" w:rsidR="00AB1448">
      <w:pPr>
        <w:jc w:val="both"/>
      </w:pPr>
      <w:r>
        <w:t xml:space="preserve">          - e-oglasna ploča suda – osam dana (čl. 12. SZ-a)</w:t>
      </w:r>
    </w:p>
    <w:p w:rsidRDefault="00181AD0" w:rsidP="00AB1448" w:rsidR="00AB1448">
      <w:pPr>
        <w:jc w:val="both"/>
      </w:pPr>
      <w:r>
        <w:t xml:space="preserve">          -</w:t>
      </w:r>
      <w:r w:rsidR="00AB1448">
        <w:t xml:space="preserve"> predlagatelju</w:t>
      </w:r>
    </w:p>
    <w:p w:rsidRDefault="00181AD0" w:rsidP="00AB1448" w:rsidR="00AB1448">
      <w:pPr>
        <w:jc w:val="both"/>
      </w:pPr>
      <w:r>
        <w:t xml:space="preserve">          - </w:t>
      </w:r>
      <w:r w:rsidR="00AB1448">
        <w:t>dužniku</w:t>
      </w:r>
    </w:p>
    <w:p w:rsidRDefault="00AB1448" w:rsidP="00AB1448" w:rsidR="00AB1448">
      <w:pPr>
        <w:jc w:val="both"/>
      </w:pPr>
      <w:r>
        <w:t xml:space="preserve">          - stečajnom upravitelju</w:t>
      </w:r>
    </w:p>
    <w:p w:rsidRDefault="00AB1448" w:rsidP="00AB1448" w:rsidR="00AB1448">
      <w:pPr>
        <w:jc w:val="both"/>
      </w:pPr>
      <w:r>
        <w:t xml:space="preserve">          - ŽDO Pula</w:t>
      </w:r>
    </w:p>
    <w:p w:rsidRDefault="00AB1448" w:rsidP="00AB1448" w:rsidR="00AB1448">
      <w:pPr>
        <w:jc w:val="both"/>
      </w:pPr>
      <w:r>
        <w:t xml:space="preserve">          - Porezna uprava, Područni ured u Pazinu</w:t>
      </w:r>
    </w:p>
    <w:p w:rsidRDefault="00AB1448" w:rsidP="00AB1448" w:rsidR="00181AD0">
      <w:pPr>
        <w:jc w:val="both"/>
      </w:pPr>
      <w:r>
        <w:t xml:space="preserve">          - sudskom registru</w:t>
      </w:r>
    </w:p>
    <w:p w:rsidRDefault="00AB1448" w:rsidP="00AB1448" w:rsidR="00057E97" w:rsidRPr="001B1D09">
      <w:pPr>
        <w:jc w:val="both"/>
      </w:pPr>
      <w:r>
        <w:t xml:space="preserve"> </w:t>
      </w:r>
      <w:r w:rsidR="00181AD0">
        <w:t xml:space="preserve">         </w:t>
      </w:r>
      <w:r>
        <w:t xml:space="preserve">- po pravomoćnosti: sudski registar, sa klauzulom pravomoćnosti         </w:t>
      </w:r>
    </w:p>
    <w:sectPr w:rsidSect="00181AD0" w:rsidR="00057E97" w:rsidRPr="001B1D0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276" w:right="1418" w:top="1134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4D2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5713A" w:rsidRPr="0055713A">
      <w:rPr>
        <w:sz w:val="23"/>
        <w:szCs w:val="23"/>
      </w:rPr>
      <w:t>Poslovni broj 10 St-</w:t>
    </w:r>
    <w:r w:rsidR="00766B28">
      <w:rPr>
        <w:sz w:val="23"/>
        <w:szCs w:val="23"/>
      </w:rPr>
      <w:t>686</w:t>
    </w:r>
    <w:r w:rsidR="0055713A" w:rsidRPr="0055713A">
      <w:rPr>
        <w:sz w:val="23"/>
        <w:szCs w:val="23"/>
      </w:rPr>
      <w:t>/16-</w:t>
    </w:r>
    <w:r w:rsidR="00766B28">
      <w:rPr>
        <w:sz w:val="23"/>
        <w:szCs w:val="23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766B28">
      <w:rPr>
        <w:sz w:val="23"/>
        <w:szCs w:val="23"/>
      </w:rPr>
      <w:t>686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766B28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69C5"/>
    <w:rsid w:val="001462F8"/>
    <w:rsid w:val="00157495"/>
    <w:rsid w:val="00160D6F"/>
    <w:rsid w:val="00181AD0"/>
    <w:rsid w:val="001A0D4C"/>
    <w:rsid w:val="001A1D5F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72997"/>
    <w:rsid w:val="00374D27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66B28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73C4E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D2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D2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D2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D2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D2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D2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D2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D2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KESEROVIĆ j.d.o.o. POREČ</izvorni_sadrzaj>
    <derivirana_varijabla naziv="DomainObject.Predmet.ProtustrankaFormated_1">  KESEROVIĆ j.d.o.o. POREČ</derivirana_varijabla>
  </DomainObject.Predmet.ProtustrankaFormated>
  <DomainObject.Predmet.ProtustrankaFormatedOIB>
    <izvorni_sadrzaj>  KESEROVIĆ j.d.o.o. POREČ, OIB 01278724518</izvorni_sadrzaj>
    <derivirana_varijabla naziv="DomainObject.Predmet.ProtustrankaFormatedOIB_1">  KESEROVIĆ j.d.o.o. POREČ, OIB 01278724518</derivirana_varijabla>
  </DomainObject.Predmet.ProtustrankaFormatedOIB>
  <DomainObject.Predmet.ProtustrankaFormatedWithAdress>
    <izvorni_sadrzaj> KESEROVIĆ j.d.o.o. POREČ, Franca Prešerna 18 A, 52440 Poreč</izvorni_sadrzaj>
    <derivirana_varijabla naziv="DomainObject.Predmet.ProtustrankaFormatedWithAdress_1"> KESEROVIĆ j.d.o.o. POREČ, Franca Prešerna 18 A, 52440 Poreč</derivirana_varijabla>
  </DomainObject.Predmet.ProtustrankaFormatedWithAdress>
  <DomainObject.Predmet.ProtustrankaFormatedWithAdressOIB>
    <izvorni_sadrzaj> KESEROVIĆ j.d.o.o. POREČ, OIB 01278724518, Franca Prešerna 18 A, 52440 Poreč</izvorni_sadrzaj>
    <derivirana_varijabla naziv="DomainObject.Predmet.ProtustrankaFormatedWithAdressOIB_1"> KESEROVIĆ j.d.o.o. POREČ, OIB 01278724518, Franca Prešerna 18 A, 52440 Poreč</derivirana_varijabla>
  </DomainObject.Predmet.ProtustrankaFormatedWithAdressOIB>
  <DomainObject.Predmet.ProtustrankaWithAdress>
    <izvorni_sadrzaj>KESEROVIĆ j.d.o.o. POREČ Franca Prešerna 18 A, 52440 Poreč</izvorni_sadrzaj>
    <derivirana_varijabla naziv="DomainObject.Predmet.ProtustrankaWithAdress_1">KESEROVIĆ j.d.o.o. POREČ Franca Prešerna 18 A, 52440 Poreč</derivirana_varijabla>
  </DomainObject.Predmet.ProtustrankaWithAdress>
  <DomainObject.Predmet.ProtustrankaWithAdressOIB>
    <izvorni_sadrzaj>KESEROVIĆ j.d.o.o. POREČ, OIB 01278724518, Franca Prešerna 18 A, 52440 Poreč</izvorni_sadrzaj>
    <derivirana_varijabla naziv="DomainObject.Predmet.ProtustrankaWithAdressOIB_1">KESEROVIĆ j.d.o.o. POREČ, OIB 01278724518, Franca Prešerna 18 A, 52440 Poreč</derivirana_varijabla>
  </DomainObject.Predmet.ProtustrankaWithAdressOIB>
  <DomainObject.Predmet.ProtustrankaNazivFormated>
    <izvorni_sadrzaj>KESEROVIĆ j.d.o.o. POREČ</izvorni_sadrzaj>
    <derivirana_varijabla naziv="DomainObject.Predmet.ProtustrankaNazivFormated_1">KESEROVIĆ j.d.o.o. POREČ</derivirana_varijabla>
  </DomainObject.Predmet.ProtustrankaNazivFormated>
  <DomainObject.Predmet.ProtustrankaNazivFormatedOIB>
    <izvorni_sadrzaj>KESEROVIĆ j.d.o.o. POREČ, OIB 01278724518</izvorni_sadrzaj>
    <derivirana_varijabla naziv="DomainObject.Predmet.ProtustrankaNazivFormatedOIB_1">KESEROVIĆ j.d.o.o. POREČ, OIB 01278724518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14752.28</izvorni_sadrzaj>
    <derivirana_varijabla naziv="DomainObject.Predmet.TrenutnaVrijednost_1">14752.28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KESEROVIĆ j.d.o.o. POREČ</item>
    </izvorni_sadrzaj>
    <derivirana_varijabla naziv="DomainObject.Predmet.ProtuStrankaListFormated_1">
      <item>KESEROVIĆ j.d.o.o. POREČ</item>
    </derivirana_varijabla>
  </DomainObject.Predmet.ProtuStrankaListFormated>
  <DomainObject.Predmet.ProtuStrankaListFormatedOIB>
    <izvorni_sadrzaj>
      <item>KESEROVIĆ j.d.o.o. POREČ, OIB 01278724518</item>
    </izvorni_sadrzaj>
    <derivirana_varijabla naziv="DomainObject.Predmet.ProtuStrankaListFormatedOIB_1">
      <item>KESEROVIĆ j.d.o.o. POREČ, OIB 01278724518</item>
    </derivirana_varijabla>
  </DomainObject.Predmet.ProtuStrankaListFormatedOIB>
  <DomainObject.Predmet.ProtuStrankaListFormatedWithAdress>
    <izvorni_sadrzaj>
      <item>KESEROVIĆ j.d.o.o. POREČ, Franca Prešerna 18 A, 52440 Poreč</item>
    </izvorni_sadrzaj>
    <derivirana_varijabla naziv="DomainObject.Predmet.ProtuStrankaListFormatedWithAdress_1">
      <item>KESEROVIĆ j.d.o.o. POREČ, Franca Prešerna 18 A, 52440 Poreč</item>
    </derivirana_varijabla>
  </DomainObject.Predmet.ProtuStrankaListFormatedWithAdress>
  <DomainObject.Predmet.ProtuStrankaListFormatedWithAdressOIB>
    <izvorni_sadrzaj>
      <item>KESEROVIĆ j.d.o.o. POREČ, OIB 01278724518, Franca Prešerna 18 A, 52440 Poreč</item>
    </izvorni_sadrzaj>
    <derivirana_varijabla naziv="DomainObject.Predmet.ProtuStrankaListFormatedWithAdressOIB_1">
      <item>KESEROVIĆ j.d.o.o. POREČ, OIB 01278724518, Franca Prešerna 18 A, 52440 Poreč</item>
    </derivirana_varijabla>
  </DomainObject.Predmet.ProtuStrankaListFormatedWithAdressOIB>
  <DomainObject.Predmet.ProtuStrankaListNazivFormated>
    <izvorni_sadrzaj>
      <item>KESEROVIĆ j.d.o.o. POREČ</item>
    </izvorni_sadrzaj>
    <derivirana_varijabla naziv="DomainObject.Predmet.ProtuStrankaListNazivFormated_1">
      <item>KESEROVIĆ j.d.o.o. POREČ</item>
    </derivirana_varijabla>
  </DomainObject.Predmet.ProtuStrankaListNazivFormated>
  <DomainObject.Predmet.ProtuStrankaListNazivFormatedOIB>
    <izvorni_sadrzaj>
      <item>KESEROVIĆ j.d.o.o. POREČ, OIB 01278724518</item>
    </izvorni_sadrzaj>
    <derivirana_varijabla naziv="DomainObject.Predmet.ProtuStrankaListNazivFormatedOIB_1">
      <item>KESEROVIĆ j.d.o.o. POREČ, OIB 01278724518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KESEROVIĆ j.d.o.o. POREČ</izvorni_sadrzaj>
    <derivirana_varijabla naziv="DomainObject.Predmet.ProtustrankaIDrugi_1">KESEROVIĆ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KESEROVIĆ j.d.o.o. POREČ, OIB 01278724518, Franca Prešerna 18 A, 52440 Poreč</izvorni_sadrzaj>
    <derivirana_varijabla naziv="DomainObject.Predmet.ProtustrankaIDrugiAdressOIB_1">KESEROVIĆ j.d.o.o. POREČ, OIB 01278724518, Franca Prešerna 18 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KESEROVIĆ j.d.o.o. POREČ</item>
    </izvorni_sadrzaj>
    <derivirana_varijabla naziv="DomainObject.Predmet.SudioniciListNaziv_1">
      <item>FINANCIJSKA AGENCIJA, RC RIJEKA, PODRUŽNICA PULA, PULA</item>
      <item>KESEROVIĆ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KESEROVIĆ j.d.o.o. POREČ, OIB 01278724518, Franca Prešerna 18 A,52440 Poreč</item>
    </izvorni_sadrzaj>
    <derivirana_varijabla naziv="DomainObject.Predmet.SudioniciListAdressOIB_1">
      <item>FINANCIJSKA AGENCIJA, RC RIJEKA, PODRUŽNICA PULA, PULA, OIB 85821130368, Ulica grada Vukovara 70,10000 Zagreb</item>
      <item>KESEROVIĆ j.d.o.o. POREČ, OIB 01278724518, Franca Prešerna 18 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01278724518</item>
    </izvorni_sadrzaj>
    <derivirana_varijabla naziv="DomainObject.Predmet.SudioniciListNazivOIB_1">
      <item>, OIB 85821130368</item>
      <item>, OIB 01278724518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35D33A-EDFA-4BB6-B3C2-67F006E29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788</properties:Words>
  <properties:Characters>4178</properties:Characters>
  <properties:Lines>101</properties:Lines>
  <properties:Paragraphs>42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2016-07-25T06:33:00Z</dcterms:created>
  <dc:creator>msimicic</dc:creator>
  <cp:lastModifiedBy>Sanja Lakošeljac</cp:lastModifiedBy>
  <cp:lastPrinted>2016-07-25T08:32:00Z</cp:lastPrinted>
  <dcterms:modified xmlns:xsi="http://www.w3.org/2001/XMLSchema-instance" xsi:type="dcterms:W3CDTF">2016-07-25T08:32:00Z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