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99fd8" w14:paraId="5699fd8" w:rsidRDefault="00AB4602" w:rsidP="00754B87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54B87" w:rsidP="00754B87" w:rsidR="00754B87">
      <w:pPr>
        <w:jc w:val="right"/>
      </w:pPr>
      <w:r>
        <w:t>Poslovni broj: 3 St-258/2016-41</w:t>
      </w:r>
    </w:p>
    <w:p w:rsidRDefault="00754B87" w:rsidP="00754B87" w:rsidR="00754B87">
      <w:pPr>
        <w:jc w:val="center"/>
      </w:pPr>
      <w:r>
        <w:t xml:space="preserve">R E P U B L I K A  H R V A T S K A </w:t>
      </w:r>
    </w:p>
    <w:p w:rsidRDefault="00754B87" w:rsidP="00754B87" w:rsidR="00754B87" w:rsidRPr="00754B87">
      <w:pPr>
        <w:jc w:val="center"/>
      </w:pPr>
      <w:r>
        <w:t>R J E Š E N J E</w:t>
      </w:r>
    </w:p>
    <w:p w:rsidRDefault="00754B87" w:rsidP="00754B87" w:rsidR="00754B87">
      <w:pPr>
        <w:jc w:val="both"/>
      </w:pPr>
      <w:r>
        <w:tab/>
        <w:t xml:space="preserve">Trgovački sud u Bjelovaru, OIB 07942269267, po stečajnoj sutkinji Sanjani Zorinc, povodom prijedloga vjerovnika Privredne banke Zagreb d.d. Zagreb, OIB 02535697732, zastupanog po punomoćniku Josipu Jeliću, odvjetniku u Bjelovaru za brisanjem zabilježe, 29. listopada 2018.  </w:t>
      </w:r>
    </w:p>
    <w:p w:rsidRDefault="00754B87" w:rsidP="00754B87" w:rsidR="00754B87">
      <w:pPr>
        <w:jc w:val="center"/>
      </w:pPr>
      <w:r>
        <w:t>r i j e š i o  j e</w:t>
      </w:r>
    </w:p>
    <w:p w:rsidRDefault="00754B87" w:rsidP="00754B87" w:rsidR="00754B87">
      <w:pPr>
        <w:jc w:val="both"/>
      </w:pPr>
      <w:r>
        <w:tab/>
        <w:t xml:space="preserve">Određuje se brisanje zabilježbe otvaranja stečajnog postupka, Trgovački sud u Bjelovaru 3 St-258/2016 od 25. travnja 2017. godine na nekretninama upisanima kod Općinskog suda u Virovitici, zemljišnoknjižni odjel Slatina k. o. 323128 Čađavica u </w:t>
      </w:r>
      <w:proofErr w:type="spellStart"/>
      <w:r>
        <w:t>zk</w:t>
      </w:r>
      <w:proofErr w:type="spellEnd"/>
      <w:r>
        <w:t xml:space="preserve">. ul. 2688, katastarska čestica broj 1244/5 1 zgrada, ekonomsko dvorište Kolodvorska ulica površine 983 </w:t>
      </w:r>
      <w:proofErr w:type="spellStart"/>
      <w:r>
        <w:t>čhv</w:t>
      </w:r>
      <w:proofErr w:type="spellEnd"/>
      <w:r>
        <w:t>, te se nalaže Općinskom sudu u Virovitici, zemljišnoknjižnom odjelu Slatina brisanje navedene zabilježbe.</w:t>
      </w:r>
    </w:p>
    <w:p w:rsidRDefault="00754B87" w:rsidP="00754B87" w:rsidR="00754B87">
      <w:pPr>
        <w:jc w:val="center"/>
      </w:pPr>
      <w:r>
        <w:t xml:space="preserve">Obrazloženje </w:t>
      </w:r>
    </w:p>
    <w:p w:rsidRDefault="00754B87" w:rsidP="00754B87" w:rsidR="00754B87">
      <w:pPr>
        <w:jc w:val="both"/>
      </w:pPr>
      <w:r>
        <w:tab/>
        <w:t xml:space="preserve">Budući da je rješenjem ovog suda poslovni broj 3 St-258/2016-36 od 27. travnja 2018. godine stečajni postupak nad SLAVONKA d.o.o. Čađavica, Kolodvorska </w:t>
      </w:r>
      <w:proofErr w:type="spellStart"/>
      <w:r>
        <w:t>bb</w:t>
      </w:r>
      <w:proofErr w:type="spellEnd"/>
      <w:r>
        <w:t xml:space="preserve">, OIB 41165302614 obustavljen i zaključen, riješeno je kao u izreci. </w:t>
      </w:r>
    </w:p>
    <w:p w:rsidRDefault="00754B87" w:rsidP="00754B87" w:rsidR="00754B87">
      <w:pPr>
        <w:jc w:val="center"/>
      </w:pPr>
      <w:r>
        <w:t xml:space="preserve">Bjelovar, 29. listopada 2018. </w:t>
      </w:r>
    </w:p>
    <w:p w:rsidRDefault="00754B87" w:rsidP="00754B87" w:rsidR="00754B87">
      <w:pPr>
        <w:pStyle w:val="Bezproreda"/>
      </w:pPr>
      <w:r>
        <w:t xml:space="preserve">                                                                                                         STEČAJNA SUTKINJA</w:t>
      </w:r>
    </w:p>
    <w:p w:rsidRDefault="00754B87" w:rsidP="00754B87" w:rsidR="00754B87">
      <w:pPr>
        <w:pStyle w:val="Bezproreda"/>
      </w:pPr>
      <w:r>
        <w:t xml:space="preserve">                                                                                                            SANJANA ZORINC</w:t>
      </w:r>
    </w:p>
    <w:p w:rsidRDefault="00754B87" w:rsidP="00754B87" w:rsidR="00754B87">
      <w:pPr>
        <w:pStyle w:val="Bezproreda"/>
      </w:pPr>
    </w:p>
    <w:p w:rsidRDefault="00754B87" w:rsidP="00754B87" w:rsidR="00754B87">
      <w:pPr>
        <w:pStyle w:val="Bezproreda"/>
      </w:pPr>
    </w:p>
    <w:p w:rsidRDefault="00754B87" w:rsidP="00754B87" w:rsidR="00754B87">
      <w:pPr>
        <w:pStyle w:val="Bezproreda"/>
        <w:jc w:val="both"/>
      </w:pPr>
      <w:r>
        <w:t xml:space="preserve">POUKA O PRAVNOM LIJEKU: Protiv ovog rješenja pravo na žalbu imaju stečajni upravitelj i stečajni vjerovnici. Žalba se izjavljuje u roku od 8 dana od dostave rješenja. Dostava se smatra obavljenom istekom osmog dana od dana objave rješenja na mrežnoj stranici e-Oglasna ploča sudova. </w:t>
      </w:r>
    </w:p>
    <w:p w:rsidRDefault="00754B87" w:rsidP="00754B87" w:rsidR="00754B87">
      <w:pPr>
        <w:pStyle w:val="Bezproreda"/>
      </w:pPr>
    </w:p>
    <w:p w:rsidRDefault="00754B87" w:rsidP="00754B87" w:rsidR="00754B8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754B87" w:rsidP="00754B87" w:rsidR="00754B87">
      <w:pPr>
        <w:pStyle w:val="Bezproreda"/>
      </w:pPr>
      <w:r>
        <w:t xml:space="preserve">Dna: pun. Privredne banke d.d., odvjetniku Josipu Jeliću </w:t>
      </w:r>
    </w:p>
    <w:p w:rsidRDefault="00754B87" w:rsidP="00754B87" w:rsidR="00754B87">
      <w:pPr>
        <w:pStyle w:val="Bezproreda"/>
      </w:pPr>
      <w:r>
        <w:t xml:space="preserve">         e-oglasna ploča</w:t>
      </w:r>
    </w:p>
    <w:p w:rsidRDefault="00754B87" w:rsidP="00754B87" w:rsidR="00754B87">
      <w:pPr>
        <w:pStyle w:val="Bezproreda"/>
      </w:pPr>
      <w:r>
        <w:t xml:space="preserve">Sc. pravomoćnost </w:t>
      </w:r>
      <w:r>
        <w:t xml:space="preserve">– nakon toga OS u Virovitici, </w:t>
      </w:r>
      <w:proofErr w:type="spellStart"/>
      <w:r>
        <w:t>zk</w:t>
      </w:r>
      <w:proofErr w:type="spellEnd"/>
      <w:r>
        <w:t>. odjelu Slatina</w:t>
      </w:r>
    </w:p>
    <w:p w:rsidRDefault="00754B87" w:rsidP="00754B87" w:rsidR="00754B87">
      <w:pPr>
        <w:pStyle w:val="Bezproreda"/>
      </w:pPr>
      <w:proofErr w:type="spellStart"/>
      <w:r>
        <w:t>Bj</w:t>
      </w:r>
      <w:proofErr w:type="spellEnd"/>
      <w:r>
        <w:t>. 29.10.2018.</w:t>
      </w:r>
    </w:p>
    <w:p w:rsidRDefault="00754B87" w:rsidP="00754B87" w:rsidR="00754B87">
      <w:pPr>
        <w:pStyle w:val="Bezproreda"/>
      </w:pPr>
    </w:p>
    <w:p w:rsidRDefault="00AE649C" w:rsidP="00754B87" w:rsidR="00AE649C" w:rsidRPr="00B76F3C">
      <w:pPr>
        <w:pStyle w:val="Bezproreda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4B87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48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St-258/2016-41</izvorni_sadrzaj>
    <derivirana_varijabla naziv="DomainObject.Oznaka_1">St-258/2016-41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6. lipnja 2018.</izvorni_sadrzaj>
    <derivirana_varijabla naziv="DomainObject.Predmet.DatumArhiviranja_1">6. lipnja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travnja 2018.</izvorni_sadrzaj>
    <derivirana_varijabla naziv="DomainObject.Predmet.DatumRjesavanja_1">27. travnja 2018.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6. lipnja 2018.</izvorni_sadrzaj>
    <derivirana_varijabla naziv="DomainObject.Predmet.DatumZatvaranja_1">6. lipnja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hr.ibm.icms.common.model.sluzbeneosobe.Referada@61df61df[id=5718, dbStatus=null, naziv=referada 3, oznaka=null, sudac=null] &lt;-hr.ibm.icms.common.model.sluzbeneosobe.Referada@61df61df[status dodjele: =false]</izvorni_sadrzaj>
    <derivirana_varijabla naziv="DomainObject.Predmet.MjestoCuvanja_1">hr.ibm.icms.common.model.sluzbeneosobe.Referada@61df61df[id=5718, dbStatus=null, naziv=referada 3, oznaka=null, sudac=null] &lt;-hr.ibm.icms.common.model.sluzbeneosobe.Referada@61df61df[status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St-258/2016</izvorni_sadrzaj>
    <derivirana_varijabla naziv="DomainObject.Predmet.OznakaBroj_1">St-258/2016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SLAVONKA društvo s ograničenom odgovornošću za proizvodnju i trgovinu, Čađavica</izvorni_sadrzaj>
    <derivirana_varijabla naziv="DomainObject.Predmet.ProtustrankaFormated_1">  SLAVONKA društvo s ograničenom odgovornošću za proizvodnju i trgovinu, Čađavica</derivirana_varijabla>
  </DomainObject.Predmet.ProtustrankaFormated>
  <DomainObject.Predmet.ProtustrankaFormatedOIB>
    <izvorni_sadrzaj>  SLAVONKA društvo s ograničenom odgovornošću za proizvodnju i trgovinu, Čađavica, OIB 41165302614</izvorni_sadrzaj>
    <derivirana_varijabla naziv="DomainObject.Predmet.ProtustrankaFormatedOIB_1">  SLAVONKA društvo s ograničenom odgovornošću za proizvodnju i trgovinu, Čađavica, OIB 41165302614</derivirana_varijabla>
  </DomainObject.Predmet.ProtustrankaFormatedOIB>
  <DomainObject.Predmet.ProtustrankaFormatedWithAdress>
    <izvorni_sadrzaj> SLAVONKA društvo s ograničenom odgovornošću za proizvodnju i trgovinu, Čađavica, Kolodvorska/bb, 33523 Čađavica</izvorni_sadrzaj>
    <derivirana_varijabla naziv="DomainObject.Predmet.ProtustrankaFormatedWithAdress_1"> SLAVONKA društvo s ograničenom odgovornošću za proizvodnju i trgovinu, Čađavica, Kolodvorska/bb, 33523 Čađavica</derivirana_varijabla>
  </DomainObject.Predmet.ProtustrankaFormatedWithAdress>
  <DomainObject.Predmet.ProtustrankaFormatedWithAdressOIB>
    <izvorni_sadrzaj> SLAVONKA društvo s ograničenom odgovornošću za proizvodnju i trgovinu, Čađavica, OIB 41165302614, Kolodvorska/bb, 33523 Čađavica</izvorni_sadrzaj>
    <derivirana_varijabla naziv="DomainObject.Predmet.ProtustrankaFormatedWithAdressOIB_1"> SLAVONKA društvo s ograničenom odgovornošću za proizvodnju i trgovinu, Čađavica, OIB 41165302614, Kolodvorska/bb, 33523 Čađavica</derivirana_varijabla>
  </DomainObject.Predmet.ProtustrankaFormatedWithAdressOIB>
  <DomainObject.Predmet.ProtustrankaWithAdress>
    <izvorni_sadrzaj>SLAVONKA društvo s ograničenom odgovornošću za proizvodnju i trgovinu, Čađavica Kolodvorska/bb, 33523 Čađavica</izvorni_sadrzaj>
    <derivirana_varijabla naziv="DomainObject.Predmet.ProtustrankaWithAdress_1">SLAVONKA društvo s ograničenom odgovornošću za proizvodnju i trgovinu, Čađavica Kolodvorska/bb, 33523 Čađavica</derivirana_varijabla>
  </DomainObject.Predmet.ProtustrankaWithAdress>
  <DomainObject.Predmet.ProtustrankaWithAdressOIB>
    <izvorni_sadrzaj>SLAVONKA društvo s ograničenom odgovornošću za proizvodnju i trgovinu, Čađavica, OIB 41165302614, Kolodvorska/bb, 33523 Čađavica</izvorni_sadrzaj>
    <derivirana_varijabla naziv="DomainObject.Predmet.ProtustrankaWithAdressOIB_1">SLAVONKA društvo s ograničenom odgovornošću za proizvodnju i trgovinu, Čađavica, OIB 41165302614, Kolodvorska/bb, 33523 Čađavica</derivirana_varijabla>
  </DomainObject.Predmet.ProtustrankaWithAdressOIB>
  <DomainObject.Predmet.ProtustrankaNazivFormated>
    <izvorni_sadrzaj>SLAVONKA društvo s ograničenom odgovornošću za proizvodnju i trgovinu, Čađavica</izvorni_sadrzaj>
    <derivirana_varijabla naziv="DomainObject.Predmet.ProtustrankaNazivFormated_1">SLAVONKA društvo s ograničenom odgovornošću za proizvodnju i trgovinu, Čađavica</derivirana_varijabla>
  </DomainObject.Predmet.ProtustrankaNazivFormated>
  <DomainObject.Predmet.ProtustrankaNazivFormatedOIB>
    <izvorni_sadrzaj>SLAVONKA društvo s ograničenom odgovornošću za proizvodnju i trgovinu, Čađavica, OIB 41165302614</izvorni_sadrzaj>
    <derivirana_varijabla naziv="DomainObject.Predmet.ProtustrankaNazivFormatedOIB_1">SLAVONKA društvo s ograničenom odgovornošću za proizvodnju i trgovinu, Čađavica, OIB 41165302614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</izvorni_sadrzaj>
    <derivirana_varijabla naziv="DomainObject.Predmet.StrankaFormated_1">  FINA, RC ZAGREB, Podružnica Bjelovar; PRIVREDNA BANKA ZAGREB - DIONIČKO DRUŠTVO</derivirana_varijabla>
  </DomainObject.Predmet.StrankaFormated>
  <DomainObject.Predmet.StrankaFormatedOIB>
    <izvorni_sadrzaj>  FINA, RC ZAGREB, Podružnica Bjelovar, OIB 85821130368; PRIVREDNA BANKA ZAGREB - DIONIČKO DRUŠTVO, OIB 02535697732</izvorni_sadrzaj>
    <derivirana_varijabla naziv="DomainObject.Predmet.StrankaFormatedOIB_1">  FINA, RC ZAGREB, Podružnica Bjelovar, OIB 85821130368; PRIVREDNA BANKA ZAGREB - DIONIČKO DRUŠTVO, OIB 02535697732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</izvorni_sadrzaj>
    <derivirana_varijabla naziv="DomainObject.Predmet.StrankaFormatedWithAdress_1"> FINA, RC ZAGREB, Podružnica Bjelovar, F. Supila 4, 43000 Bjelovar; PRIVREDNA BANKA ZAGREB - DIONIČKO DRUŠTVO, Radnička cesta 50, 10000 Zagreb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PRIVREDNA BANKA ZAGREB - DIONIČKO DRUŠTVO</item>
    </izvorni_sadrzaj>
    <derivirana_varijabla naziv="DomainObject.Predmet.StrankaListFormated_1">
      <item>FINA, RC ZAGREB, Podružnica Bjelovar</item>
      <item>PRIVREDNA BANKA ZAGREB - DIONIČKO DRUŠTVO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</item>
    </izvorni_sadrzaj>
    <derivirana_varijabla naziv="DomainObject.Predmet.StrankaListFormatedOIB_1">
      <item>FINA, RC ZAGREB, Podružnica Bjelovar, OIB 85821130368</item>
      <item>PRIVREDNA BANKA ZAGREB - DIONIČKO DRUŠTVO, OIB 02535697732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SLAVONKA društvo s ograničenom odgovornošću za proizvodnju i trgovinu, Čađavica</item>
    </izvorni_sadrzaj>
    <derivirana_varijabla naziv="DomainObject.Predmet.ProtuStrankaListFormated_1">
      <item>SLAVONKA društvo s ograničenom odgovornošću za proizvodnju i trgovinu, Čađavica</item>
    </derivirana_varijabla>
  </DomainObject.Predmet.ProtuStrankaListFormated>
  <DomainObject.Predmet.ProtuStrankaListFormatedOIB>
    <izvorni_sadrzaj>
      <item>SLAVONKA društvo s ograničenom odgovornošću za proizvodnju i trgovinu, Čađavica, OIB 41165302614</item>
    </izvorni_sadrzaj>
    <derivirana_varijabla naziv="DomainObject.Predmet.ProtuStrankaListFormatedOIB_1">
      <item>SLAVONKA društvo s ograničenom odgovornošću za proizvodnju i trgovinu, Čađavica, OIB 41165302614</item>
    </derivirana_varijabla>
  </DomainObject.Predmet.ProtuStrankaListFormatedOIB>
  <DomainObject.Predmet.ProtuStrankaListFormatedWithAdress>
    <izvorni_sadrzaj>
      <item>SLAVONKA društvo s ograničenom odgovornošću za proizvodnju i trgovinu, Čađavica, Kolodvorska/bb, 33523 Čađavica</item>
    </izvorni_sadrzaj>
    <derivirana_varijabla naziv="DomainObject.Predmet.ProtuStrankaListFormatedWithAdress_1">
      <item>SLAVONKA društvo s ograničenom odgovornošću za proizvodnju i trgovinu, Čađavica, Kolodvorska/bb, 33523 Čađavica</item>
    </derivirana_varijabla>
  </DomainObject.Predmet.ProtuStrankaListFormatedWithAdress>
  <DomainObject.Predmet.ProtuStrankaListFormatedWithAdressOIB>
    <izvorni_sadrzaj>
      <item>SLAVONKA društvo s ograničenom odgovornošću za proizvodnju i trgovinu, Čađavica, OIB 41165302614, Kolodvorska/bb, 33523 Čađavica</item>
    </izvorni_sadrzaj>
    <derivirana_varijabla naziv="DomainObject.Predmet.ProtuStrankaListFormatedWithAdressOIB_1">
      <item>SLAVONKA društvo s ograničenom odgovornošću za proizvodnju i trgovinu, Čađavica, OIB 41165302614, Kolodvorska/bb, 33523 Čađavica</item>
    </derivirana_varijabla>
  </DomainObject.Predmet.ProtuStrankaListFormatedWithAdressOIB>
  <DomainObject.Predmet.ProtuStrankaListNazivFormated>
    <izvorni_sadrzaj>
      <item>SLAVONKA društvo s ograničenom odgovornošću za proizvodnju i trgovinu, Čađavica</item>
    </izvorni_sadrzaj>
    <derivirana_varijabla naziv="DomainObject.Predmet.ProtuStrankaListNazivFormated_1">
      <item>SLAVONKA društvo s ograničenom odgovornošću za proizvodnju i trgovinu, Čađavica</item>
    </derivirana_varijabla>
  </DomainObject.Predmet.ProtuStrankaListNazivFormated>
  <DomainObject.Predmet.ProtuStrankaListNazivFormatedOIB>
    <izvorni_sadrzaj>
      <item>SLAVONKA društvo s ograničenom odgovornošću za proizvodnju i trgovinu, Čađavica, OIB 41165302614</item>
    </izvorni_sadrzaj>
    <derivirana_varijabla naziv="DomainObject.Predmet.ProtuStrankaListNazivFormatedOIB_1">
      <item>SLAVONKA društvo s ograničenom odgovornošću za proizvodnju i trgovinu, Čađavica, OIB 41165302614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St-258/2016-41</izvorni_sadrzaj>
    <derivirana_varijabla naziv="DomainObject.PoslovniBrojDokumenta_1">St-258/2016-41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SLAVONKA društvo s ograničenom odgovornošću za proizvodnju i trgovinu, Čađavica</izvorni_sadrzaj>
    <derivirana_varijabla naziv="DomainObject.Predmet.ProtustrankaIDrugi_1">SLAVONKA društvo s ograničenom odgovornošću za proizvodnju i trgovinu, Čađavica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SLAVONKA društvo s ograničenom odgovornošću za proizvodnju i trgovinu, Čađavica, OIB 41165302614, Kolodvorska/bb, 33523 Čađavica</izvorni_sadrzaj>
    <derivirana_varijabla naziv="DomainObject.Predmet.ProtustrankaIDrugiAdressOIB_1">SLAVONKA društvo s ograničenom odgovornošću za proizvodnju i trgovinu, Čađavica, OIB 41165302614, Kolodvorska/bb, 33523 Čađavica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travnja 2018.</izvorni_sadrzaj>
    <derivirana_varijabla naziv="DomainObject.Predmet.OdlukaRjesenje.DatumDonosenjaOdluke_1">27. travnja 2018.</derivirana_varijabla>
  </DomainObject.Predmet.OdlukaRjesenje.DatumDonosenjaOdluke>
  <DomainObject.Predmet.OdlukaRjesenje.DatumPravomocnosti>
    <izvorni_sadrzaj>15. svibnja 2018.</izvorni_sadrzaj>
    <derivirana_varijabla naziv="DomainObject.Predmet.OdlukaRjesenje.DatumPravomocnosti_1">15. svibnja 2018.</derivirana_varijabla>
  </DomainObject.Predmet.OdlukaRjesenje.DatumPravomocnosti>
  <DomainObject.Predmet.OdlukaRjesenje.Oznaka>
    <izvorni_sadrzaj>St-258/2016-36</izvorni_sadrzaj>
    <derivirana_varijabla naziv="DomainObject.Predmet.OdlukaRjesenje.Oznaka_1">St-258/2016-36</derivirana_varijabla>
  </DomainObject.Predmet.OdlukaRjesenje.Oznaka>
  <DomainObject.Predmet.SudioniciListNaziv>
    <izvorni_sadrzaj>
      <item>FINA, RC ZAGREB, Podružnica Bjelovar</item>
      <item>SLAVONKA društvo s ograničenom odgovornošću za proizvodnju i trgovinu, Čađavica</item>
      <item>PRIVREDNA BANKA ZAGREB - DIONIČKO DRUŠTVO</item>
    </izvorni_sadrzaj>
    <derivirana_varijabla naziv="DomainObject.Predmet.SudioniciListNaziv_1">
      <item>FINA, RC ZAGREB, Podružnica Bjelovar</item>
      <item>SLAVONKA društvo s ograničenom odgovornošću za proizvodnju i trgovinu, Čađavica</item>
      <item>PRIVREDNA BANKA ZAGREB - DIONIČKO DRUŠTVO</item>
    </derivirana_varijabla>
  </DomainObject.Predmet.SudioniciListNaziv>
  <DomainObject.Predmet.SudioniciListAdressOIB>
    <izvorni_sadrzaj>
      <item>FINA, RC ZAGREB, Podružnica Bjelovar, OIB 85821130368, F. Supila 4,43000 Bjelovar</item>
      <item>SLAVONKA društvo s ograničenom odgovornošću za proizvodnju i trgovinu, Čađavica, OIB 41165302614, Kolodvorska/bb,33523 Čađavica</item>
      <item>PRIVREDNA BANKA ZAGREB - DIONIČKO DRUŠTVO, OIB 02535697732, Radnička cesta 50,10000 Zagreb</item>
    </izvorni_sadrzaj>
    <derivirana_varijabla naziv="DomainObject.Predmet.SudioniciListAdressOIB_1">
      <item>FINA, RC ZAGREB, Podružnica Bjelovar, OIB 85821130368, F. Supila 4,43000 Bjelovar</item>
      <item>SLAVONKA društvo s ograničenom odgovornošću za proizvodnju i trgovinu, Čađavica, OIB 41165302614, Kolodvorska/bb,33523 Čađavica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EE202B-C845-4AE5-8B9F-5E627A7BE2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1328</properties:Characters>
  <properties:Lines>35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2018-10-29T08:13:00Z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St-258/2016-41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