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898d" w14:paraId="83d898d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9111E1">
        <w:t>1697/17-16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AD5D08">
        <w:t>Osijek</w:t>
      </w:r>
      <w:r w:rsidR="00C75BB5">
        <w:t xml:space="preserve">, za otvaranje stečajnog postupka nad dužnikom </w:t>
      </w:r>
      <w:r w:rsidR="009111E1">
        <w:rPr>
          <w:b/>
        </w:rPr>
        <w:t>R&amp;F COMPANY d.o.o. za tiskarsku djelatnost i zapošljavanje, Našice, Trg dr. Franje Tuđmana 3, MBS: 050009272, OIB: 80053954954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9111E1">
        <w:t>19.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111E1">
        <w:rPr>
          <w:b/>
        </w:rPr>
        <w:t>R&amp;F COMPANY d.o.o. za tiskarsku djelatnost i zapošljavanje, Našice, Trg dr. Franje Tuđmana 3, MBS: 050009272, OIB: 80053954954</w:t>
      </w:r>
      <w:r>
        <w:t>.</w:t>
      </w:r>
      <w:r w:rsidR="00C11EFC">
        <w:t xml:space="preserve"> </w:t>
      </w:r>
      <w:r w:rsidR="00C75BB5">
        <w:t xml:space="preserve"> </w:t>
      </w:r>
      <w:r w:rsidR="00AD5D08">
        <w:t xml:space="preserve"> </w:t>
      </w:r>
      <w:r>
        <w:t xml:space="preserve"> </w:t>
      </w:r>
      <w:r w:rsidR="0095167F"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111E1">
        <w:rPr>
          <w:b/>
        </w:rPr>
        <w:t>12. rujna</w:t>
      </w:r>
      <w:r w:rsidRPr="00914EB4">
        <w:rPr>
          <w:b/>
        </w:rPr>
        <w:t xml:space="preserve"> 2018. u </w:t>
      </w:r>
      <w:r w:rsidR="00202011">
        <w:rPr>
          <w:b/>
        </w:rPr>
        <w:t>10,</w:t>
      </w:r>
      <w:r w:rsidR="009111E1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C11EF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202011">
        <w:t xml:space="preserve"> </w:t>
      </w:r>
      <w:r w:rsidR="009111E1">
        <w:rPr>
          <w:b/>
        </w:rPr>
        <w:t xml:space="preserve">Ivana </w:t>
      </w:r>
      <w:proofErr w:type="spellStart"/>
      <w:r w:rsidR="009111E1">
        <w:rPr>
          <w:b/>
        </w:rPr>
        <w:t>Kalkan</w:t>
      </w:r>
      <w:proofErr w:type="spellEnd"/>
      <w:r w:rsidR="009111E1">
        <w:rPr>
          <w:b/>
        </w:rPr>
        <w:t>, Osijek, Županijska 2, OIB: 47574637108</w:t>
      </w:r>
      <w:r w:rsidR="00202011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AD5D08">
        <w:t>Osijek</w:t>
      </w:r>
      <w:r w:rsidR="00C75BB5">
        <w:t xml:space="preserve"> je dana </w:t>
      </w:r>
      <w:r w:rsidR="009111E1">
        <w:t xml:space="preserve">28. srpnja 2017. g. </w:t>
      </w:r>
      <w:r w:rsidR="00C75BB5">
        <w:t>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9111E1">
        <w:rPr>
          <w:b/>
        </w:rPr>
        <w:t>R&amp;F COMPANY d.o.o. za tiskarsku djelatnost i zapošljavanje, Našice, Trg dr. Franje Tuđmana 3, MBS: 050009272, OIB: 80053954954</w:t>
      </w:r>
      <w:r w:rsidR="005173F9">
        <w:rPr>
          <w:b/>
        </w:rPr>
        <w:t>.</w:t>
      </w:r>
      <w:r w:rsidR="005173F9">
        <w:t xml:space="preserve"> </w:t>
      </w:r>
    </w:p>
    <w:p w:rsidRDefault="00C11EFC" w:rsidP="005173F9" w:rsidR="00C11EFC">
      <w:pPr>
        <w:pStyle w:val="Tijeloteksta"/>
      </w:pPr>
    </w:p>
    <w:p w:rsidRDefault="00C11EFC" w:rsidP="005173F9" w:rsidR="00C11EFC">
      <w:pPr>
        <w:pStyle w:val="Tijeloteksta"/>
      </w:pPr>
    </w:p>
    <w:p w:rsidRDefault="005173F9" w:rsidP="005173F9" w:rsidR="005173F9">
      <w:pPr>
        <w:pStyle w:val="Tijeloteksta"/>
      </w:pPr>
    </w:p>
    <w:p w:rsidRDefault="009111E1" w:rsidP="009111E1" w:rsidR="009111E1">
      <w:pPr>
        <w:jc w:val="right"/>
      </w:pPr>
      <w:r>
        <w:t>6 Broj: St-1697/17-16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</w:t>
      </w:r>
      <w:r w:rsidR="009111E1">
        <w:t xml:space="preserve">na dan 18. srpnja 2017. g. </w:t>
      </w:r>
      <w:r>
        <w:t xml:space="preserve">ima tražbinu u iznosu od </w:t>
      </w:r>
      <w:r w:rsidR="009111E1">
        <w:t>14.144,28</w:t>
      </w:r>
      <w:r w:rsidR="00742ADD">
        <w:t xml:space="preserve"> </w:t>
      </w:r>
      <w:r>
        <w:t xml:space="preserve">kn </w:t>
      </w:r>
      <w:r w:rsidR="009111E1">
        <w:t>po osnovi neplaćenih obveza poreza, doprinosa i drugih javnih davanja</w:t>
      </w:r>
      <w:r w:rsidR="002B5C61">
        <w:t xml:space="preserve"> te da kod dužnika postoji stečajni razlog</w:t>
      </w:r>
      <w:r w:rsidR="0095167F">
        <w:t xml:space="preserve"> </w:t>
      </w:r>
      <w:r w:rsidR="00742ADD">
        <w:t xml:space="preserve">– nesposobnost za plaćanje </w:t>
      </w:r>
      <w:r w:rsidR="002B5C61">
        <w:t xml:space="preserve">budući </w:t>
      </w:r>
      <w:r w:rsidR="00742ADD">
        <w:t xml:space="preserve">je dužnik u neprekidnoj blokadi </w:t>
      </w:r>
      <w:r w:rsidR="00AD5D08">
        <w:t>13</w:t>
      </w:r>
      <w:r w:rsidR="009111E1">
        <w:t>7</w:t>
      </w:r>
      <w:r w:rsidR="00AD5D08">
        <w:t xml:space="preserve"> dana </w:t>
      </w:r>
      <w:r w:rsidR="009111E1">
        <w:t>a u Očevidniku o redoslijedu plaćanja od 24. srpnja 2017. g. iskazani su dospjeli nepodmireni nalozi za plaćanje u ukupnom iznosu od 14.516,59 kn</w:t>
      </w:r>
      <w:r w:rsidR="00742ADD">
        <w:t>.</w:t>
      </w:r>
      <w:r w:rsidR="0095167F">
        <w:t xml:space="preserve">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9111E1">
        <w:rPr>
          <w:b/>
        </w:rPr>
        <w:t xml:space="preserve">Ivana </w:t>
      </w:r>
      <w:proofErr w:type="spellStart"/>
      <w:r w:rsidR="009111E1">
        <w:rPr>
          <w:b/>
        </w:rPr>
        <w:t>Kalkan</w:t>
      </w:r>
      <w:proofErr w:type="spellEnd"/>
      <w:r w:rsidR="00202011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111E1">
        <w:t>19.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9111E1">
      <w:pPr>
        <w:pStyle w:val="Tijeloteksta"/>
        <w:numPr>
          <w:ilvl w:val="0"/>
          <w:numId w:val="3"/>
        </w:numPr>
        <w:tabs>
          <w:tab w:pos="6195" w:val="left"/>
        </w:tabs>
        <w:jc w:val="left"/>
      </w:pPr>
      <w:proofErr w:type="spellStart"/>
      <w:r>
        <w:t>pr</w:t>
      </w:r>
      <w:r w:rsidR="003768C2">
        <w:t>iv</w:t>
      </w:r>
      <w:proofErr w:type="spellEnd"/>
      <w:r w:rsidR="003768C2">
        <w:t xml:space="preserve">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r w:rsidR="009111E1" w:rsidRPr="009111E1">
        <w:t xml:space="preserve">Ivana </w:t>
      </w:r>
      <w:proofErr w:type="spellStart"/>
      <w:r w:rsidR="009111E1" w:rsidRPr="009111E1">
        <w:t>Kalkan</w:t>
      </w:r>
      <w:proofErr w:type="spellEnd"/>
      <w:r w:rsidR="009111E1" w:rsidRPr="009111E1">
        <w:t>, Osijek, Županijska 2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95167F" w:rsidP="00AE7DAB" w:rsidR="0095167F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AD5D08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9111E1">
        <w:t>12.9.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3522D8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DE2" w:rsidR="00297DE2">
      <w:r>
        <w:separator/>
      </w:r>
    </w:p>
  </w:endnote>
  <w:endnote w:id="0" w:type="continuationSeparator">
    <w:p w:rsidRDefault="00297DE2" w:rsidR="00297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DE2" w:rsidR="00297DE2">
      <w:r>
        <w:separator/>
      </w:r>
    </w:p>
  </w:footnote>
  <w:footnote w:id="0" w:type="continuationSeparator">
    <w:p w:rsidRDefault="00297DE2" w:rsidR="00297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2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02011"/>
    <w:rsid w:val="002142C7"/>
    <w:rsid w:val="00223C8E"/>
    <w:rsid w:val="00283CDA"/>
    <w:rsid w:val="00291B9C"/>
    <w:rsid w:val="00297DE2"/>
    <w:rsid w:val="002B5C61"/>
    <w:rsid w:val="002D5985"/>
    <w:rsid w:val="002D77B4"/>
    <w:rsid w:val="00313F98"/>
    <w:rsid w:val="00316834"/>
    <w:rsid w:val="00316E40"/>
    <w:rsid w:val="00327B99"/>
    <w:rsid w:val="00347D31"/>
    <w:rsid w:val="003522D8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01E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2ADD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11E1"/>
    <w:rsid w:val="00914EB4"/>
    <w:rsid w:val="00926DED"/>
    <w:rsid w:val="009337EC"/>
    <w:rsid w:val="00935547"/>
    <w:rsid w:val="009505E8"/>
    <w:rsid w:val="0095167F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D5D08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1EFC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269F5"/>
    <w:rsid w:val="00E42811"/>
    <w:rsid w:val="00E430E2"/>
    <w:rsid w:val="00E43272"/>
    <w:rsid w:val="00E45476"/>
    <w:rsid w:val="00E501E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2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2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2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2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St-1697/2017</izvorni_sadrzaj>
    <derivirana_varijabla naziv="DomainObject.Predmet.OznakaBroj_1">St-1697/2017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R&amp;F COMPANY d. o. o. za tiskarsku djelatnost i zapošljavanje invalida</item>
      <item>RH MINISTARSTVO FINANCIJA</item>
    </izvorni_sadrzaj>
    <derivirana_varijabla naziv="DomainObject.Predmet.SudioniciListNaziv_1">
      <item>R&amp;F COMPANY d. o. o. za tiskarsku djelatnost i zapošljavanje invalida</item>
      <item>RH MINISTARSTVO FINANCIJA</item>
    </derivirana_varijabla>
  </DomainObject.Predmet.SudioniciListNaziv>
  <DomainObject.Predmet.SudioniciListAdressOIB>
    <izvorni_sadrzaj>
      <item>R&amp;F COMPANY d. o. o. za tiskarsku djelatnost i zapošljavanje invalida, OIB 80053954954, Trg dr. Franje Tuđmana 3,31500 Našice</item>
      <item>RH MINISTARSTVO FINANCIJA, OIB 18683136487</item>
    </izvorni_sadrzaj>
    <derivirana_varijabla naziv="DomainObject.Predmet.SudioniciListAdressOIB_1">
      <item>R&amp;F COMPANY d. o. o. za tiskarsku djelatnost i zapošljavanje invalida, OIB 80053954954, Trg dr. Franje Tuđmana 3,31500 Našice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80053954954</item>
      <item>, OIB 18683136487</item>
    </izvorni_sadrzaj>
    <derivirana_varijabla naziv="DomainObject.Predmet.SudioniciListNazivOIB_1">
      <item>, OIB 80053954954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995C5-D633-44E0-9849-1903D9E6C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2734</properties:Characters>
  <properties:Lines>110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2018-06-19T08:43:00Z</dcterms:created>
  <dc:creator>hermanj</dc:creator>
  <cp:lastModifiedBy>Danijela Sekulić</cp:lastModifiedBy>
  <cp:lastPrinted>2018-06-19T08:42:00Z</cp:lastPrinted>
  <dcterms:modified xmlns:xsi="http://www.w3.org/2001/XMLSchema-instance" xsi:type="dcterms:W3CDTF">2018-06-19T08:46:00Z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(IVANA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