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ba341" w14:paraId="30ba341" w:rsidRDefault="00C80CFD" w:rsidR="00D6593B">
      <w:pPr>
        <w15:collapsed w:val="false"/>
      </w:pPr>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9A1C7B" w:rsidR="009A1C7B"/>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8D2F73">
        <w:t>48. St</w:t>
      </w:r>
      <w:r w:rsidR="009A1C7B">
        <w:t>-5120/16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 </w:t>
      </w:r>
      <w:r>
        <w:t xml:space="preserve">DIGITEL d.o.o. iz Zagreba, </w:t>
      </w:r>
      <w:proofErr w:type="spellStart"/>
      <w:r>
        <w:t>Heinzelova</w:t>
      </w:r>
      <w:proofErr w:type="spellEnd"/>
      <w:r>
        <w:t xml:space="preserve"> 62a, OIB: 82822613519, MBS: 080223630, dana 07.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Pr>
          <w:rFonts w:cs="Times New Roman" w:eastAsia="Times New Roman"/>
          <w:lang w:eastAsia="hr-HR"/>
        </w:rPr>
        <w:t xml:space="preserve"> </w:t>
      </w:r>
      <w:r>
        <w:t xml:space="preserve">DIGITEL d.o.o. iz Zagreba, </w:t>
      </w:r>
      <w:proofErr w:type="spellStart"/>
      <w:r>
        <w:t>Heinzelova</w:t>
      </w:r>
      <w:proofErr w:type="spellEnd"/>
      <w:r>
        <w:t xml:space="preserve"> 62a, OIB: 82822613519, MBS: 080223630,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 xml:space="preserve">z a k </w:t>
      </w:r>
      <w:proofErr w:type="spellStart"/>
      <w:r>
        <w:rPr>
          <w:rFonts w:cs="Times New Roman" w:eastAsia="Times New Roman"/>
          <w:lang w:eastAsia="hr-HR"/>
        </w:rPr>
        <w:t>l</w:t>
      </w:r>
      <w:r w:rsidRPr="00E33042">
        <w:rPr>
          <w:rFonts w:cs="Times New Roman" w:eastAsia="Times New Roman"/>
          <w:lang w:eastAsia="hr-HR"/>
        </w:rPr>
        <w:t>j</w:t>
      </w:r>
      <w:proofErr w:type="spellEnd"/>
      <w:r w:rsidRPr="00E33042">
        <w:rPr>
          <w:rFonts w:cs="Times New Roman" w:eastAsia="Times New Roman"/>
          <w:lang w:eastAsia="hr-HR"/>
        </w:rPr>
        <w:t xml:space="preserve"> u č i o    j e</w:t>
      </w:r>
    </w:p>
    <w:p w:rsidRDefault="009A1C7B" w:rsidP="009A1C7B" w:rsidR="009A1C7B" w:rsidRPr="00E33042">
      <w:pPr>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dužnika</w:t>
      </w:r>
      <w:r>
        <w:rPr>
          <w:rFonts w:cs="Times New Roman" w:eastAsia="Times New Roman"/>
          <w:lang w:eastAsia="hr-HR"/>
        </w:rPr>
        <w:t xml:space="preserve"> Josip </w:t>
      </w:r>
      <w:proofErr w:type="spellStart"/>
      <w:r>
        <w:rPr>
          <w:rFonts w:cs="Times New Roman" w:eastAsia="Times New Roman"/>
          <w:lang w:eastAsia="hr-HR"/>
        </w:rPr>
        <w:t>Pažin</w:t>
      </w:r>
      <w:proofErr w:type="spellEnd"/>
      <w:r>
        <w:rPr>
          <w:rFonts w:cs="Times New Roman" w:eastAsia="Times New Roman"/>
          <w:lang w:eastAsia="hr-HR"/>
        </w:rPr>
        <w:t xml:space="preserve">, iz Zagreba, 2, Vrbik 6, </w:t>
      </w:r>
      <w:r w:rsidRPr="00E33042">
        <w:rPr>
          <w:rFonts w:cs="Times New Roman" w:eastAsia="Times New Roman"/>
          <w:lang w:eastAsia="hr-HR"/>
        </w:rPr>
        <w:t xml:space="preserve"> </w:t>
      </w:r>
      <w:r>
        <w:t xml:space="preserve">OIB: 65544069327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proofErr w:type="spellStart"/>
      <w:r w:rsidRPr="00E33042">
        <w:rPr>
          <w:rFonts w:cs="Times New Roman" w:eastAsia="Times New Roman"/>
          <w:lang w:eastAsia="hr-HR"/>
        </w:rPr>
        <w:t>razlučnih</w:t>
      </w:r>
      <w:proofErr w:type="spellEnd"/>
      <w:r w:rsidRPr="00E33042">
        <w:rPr>
          <w:rFonts w:cs="Times New Roman" w:eastAsia="Times New Roman"/>
          <w:lang w:eastAsia="hr-HR"/>
        </w:rPr>
        <w:t xml:space="preserve">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9A1C7B" w:rsidP="009A1C7B" w:rsidR="009A1C7B" w:rsidRPr="00100BC9">
      <w:pPr>
        <w:ind w:left="1416"/>
        <w:rPr>
          <w:b/>
        </w:rPr>
      </w:pPr>
      <w:r w:rsidRPr="00100BC9">
        <w:rPr>
          <w:b/>
        </w:rPr>
        <w:t>2</w:t>
      </w:r>
      <w:r w:rsidR="000B2149">
        <w:rPr>
          <w:b/>
        </w:rPr>
        <w:t xml:space="preserve">8. veljače 2017. </w:t>
      </w:r>
      <w:r w:rsidRPr="00100BC9">
        <w:rPr>
          <w:b/>
        </w:rPr>
        <w:t xml:space="preserve">godine u </w:t>
      </w:r>
      <w:r>
        <w:rPr>
          <w:b/>
        </w:rPr>
        <w:t xml:space="preserve"> </w:t>
      </w:r>
      <w:r w:rsidRPr="00100BC9">
        <w:rPr>
          <w:b/>
        </w:rPr>
        <w:t>09:30 sati u Zagrebu, Petrinjska 8,  soba br.  55/III</w:t>
      </w:r>
      <w:r w:rsidR="000B2149">
        <w:rPr>
          <w:b/>
        </w:rPr>
        <w:t xml:space="preserve"> </w:t>
      </w:r>
      <w:r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Pr="00100BC9">
        <w:t xml:space="preserve"> </w:t>
      </w:r>
      <w:r>
        <w:t xml:space="preserve">DIGITEL d.o.o. iz Zagreba, </w:t>
      </w:r>
      <w:proofErr w:type="spellStart"/>
      <w:r>
        <w:t>Heinzelova</w:t>
      </w:r>
      <w:proofErr w:type="spellEnd"/>
      <w:r>
        <w:t xml:space="preserve"> 62a, OIB: 82822613519, MBS: 080223630.</w:t>
      </w:r>
      <w:r w:rsidRPr="00E33042">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t xml:space="preserve">195.851,31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 </w:t>
      </w:r>
      <w:r w:rsidRPr="000C04C5">
        <w:t>jednog</w:t>
      </w:r>
      <w:r w:rsidRPr="00D1111C">
        <w:rPr>
          <w:rFonts w:cs="Times New Roman" w:eastAsia="Times New Roman"/>
          <w:color w:val="FF0000"/>
          <w:lang w:eastAsia="hr-HR"/>
        </w:rPr>
        <w:t xml:space="preserve">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9A1C7B" w:rsidP="009A1C7B" w:rsidR="009A1C7B" w:rsidRPr="000C04C5">
      <w:pPr>
        <w:jc w:val="center"/>
      </w:pPr>
      <w:r>
        <w:t xml:space="preserve">U Zagrebu,  07. veljače </w:t>
      </w:r>
      <w:r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971074">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971074" w:rsidP="00971074" w:rsidR="009A1C7B">
      <w:pPr>
        <w:jc w:val="right"/>
        <w:rPr>
          <w:rFonts w:cs="Times New Roman" w:eastAsia="Times New Roman"/>
          <w:lang w:eastAsia="hr-HR"/>
        </w:rPr>
      </w:pPr>
      <w:r>
        <w:rPr>
          <w:rFonts w:cs="Times New Roman" w:eastAsia="Times New Roman"/>
          <w:lang w:eastAsia="hr-HR"/>
        </w:rPr>
        <w:t xml:space="preserve">Za točnost </w:t>
      </w:r>
      <w:proofErr w:type="spellStart"/>
      <w:r>
        <w:rPr>
          <w:rFonts w:cs="Times New Roman" w:eastAsia="Times New Roman"/>
          <w:lang w:eastAsia="hr-HR"/>
        </w:rPr>
        <w:t>otpravka</w:t>
      </w:r>
      <w:proofErr w:type="spellEnd"/>
      <w:r>
        <w:rPr>
          <w:rFonts w:cs="Times New Roman" w:eastAsia="Times New Roman"/>
          <w:lang w:eastAsia="hr-HR"/>
        </w:rPr>
        <w:t>-ovlašteni službenik:</w:t>
      </w:r>
    </w:p>
    <w:p w:rsidRDefault="00971074" w:rsidP="00971074" w:rsidR="00971074">
      <w:pPr>
        <w:jc w:val="right"/>
      </w:pPr>
      <w:r w:rsidRPr="00971074">
        <w:rPr>
          <w:rFonts w:cs="Times New Roman" w:eastAsia="Times New Roman"/>
          <w:lang w:eastAsia="hr-HR"/>
        </w:rPr>
        <w:t>Zlatka Plivelić</w:t>
      </w:r>
      <w:bookmarkStart w:name="_GoBack" w:id="0"/>
      <w:bookmarkEnd w:id="0"/>
    </w:p>
    <w:sectPr w:rsidSect="009A1C7B" w:rsidR="00971074">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074"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48. St-5120/16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B2149"/>
    <w:rsid w:val="000C4886"/>
    <w:rsid w:val="0015645C"/>
    <w:rsid w:val="0019548A"/>
    <w:rsid w:val="001C6B43"/>
    <w:rsid w:val="001E7BCF"/>
    <w:rsid w:val="0027656E"/>
    <w:rsid w:val="00283809"/>
    <w:rsid w:val="002973F9"/>
    <w:rsid w:val="002A3D45"/>
    <w:rsid w:val="002A6164"/>
    <w:rsid w:val="002D7583"/>
    <w:rsid w:val="0030413A"/>
    <w:rsid w:val="003166AB"/>
    <w:rsid w:val="00341B62"/>
    <w:rsid w:val="0035512D"/>
    <w:rsid w:val="003F5D58"/>
    <w:rsid w:val="00462590"/>
    <w:rsid w:val="00474665"/>
    <w:rsid w:val="004A0E50"/>
    <w:rsid w:val="004B72A9"/>
    <w:rsid w:val="004C25F1"/>
    <w:rsid w:val="004D61B5"/>
    <w:rsid w:val="004E0CC2"/>
    <w:rsid w:val="005151FF"/>
    <w:rsid w:val="005315D9"/>
    <w:rsid w:val="00533382"/>
    <w:rsid w:val="005427D1"/>
    <w:rsid w:val="00542EE7"/>
    <w:rsid w:val="005864E0"/>
    <w:rsid w:val="006451BE"/>
    <w:rsid w:val="0065404E"/>
    <w:rsid w:val="006630E6"/>
    <w:rsid w:val="006D37EF"/>
    <w:rsid w:val="006D6ACD"/>
    <w:rsid w:val="006D7209"/>
    <w:rsid w:val="0072379F"/>
    <w:rsid w:val="007A5DAF"/>
    <w:rsid w:val="007B5618"/>
    <w:rsid w:val="007C5E77"/>
    <w:rsid w:val="007F715E"/>
    <w:rsid w:val="00802B06"/>
    <w:rsid w:val="00803C72"/>
    <w:rsid w:val="00842B89"/>
    <w:rsid w:val="00852BC6"/>
    <w:rsid w:val="0086700A"/>
    <w:rsid w:val="008D12F2"/>
    <w:rsid w:val="008D2F73"/>
    <w:rsid w:val="009157A0"/>
    <w:rsid w:val="009357C1"/>
    <w:rsid w:val="00971074"/>
    <w:rsid w:val="00997C91"/>
    <w:rsid w:val="009A1C7B"/>
    <w:rsid w:val="00A10BB7"/>
    <w:rsid w:val="00A2217E"/>
    <w:rsid w:val="00A45D35"/>
    <w:rsid w:val="00A53662"/>
    <w:rsid w:val="00A81191"/>
    <w:rsid w:val="00A97E67"/>
    <w:rsid w:val="00AA542C"/>
    <w:rsid w:val="00B67A9F"/>
    <w:rsid w:val="00B71151"/>
    <w:rsid w:val="00B920E0"/>
    <w:rsid w:val="00BD271E"/>
    <w:rsid w:val="00C237CC"/>
    <w:rsid w:val="00C37F42"/>
    <w:rsid w:val="00C80CFD"/>
    <w:rsid w:val="00C9256A"/>
    <w:rsid w:val="00CB121F"/>
    <w:rsid w:val="00CC4CC9"/>
    <w:rsid w:val="00CC782F"/>
    <w:rsid w:val="00CC7F77"/>
    <w:rsid w:val="00D35761"/>
    <w:rsid w:val="00D51262"/>
    <w:rsid w:val="00D6593B"/>
    <w:rsid w:val="00D92198"/>
    <w:rsid w:val="00D96BB9"/>
    <w:rsid w:val="00DD4C9B"/>
    <w:rsid w:val="00DD686D"/>
    <w:rsid w:val="00E021FF"/>
    <w:rsid w:val="00EA30C4"/>
    <w:rsid w:val="00EA3AF8"/>
    <w:rsid w:val="00EB07C2"/>
    <w:rsid w:val="00EB45AB"/>
    <w:rsid w:val="00ED307F"/>
    <w:rsid w:val="00ED6BC2"/>
    <w:rsid w:val="00EE6B44"/>
    <w:rsid w:val="00F33CE5"/>
    <w:rsid w:val="00F45796"/>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971074"/>
    <w:rPr>
      <w:color w:val="808080"/>
      <w:bdr w:space="0" w:sz="0" w:color="auto" w:val="none"/>
      <w:shd w:fill="CCFFFF" w:color="auto" w:val="clear"/>
    </w:rPr>
  </w:style>
  <w:style w:customStyle="true" w:styleId="eSPISCCParagraphDefaultFont" w:type="character">
    <w:name w:val="eSPIS_CC_Paragraph Default Font"/>
    <w:basedOn w:val="Zadanifontodlomka"/>
    <w:rsid w:val="0097107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71074"/>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7107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7107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971074"/>
    <w:rPr>
      <w:color w:val="808080"/>
      <w:bdr w:color="auto" w:space="0" w:sz="0" w:val="none"/>
      <w:shd w:color="auto" w:fill="CCFFFF" w:val="clear"/>
    </w:rPr>
  </w:style>
  <w:style w:customStyle="1" w:styleId="eSPISCCParagraphDefaultFont" w:type="character">
    <w:name w:val="eSPIS_CC_Paragraph Default Font"/>
    <w:basedOn w:val="Zadanifontodlomka"/>
    <w:rsid w:val="0097107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71074"/>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7107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7107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5120</izvorni_sadrzaj>
    <derivirana_varijabla naziv="DomainObject.Predmet.Broj_1">5120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5Su-867/2015 od 16.06.2016.</izvorni_sadrzaj>
    <derivirana_varijabla naziv="DomainObject.Predmet.Opis_1">br. 5Su-867/2015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St-5120/2016</izvorni_sadrzaj>
    <derivirana_varijabla naziv="DomainObject.Predmet.OznakaBroj_1">St-5120/2016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DIGITEL d.o.o.</izvorni_sadrzaj>
    <derivirana_varijabla naziv="DomainObject.Predmet.ProtustrankaFormated_1">  DIGITEL d.o.o.</derivirana_varijabla>
  </DomainObject.Predmet.ProtustrankaFormated>
  <DomainObject.Predmet.ProtustrankaFormatedOIB>
    <izvorni_sadrzaj>  DIGITEL d.o.o., OIB 82822613519</izvorni_sadrzaj>
    <derivirana_varijabla naziv="DomainObject.Predmet.ProtustrankaFormatedOIB_1">  DIGITEL d.o.o., OIB 82822613519</derivirana_varijabla>
  </DomainObject.Predmet.ProtustrankaFormatedOIB>
  <DomainObject.Predmet.ProtustrankaFormatedWithAdress>
    <izvorni_sadrzaj> DIGITEL d.o.o., Heinzelova 62/a, 10000 Zagreb</izvorni_sadrzaj>
    <derivirana_varijabla naziv="DomainObject.Predmet.ProtustrankaFormatedWithAdress_1"> DIGITEL d.o.o., Heinzelova 62/a, 10000 Zagreb</derivirana_varijabla>
  </DomainObject.Predmet.ProtustrankaFormatedWithAdress>
  <DomainObject.Predmet.ProtustrankaFormatedWithAdressOIB>
    <izvorni_sadrzaj> DIGITEL d.o.o., OIB 82822613519, Heinzelova 62/a, 10000 Zagreb</izvorni_sadrzaj>
    <derivirana_varijabla naziv="DomainObject.Predmet.ProtustrankaFormatedWithAdressOIB_1"> DIGITEL d.o.o., OIB 82822613519, Heinzelova 62/a, 10000 Zagreb</derivirana_varijabla>
  </DomainObject.Predmet.ProtustrankaFormatedWithAdressOIB>
  <DomainObject.Predmet.ProtustrankaWithAdress>
    <izvorni_sadrzaj>DIGITEL d.o.o. Heinzelova 62/a, 10000 Zagreb</izvorni_sadrzaj>
    <derivirana_varijabla naziv="DomainObject.Predmet.ProtustrankaWithAdress_1">DIGITEL d.o.o. Heinzelova 62/a, 10000 Zagreb</derivirana_varijabla>
  </DomainObject.Predmet.ProtustrankaWithAdress>
  <DomainObject.Predmet.ProtustrankaWithAdressOIB>
    <izvorni_sadrzaj>DIGITEL d.o.o., OIB 82822613519, Heinzelova 62/a, 10000 Zagreb</izvorni_sadrzaj>
    <derivirana_varijabla naziv="DomainObject.Predmet.ProtustrankaWithAdressOIB_1">DIGITEL d.o.o., OIB 82822613519, Heinzelova 62/a, 10000 Zagreb</derivirana_varijabla>
  </DomainObject.Predmet.ProtustrankaWithAdressOIB>
  <DomainObject.Predmet.ProtustrankaNazivFormated>
    <izvorni_sadrzaj>DIGITEL d.o.o.</izvorni_sadrzaj>
    <derivirana_varijabla naziv="DomainObject.Predmet.ProtustrankaNazivFormated_1">DIGITEL d.o.o.</derivirana_varijabla>
  </DomainObject.Predmet.ProtustrankaNazivFormated>
  <DomainObject.Predmet.ProtustrankaNazivFormatedOIB>
    <izvorni_sadrzaj>DIGITEL d.o.o., OIB 82822613519</izvorni_sadrzaj>
    <derivirana_varijabla naziv="DomainObject.Predmet.ProtustrankaNazivFormatedOIB_1">DIGITEL d.o.o., OIB 82822613519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DIGITEL d.o.o.</item>
    </izvorni_sadrzaj>
    <derivirana_varijabla naziv="DomainObject.Predmet.ProtuStrankaListFormated_1">
      <item>DIGITEL d.o.o.</item>
    </derivirana_varijabla>
  </DomainObject.Predmet.ProtuStrankaListFormated>
  <DomainObject.Predmet.ProtuStrankaListFormatedOIB>
    <izvorni_sadrzaj>
      <item>DIGITEL d.o.o., OIB 82822613519</item>
    </izvorni_sadrzaj>
    <derivirana_varijabla naziv="DomainObject.Predmet.ProtuStrankaListFormatedOIB_1">
      <item>DIGITEL d.o.o., OIB 82822613519</item>
    </derivirana_varijabla>
  </DomainObject.Predmet.ProtuStrankaListFormatedOIB>
  <DomainObject.Predmet.ProtuStrankaListFormatedWithAdress>
    <izvorni_sadrzaj>
      <item>DIGITEL d.o.o., Heinzelova 62/a, 10000 Zagreb</item>
    </izvorni_sadrzaj>
    <derivirana_varijabla naziv="DomainObject.Predmet.ProtuStrankaListFormatedWithAdress_1">
      <item>DIGITEL d.o.o., Heinzelova 62/a, 10000 Zagreb</item>
    </derivirana_varijabla>
  </DomainObject.Predmet.ProtuStrankaListFormatedWithAdress>
  <DomainObject.Predmet.ProtuStrankaListFormatedWithAdressOIB>
    <izvorni_sadrzaj>
      <item>DIGITEL d.o.o., OIB 82822613519, Heinzelova 62/a, 10000 Zagreb</item>
    </izvorni_sadrzaj>
    <derivirana_varijabla naziv="DomainObject.Predmet.ProtuStrankaListFormatedWithAdressOIB_1">
      <item>DIGITEL d.o.o., OIB 82822613519, Heinzelova 62/a, 10000 Zagreb</item>
    </derivirana_varijabla>
  </DomainObject.Predmet.ProtuStrankaListFormatedWithAdressOIB>
  <DomainObject.Predmet.ProtuStrankaListNazivFormated>
    <izvorni_sadrzaj>
      <item>DIGITEL d.o.o.</item>
    </izvorni_sadrzaj>
    <derivirana_varijabla naziv="DomainObject.Predmet.ProtuStrankaListNazivFormated_1">
      <item>DIGITEL d.o.o.</item>
    </derivirana_varijabla>
  </DomainObject.Predmet.ProtuStrankaListNazivFormated>
  <DomainObject.Predmet.ProtuStrankaListNazivFormatedOIB>
    <izvorni_sadrzaj>
      <item>DIGITEL d.o.o., OIB 82822613519</item>
    </izvorni_sadrzaj>
    <derivirana_varijabla naziv="DomainObject.Predmet.ProtuStrankaListNazivFormatedOIB_1">
      <item>DIGITEL d.o.o., OIB 82822613519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DIGITEL d.o.o.</izvorni_sadrzaj>
    <derivirana_varijabla naziv="DomainObject.Predmet.ProtustrankaIDrugi_1">DIGITEL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DIGITEL d.o.o., OIB 82822613519, Heinzelova 62/a, 10000 Zagreb</izvorni_sadrzaj>
    <derivirana_varijabla naziv="DomainObject.Predmet.ProtustrankaIDrugiAdressOIB_1">DIGITEL d.o.o., OIB 82822613519, Heinzelova 62/a,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DIGITEL d.o.o.</item>
    </izvorni_sadrzaj>
    <derivirana_varijabla naziv="DomainObject.Predmet.SudioniciListNaziv_1">
      <item>FINA Regionalni centar Zagreb</item>
      <item>DIGITEL d.o.o.</item>
    </derivirana_varijabla>
  </DomainObject.Predmet.SudioniciListNaziv>
  <DomainObject.Predmet.SudioniciListAdressOIB>
    <izvorni_sadrzaj>
      <item>FINA Regionalni centar Zagreb, OIB 85821130368, Trg svibanjskih žrtava 1995. 1,10000 Zagreb</item>
      <item>DIGITEL d.o.o., OIB 82822613519, Heinzelova 62/a,10000 Zagreb</item>
    </izvorni_sadrzaj>
    <derivirana_varijabla naziv="DomainObject.Predmet.SudioniciListAdressOIB_1">
      <item>FINA Regionalni centar Zagreb, OIB 85821130368, Trg svibanjskih žrtava 1995. 1,10000 Zagreb</item>
      <item>DIGITEL d.o.o., OIB 82822613519, Heinzelova 62/a,10000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82822613519</item>
    </izvorni_sadrzaj>
    <derivirana_varijabla naziv="DomainObject.Predmet.SudioniciListNazivOIB_1">
      <item>, OIB 85821130368</item>
      <item>, OIB 82822613519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2DAC5C-9DCE-4283-A158-227FFBA0CD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885</properties:Words>
  <properties:Characters>4922</properties:Characters>
  <properties:Lines>138</properties:Lines>
  <properties:Paragraphs>59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2017-02-07T12:20:00Z</dcterms:created>
  <dc:creator>Vinka Mihalinčić</dc:creator>
  <cp:lastModifiedBy>Zlatka Plivelić</cp:lastModifiedBy>
  <cp:lastPrinted>2017-02-07T12:31:00Z</cp:lastPrinted>
  <dcterms:modified xmlns:xsi="http://www.w3.org/2001/XMLSchema-instance" xsi:type="dcterms:W3CDTF">2017-02-08T09:46:00Z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