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b40a" w14:paraId="206b40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103B">
        <w:t>1505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KLUB M j.d.o.o. za ugostiteljske usluge, </w:t>
      </w:r>
      <w:proofErr w:type="spellStart"/>
      <w:r w:rsidR="00DB103B">
        <w:t>Andrijaševci</w:t>
      </w:r>
      <w:proofErr w:type="spellEnd"/>
      <w:r w:rsidR="00DB103B">
        <w:t xml:space="preserve">, Kolodvorska 58, </w:t>
      </w:r>
      <w:proofErr w:type="spellStart"/>
      <w:r w:rsidR="00DB103B">
        <w:t>MBS</w:t>
      </w:r>
      <w:proofErr w:type="spellEnd"/>
      <w:r w:rsidR="00DB103B">
        <w:t xml:space="preserve"> 030179632, </w:t>
      </w:r>
      <w:proofErr w:type="spellStart"/>
      <w:r w:rsidR="00DB103B">
        <w:t>OIB</w:t>
      </w:r>
      <w:proofErr w:type="spellEnd"/>
      <w:r w:rsidR="00DB103B">
        <w:t>: 87725680614, dana 8. siječnja 2018.</w:t>
      </w:r>
      <w:r>
        <w:t xml:space="preserve">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B103B">
        <w:t xml:space="preserve">KLUB M j.d.o.o. za ugostiteljske usluge, </w:t>
      </w:r>
      <w:proofErr w:type="spellStart"/>
      <w:r w:rsidR="00DB103B">
        <w:t>Andrijaševci</w:t>
      </w:r>
      <w:proofErr w:type="spellEnd"/>
      <w:r w:rsidR="00DB103B">
        <w:t xml:space="preserve">, Kolodvorska 58, </w:t>
      </w:r>
      <w:proofErr w:type="spellStart"/>
      <w:r w:rsidR="00DB103B">
        <w:t>MBS</w:t>
      </w:r>
      <w:proofErr w:type="spellEnd"/>
      <w:r w:rsidR="00DB103B">
        <w:t xml:space="preserve"> 030179632, </w:t>
      </w:r>
      <w:proofErr w:type="spellStart"/>
      <w:r w:rsidR="00DB103B">
        <w:t>OIB</w:t>
      </w:r>
      <w:proofErr w:type="spellEnd"/>
      <w:r w:rsidR="00DB103B">
        <w:t>: 87725680614.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B103B">
        <w:t xml:space="preserve">Sabina Lalić, </w:t>
      </w:r>
      <w:proofErr w:type="spellStart"/>
      <w:r w:rsidR="00DB103B">
        <w:t>OIB</w:t>
      </w:r>
      <w:proofErr w:type="spellEnd"/>
      <w:r w:rsidR="00DB103B">
        <w:t xml:space="preserve">: 09145874795, Osijek, </w:t>
      </w:r>
      <w:proofErr w:type="spellStart"/>
      <w:r w:rsidR="00DB103B">
        <w:t>Gundulićeva</w:t>
      </w:r>
      <w:proofErr w:type="spellEnd"/>
      <w:r w:rsidR="00DB103B">
        <w:t xml:space="preserve"> 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B05BB">
        <w:t xml:space="preserve">KLUB M j.d.o.o. za ugostiteljske usluge, </w:t>
      </w:r>
      <w:proofErr w:type="spellStart"/>
      <w:r w:rsidR="00BB05BB">
        <w:t>Andrijaševci</w:t>
      </w:r>
      <w:proofErr w:type="spellEnd"/>
      <w:r w:rsidR="00BB05BB">
        <w:t xml:space="preserve">, Kolodvorska 58, </w:t>
      </w:r>
      <w:proofErr w:type="spellStart"/>
      <w:r w:rsidR="00BB05BB">
        <w:t>MBS</w:t>
      </w:r>
      <w:proofErr w:type="spellEnd"/>
      <w:r w:rsidR="00BB05BB">
        <w:t xml:space="preserve"> 030179632, </w:t>
      </w:r>
      <w:proofErr w:type="spellStart"/>
      <w:r w:rsidR="00BB05BB">
        <w:t>OIB</w:t>
      </w:r>
      <w:proofErr w:type="spellEnd"/>
      <w:r w:rsidR="00BB05BB">
        <w:t>: 87725680614.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86671">
        <w:rPr>
          <w:bCs/>
        </w:rPr>
        <w:t>2</w:t>
      </w:r>
      <w:r w:rsidR="00BB05BB">
        <w:rPr>
          <w:bCs/>
        </w:rPr>
        <w:t xml:space="preserve">4. listopada </w:t>
      </w:r>
      <w:r w:rsidR="009371EB">
        <w:rPr>
          <w:bCs/>
        </w:rPr>
        <w:t>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BB05BB">
        <w:t xml:space="preserve">KLUB M j.d.o.o. za ugostiteljske usluge, </w:t>
      </w:r>
      <w:proofErr w:type="spellStart"/>
      <w:r w:rsidR="00BB05BB">
        <w:t>Andrijaševci</w:t>
      </w:r>
      <w:proofErr w:type="spellEnd"/>
      <w:r w:rsidR="00BB05BB">
        <w:t xml:space="preserve">, Kolodvorska 58, </w:t>
      </w:r>
      <w:proofErr w:type="spellStart"/>
      <w:r w:rsidR="00BB05BB">
        <w:t>MBS</w:t>
      </w:r>
      <w:proofErr w:type="spellEnd"/>
      <w:r w:rsidR="00BB05BB">
        <w:t xml:space="preserve"> 030179632, </w:t>
      </w:r>
      <w:proofErr w:type="spellStart"/>
      <w:r w:rsidR="00BB05BB">
        <w:t>OIB</w:t>
      </w:r>
      <w:proofErr w:type="spellEnd"/>
      <w:r w:rsidR="00BB05BB">
        <w:t>: 87725680614.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B05BB">
        <w:t>1505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B05BB">
        <w:t>17. studenoga</w:t>
      </w:r>
      <w:r>
        <w:t xml:space="preserve"> 2017., objavio oglas na mrežnoj stranici e-oglasna ploča sudova pod poslovnim brojem St-</w:t>
      </w:r>
      <w:r w:rsidR="00BB05BB">
        <w:t>1505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BB05BB">
        <w:t>8. siječnja 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B05BB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81B25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B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B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B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B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B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B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B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B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M j.d.o.o. za ugostiteljske usluge</izvorni_sadrzaj>
    <derivirana_varijabla naziv="DomainObject.Predmet.ProtustrankaFormated_1">  KLUB M j.d.o.o. za ugostiteljske usluge</derivirana_varijabla>
  </DomainObject.Predmet.ProtustrankaFormated>
  <DomainObject.Predmet.ProtustrankaFormatedOIB>
    <izvorni_sadrzaj>  KLUB M j.d.o.o. za ugostiteljske usluge, OIB 87725680614</izvorni_sadrzaj>
    <derivirana_varijabla naziv="DomainObject.Predmet.ProtustrankaFormatedOIB_1">  KLUB M j.d.o.o. za ugostiteljske usluge, OIB 87725680614</derivirana_varijabla>
  </DomainObject.Predmet.ProtustrankaFormatedOIB>
  <DomainObject.Predmet.ProtustrankaFormatedWithAdress>
    <izvorni_sadrzaj> KLUB M j.d.o.o. za ugostiteljske usluge, Kolodvorska 58, 32271 Andrijaševci</izvorni_sadrzaj>
    <derivirana_varijabla naziv="DomainObject.Predmet.ProtustrankaFormatedWithAdress_1"> KLUB M j.d.o.o. za ugostiteljske usluge, Kolodvorska 58, 32271 Andrijaševci</derivirana_varijabla>
  </DomainObject.Predmet.ProtustrankaFormatedWithAdress>
  <DomainObject.Predmet.ProtustrankaFormatedWithAdressOIB>
    <izvorni_sadrzaj> KLUB M j.d.o.o. za ugostiteljske usluge, OIB 87725680614, Kolodvorska 58, 32271 Andrijaševci</izvorni_sadrzaj>
    <derivirana_varijabla naziv="DomainObject.Predmet.ProtustrankaFormatedWithAdressOIB_1"> KLUB M j.d.o.o. za ugostiteljske usluge, OIB 87725680614, Kolodvorska 58, 32271 Andrijaševci</derivirana_varijabla>
  </DomainObject.Predmet.ProtustrankaFormatedWithAdressOIB>
  <DomainObject.Predmet.ProtustrankaWithAdress>
    <izvorni_sadrzaj>KLUB M j.d.o.o. za ugostiteljske usluge Kolodvorska 58, 32271 Andrijaševci</izvorni_sadrzaj>
    <derivirana_varijabla naziv="DomainObject.Predmet.ProtustrankaWithAdress_1">KLUB M j.d.o.o. za ugostiteljske usluge Kolodvorska 58, 32271 Andrijaševci</derivirana_varijabla>
  </DomainObject.Predmet.ProtustrankaWithAdress>
  <DomainObject.Predmet.ProtustrankaWithAdressOIB>
    <izvorni_sadrzaj>KLUB M j.d.o.o. za ugostiteljske usluge, OIB 87725680614, Kolodvorska 58, 32271 Andrijaševci</izvorni_sadrzaj>
    <derivirana_varijabla naziv="DomainObject.Predmet.ProtustrankaWithAdressOIB_1">KLUB M j.d.o.o. za ugostiteljske usluge, OIB 87725680614, Kolodvorska 58, 32271 Andrijaševci</derivirana_varijabla>
  </DomainObject.Predmet.ProtustrankaWithAdressOIB>
  <DomainObject.Predmet.ProtustrankaNazivFormated>
    <izvorni_sadrzaj>KLUB M j.d.o.o. za ugostiteljske usluge</izvorni_sadrzaj>
    <derivirana_varijabla naziv="DomainObject.Predmet.ProtustrankaNazivFormated_1">KLUB M j.d.o.o. za ugostiteljske usluge</derivirana_varijabla>
  </DomainObject.Predmet.ProtustrankaNazivFormated>
  <DomainObject.Predmet.ProtustrankaNazivFormatedOIB>
    <izvorni_sadrzaj>KLUB M j.d.o.o. za ugostiteljske usluge, OIB 87725680614</izvorni_sadrzaj>
    <derivirana_varijabla naziv="DomainObject.Predmet.ProtustrankaNazivFormatedOIB_1">KLUB M j.d.o.o. za ugostiteljske usluge, OIB 87725680614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KLUB M j.d.o.o. za ugostiteljske usluge</item>
    </izvorni_sadrzaj>
    <derivirana_varijabla naziv="DomainObject.Predmet.ProtuStrankaListFormated_1">
      <item>KLUB M j.d.o.o. za ugostiteljske usluge</item>
    </derivirana_varijabla>
  </DomainObject.Predmet.ProtuStrankaListFormated>
  <DomainObject.Predmet.ProtuStrankaListFormatedOIB>
    <izvorni_sadrzaj>
      <item>KLUB M j.d.o.o. za ugostiteljske usluge, OIB 87725680614</item>
    </izvorni_sadrzaj>
    <derivirana_varijabla naziv="DomainObject.Predmet.ProtuStrankaListFormatedOIB_1">
      <item>KLUB M j.d.o.o. za ugostiteljske usluge, OIB 87725680614</item>
    </derivirana_varijabla>
  </DomainObject.Predmet.ProtuStrankaListFormatedOIB>
  <DomainObject.Predmet.ProtuStrankaListFormatedWithAdress>
    <izvorni_sadrzaj>
      <item>KLUB M j.d.o.o. za ugostiteljske usluge, Kolodvorska 58, 32271 Andrijaševci</item>
    </izvorni_sadrzaj>
    <derivirana_varijabla naziv="DomainObject.Predmet.ProtuStrankaListFormatedWithAdress_1">
      <item>KLUB M j.d.o.o. za ugostiteljske usluge, Kolodvorska 58, 32271 Andrijaševci</item>
    </derivirana_varijabla>
  </DomainObject.Predmet.ProtuStrankaListFormatedWithAdress>
  <DomainObject.Predmet.ProtuStrankaListFormatedWithAdressOIB>
    <izvorni_sadrzaj>
      <item>KLUB M j.d.o.o. za ugostiteljske usluge, OIB 87725680614, Kolodvorska 58, 32271 Andrijaševci</item>
    </izvorni_sadrzaj>
    <derivirana_varijabla naziv="DomainObject.Predmet.ProtuStrankaListFormatedWithAdressOIB_1">
      <item>KLUB M j.d.o.o. za ugostiteljske usluge, OIB 87725680614, Kolodvorska 58, 32271 Andrijaševci</item>
    </derivirana_varijabla>
  </DomainObject.Predmet.ProtuStrankaListFormatedWithAdressOIB>
  <DomainObject.Predmet.ProtuStrankaListNazivFormated>
    <izvorni_sadrzaj>
      <item>KLUB M j.d.o.o. za ugostiteljske usluge</item>
    </izvorni_sadrzaj>
    <derivirana_varijabla naziv="DomainObject.Predmet.ProtuStrankaListNazivFormated_1">
      <item>KLUB M j.d.o.o. za ugostiteljske usluge</item>
    </derivirana_varijabla>
  </DomainObject.Predmet.ProtuStrankaListNazivFormated>
  <DomainObject.Predmet.ProtuStrankaListNazivFormatedOIB>
    <izvorni_sadrzaj>
      <item>KLUB M j.d.o.o. za ugostiteljske usluge, OIB 87725680614</item>
    </izvorni_sadrzaj>
    <derivirana_varijabla naziv="DomainObject.Predmet.ProtuStrankaListNazivFormatedOIB_1">
      <item>KLUB M j.d.o.o. za ugostiteljske usluge, OIB 87725680614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KLUB M j.d.o.o. za ugostiteljske usluge</izvorni_sadrzaj>
    <derivirana_varijabla naziv="DomainObject.Predmet.ProtustrankaIDrugi_1">KLUB M j.d.o.o. za ugostiteljske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KLUB M j.d.o.o. za ugostiteljske usluge, OIB 87725680614, Kolodvorska 58, 32271 Andrijaševci</izvorni_sadrzaj>
    <derivirana_varijabla naziv="DomainObject.Predmet.ProtustrankaIDrugiAdressOIB_1">KLUB M j.d.o.o. za ugostiteljske usluge, OIB 87725680614, Kolodvorska 58,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KLUB M j.d.o.o. za ugostiteljske usluge</item>
    </izvorni_sadrzaj>
    <derivirana_varijabla naziv="DomainObject.Predmet.SudioniciListNaziv_1">
      <item>FINA RC OSIJEK</item>
      <item>KLUB M j.d.o.o. za ugostiteljske usluge</item>
    </derivirana_varijabla>
  </DomainObject.Predmet.SudioniciListNaziv>
  <DomainObject.Predmet.SudioniciListAdressOIB>
    <izvorni_sadrzaj>
      <item>FINA RC OSIJEK, OIB 85821130368</item>
      <item>KLUB M j.d.o.o. za ugostiteljske usluge, OIB 87725680614, Kolodvorska 58,32271 Andrijaševci</item>
    </izvorni_sadrzaj>
    <derivirana_varijabla naziv="DomainObject.Predmet.SudioniciListAdressOIB_1">
      <item>FINA RC OSIJEK, OIB 85821130368</item>
      <item>KLUB M j.d.o.o. za ugostiteljske usluge, OIB 87725680614, Kolodvorska 58,32271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87725680614</item>
    </izvorni_sadrzaj>
    <derivirana_varijabla naziv="DomainObject.Predmet.SudioniciListNazivOIB_1">
      <item>, OIB 85821130368</item>
      <item>, OIB 87725680614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863EB-3C34-4936-B046-5CBFF605F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2802</properties:Characters>
  <properties:Lines>92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2018-01-08T08:55:00Z</dcterms:created>
  <dc:creator>Korisnik</dc:creator>
  <cp:lastModifiedBy>Ljiljana Floršić</cp:lastModifiedBy>
  <cp:lastPrinted>2018-01-08T09:01:00Z</cp:lastPrinted>
  <dcterms:modified xmlns:xsi="http://www.w3.org/2001/XMLSchema-instance" xsi:type="dcterms:W3CDTF">2018-01-08T09:58:00Z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