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cff3" w14:paraId="71acff3" w:rsidRDefault="008D7F34" w:rsidP="008D7F34" w:rsidR="008D7F3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D7F34" w:rsidP="008D7F34" w:rsidR="008D7F34">
      <w:pPr>
        <w:spacing w:after="0"/>
        <w:jc w:val="both"/>
      </w:pPr>
      <w:r>
        <w:t xml:space="preserve">       REPUBLIKA HRVATSKA</w:t>
      </w:r>
    </w:p>
    <w:p w:rsidRDefault="008D7F34" w:rsidP="008D7F34" w:rsidR="008D7F3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D7F34" w:rsidP="008D7F34" w:rsidR="008D7F34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8D7F34" w:rsidP="008D7F34" w:rsidR="008D7F34">
      <w:pPr>
        <w:spacing w:after="0"/>
        <w:rPr>
          <w:rFonts w:cs="Times New Roman"/>
        </w:rPr>
      </w:pPr>
    </w:p>
    <w:p w:rsidRDefault="008D7F34" w:rsidP="008D7F34" w:rsidR="008D7F3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8D7F34" w:rsidP="008D7F34" w:rsidR="008D7F3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8D7F34" w:rsidP="008D7F34" w:rsidR="008D7F34">
      <w:pPr>
        <w:spacing w:after="0"/>
        <w:rPr>
          <w:rFonts w:cs="Times New Roman"/>
        </w:rPr>
      </w:pPr>
    </w:p>
    <w:p w:rsidRDefault="008D7F34" w:rsidP="008D7F34" w:rsidR="008D7F3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Kseniji Flack-Makitan, u stečajnom predmetu povodom prijedloga predlagatelja Financijske agencije, Regionalni centar Zagreb, Podružnica Varaždin, za otvaranje stečajnog postupka nad dužnikom MIO d.o.o. </w:t>
      </w:r>
      <w:proofErr w:type="spellStart"/>
      <w:r>
        <w:rPr>
          <w:rFonts w:cs="Times New Roman"/>
        </w:rPr>
        <w:t>Strahoninec</w:t>
      </w:r>
      <w:proofErr w:type="spellEnd"/>
      <w:r>
        <w:rPr>
          <w:rFonts w:cs="Times New Roman"/>
        </w:rPr>
        <w:t>, Žrtava fašizma 65, OIB: 04975009561</w:t>
      </w:r>
      <w:r>
        <w:t>, 25. siječnja 2017</w:t>
      </w:r>
      <w:r>
        <w:rPr>
          <w:rFonts w:cs="Times New Roman"/>
        </w:rPr>
        <w:t>.</w:t>
      </w:r>
    </w:p>
    <w:p w:rsidRDefault="008D7F34" w:rsidP="008D7F34" w:rsidR="008D7F34">
      <w:pPr>
        <w:spacing w:after="0"/>
        <w:ind w:firstLine="708"/>
        <w:jc w:val="both"/>
        <w:rPr>
          <w:rFonts w:cs="Times New Roman"/>
        </w:rPr>
      </w:pPr>
    </w:p>
    <w:p w:rsidRDefault="008D7F34" w:rsidP="008D7F34" w:rsidR="008D7F3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8D7F34" w:rsidP="008D7F34" w:rsidR="008D7F34">
      <w:pPr>
        <w:spacing w:after="0"/>
        <w:jc w:val="both"/>
        <w:rPr>
          <w:rFonts w:cs="Mangal"/>
        </w:rPr>
      </w:pPr>
    </w:p>
    <w:p w:rsidRDefault="008D7F34" w:rsidP="008D7F34" w:rsidR="008D7F34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8D7F34" w:rsidP="008D7F34" w:rsidR="008D7F34">
      <w:pPr>
        <w:spacing w:after="0"/>
        <w:jc w:val="both"/>
      </w:pPr>
    </w:p>
    <w:p w:rsidRDefault="008D7F34" w:rsidP="008D7F34" w:rsidR="008D7F34">
      <w:pPr>
        <w:spacing w:after="0"/>
        <w:jc w:val="center"/>
        <w:rPr>
          <w:b/>
        </w:rPr>
      </w:pPr>
      <w:r>
        <w:rPr>
          <w:b/>
        </w:rPr>
        <w:t>21. ožujka 2017. u 9,00 sati.</w:t>
      </w:r>
    </w:p>
    <w:p w:rsidRDefault="008D7F34" w:rsidP="008D7F34" w:rsidR="008D7F34">
      <w:pPr>
        <w:spacing w:after="0"/>
        <w:jc w:val="center"/>
      </w:pPr>
    </w:p>
    <w:p w:rsidRDefault="008D7F34" w:rsidP="008D7F34" w:rsidR="008D7F34">
      <w:pPr>
        <w:numPr>
          <w:ilvl w:val="0"/>
          <w:numId w:val="47"/>
        </w:numPr>
        <w:spacing w:after="0"/>
        <w:jc w:val="both"/>
      </w:pPr>
      <w:r>
        <w:t>Na ročište se dostavom ovog rješenja smatraju pozvani:</w:t>
      </w:r>
    </w:p>
    <w:p w:rsidRDefault="008D7F34" w:rsidP="008D7F34" w:rsidR="008D7F34">
      <w:pPr>
        <w:spacing w:after="0"/>
        <w:ind w:firstLine="720"/>
        <w:jc w:val="both"/>
      </w:pPr>
    </w:p>
    <w:p w:rsidRDefault="008D7F34" w:rsidP="008D7F34" w:rsidR="008D7F34">
      <w:pPr>
        <w:numPr>
          <w:ilvl w:val="0"/>
          <w:numId w:val="48"/>
        </w:numPr>
        <w:spacing w:after="0"/>
        <w:jc w:val="both"/>
      </w:pPr>
      <w:r>
        <w:rPr>
          <w:b/>
        </w:rPr>
        <w:t>direktor dužnika</w:t>
      </w:r>
      <w:r>
        <w:t xml:space="preserve">, Mio </w:t>
      </w:r>
      <w:proofErr w:type="spellStart"/>
      <w:r>
        <w:t>Podvezanec</w:t>
      </w:r>
      <w:proofErr w:type="spellEnd"/>
      <w:r>
        <w:t xml:space="preserve"> iz </w:t>
      </w:r>
      <w:proofErr w:type="spellStart"/>
      <w:r>
        <w:t>Strahoninca</w:t>
      </w:r>
      <w:proofErr w:type="spellEnd"/>
      <w:r>
        <w:t>, Žrtava fašizma 65,</w:t>
      </w:r>
    </w:p>
    <w:p w:rsidRDefault="008D7F34" w:rsidP="008D7F34" w:rsidR="008D7F34">
      <w:pPr>
        <w:numPr>
          <w:ilvl w:val="0"/>
          <w:numId w:val="48"/>
        </w:numPr>
        <w:spacing w:after="0"/>
        <w:jc w:val="both"/>
      </w:pPr>
      <w:r>
        <w:rPr>
          <w:b/>
        </w:rPr>
        <w:t>dužnik</w:t>
      </w:r>
      <w:r>
        <w:rPr>
          <w:rFonts w:cs="Times New Roman"/>
        </w:rPr>
        <w:t xml:space="preserve">, MIO d.o.o. </w:t>
      </w:r>
      <w:proofErr w:type="spellStart"/>
      <w:r>
        <w:rPr>
          <w:rFonts w:cs="Times New Roman"/>
        </w:rPr>
        <w:t>Strahoninec</w:t>
      </w:r>
      <w:proofErr w:type="spellEnd"/>
      <w:r>
        <w:rPr>
          <w:rFonts w:cs="Times New Roman"/>
        </w:rPr>
        <w:t xml:space="preserve">, Žrtava fašizma 65, </w:t>
      </w:r>
    </w:p>
    <w:p w:rsidRDefault="008D7F34" w:rsidP="008D7F34" w:rsidR="008D7F34">
      <w:pPr>
        <w:numPr>
          <w:ilvl w:val="0"/>
          <w:numId w:val="48"/>
        </w:numPr>
        <w:spacing w:after="0"/>
        <w:jc w:val="both"/>
      </w:pPr>
      <w:r>
        <w:t>Financijska agencija Zagreb, Podružnica Varaždin, A. Cesarca 2.</w:t>
      </w:r>
    </w:p>
    <w:p w:rsidRDefault="008D7F34" w:rsidP="008D7F34" w:rsidR="008D7F34">
      <w:pPr>
        <w:numPr>
          <w:ilvl w:val="0"/>
          <w:numId w:val="48"/>
        </w:numPr>
        <w:spacing w:after="0"/>
        <w:jc w:val="both"/>
      </w:pPr>
      <w:r>
        <w:t>ŽDO Varaždin, Građansko-upravni odjel.</w:t>
      </w:r>
    </w:p>
    <w:p w:rsidRDefault="008D7F34" w:rsidP="008D7F34" w:rsidR="008D7F34">
      <w:pPr>
        <w:spacing w:after="0"/>
        <w:jc w:val="both"/>
      </w:pPr>
    </w:p>
    <w:p w:rsidRDefault="008D7F34" w:rsidP="008D7F34" w:rsidR="008D7F34">
      <w:pPr>
        <w:numPr>
          <w:ilvl w:val="0"/>
          <w:numId w:val="47"/>
        </w:numPr>
        <w:spacing w:after="0"/>
        <w:jc w:val="both"/>
      </w:pPr>
      <w:r>
        <w:t xml:space="preserve">Nalaže se direktoru dužnika Miji </w:t>
      </w:r>
      <w:proofErr w:type="spellStart"/>
      <w:r>
        <w:t>Podvezancu</w:t>
      </w:r>
      <w:proofErr w:type="spellEnd"/>
      <w:r>
        <w:t xml:space="preserve"> iz </w:t>
      </w:r>
      <w:proofErr w:type="spellStart"/>
      <w:r>
        <w:t>Strahoninca</w:t>
      </w:r>
      <w:proofErr w:type="spellEnd"/>
      <w:r>
        <w:t xml:space="preserve">, Žrtava fašizma 65, OIB:23939698201 , da na zakazano ročište kod ovoga suda 21. ožujka 2017. u 9,00 sati, dostavi javnobilježnički ovjerovljen </w:t>
      </w:r>
      <w:proofErr w:type="spellStart"/>
      <w:r>
        <w:t>prokazni</w:t>
      </w:r>
      <w:proofErr w:type="spellEnd"/>
      <w:r>
        <w:t xml:space="preserve"> popis imovine za dužnika </w:t>
      </w:r>
      <w:r>
        <w:rPr>
          <w:rFonts w:cs="Times New Roman"/>
        </w:rPr>
        <w:t xml:space="preserve">MIO d.o.o. </w:t>
      </w:r>
      <w:proofErr w:type="spellStart"/>
      <w:r>
        <w:rPr>
          <w:rFonts w:cs="Times New Roman"/>
        </w:rPr>
        <w:t>Strahoninec</w:t>
      </w:r>
      <w:proofErr w:type="spellEnd"/>
      <w:r>
        <w:rPr>
          <w:rFonts w:cs="Times New Roman"/>
        </w:rPr>
        <w:t>, Žrtava fašizma 65, OIB: 04975009561</w:t>
      </w:r>
      <w:r>
        <w:t>, s time da se upozorava da se davanjem netočnih ili nepotpunih podataka izlaže odgovornosti kao za lažan iskaz pred sudom, te podatke o solventnosti za dužnika - obrazac SOL2.</w:t>
      </w:r>
    </w:p>
    <w:p w:rsidRDefault="008D7F34" w:rsidP="008D7F34" w:rsidR="008D7F34">
      <w:pPr>
        <w:spacing w:after="0"/>
        <w:ind w:left="1440"/>
        <w:jc w:val="both"/>
      </w:pPr>
    </w:p>
    <w:p w:rsidRDefault="008D7F34" w:rsidP="008D7F34" w:rsidR="008D7F34">
      <w:pPr>
        <w:numPr>
          <w:ilvl w:val="0"/>
          <w:numId w:val="47"/>
        </w:numPr>
        <w:spacing w:after="0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8D7F34" w:rsidP="008D7F34" w:rsidR="008D7F3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8D7F34" w:rsidP="008D7F34" w:rsidR="008D7F3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siječnja 2017. godine</w:t>
      </w:r>
    </w:p>
    <w:p w:rsidRDefault="008D7F34" w:rsidP="008D7F34" w:rsidR="008D7F34">
      <w:pPr>
        <w:spacing w:after="0"/>
        <w:rPr>
          <w:rFonts w:cs="Mangal"/>
        </w:rPr>
      </w:pPr>
    </w:p>
    <w:p w:rsidRDefault="008D7F34" w:rsidP="008D7F34" w:rsidR="008D7F34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8D7F34" w:rsidP="008D7F34" w:rsidR="008D7F34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Ksenija Flack-Makitan,v.r.</w:t>
      </w:r>
    </w:p>
    <w:p w:rsidRDefault="008D7F34" w:rsidP="008D7F34" w:rsidR="008D7F34">
      <w:pPr>
        <w:spacing w:after="0"/>
        <w:jc w:val="both"/>
        <w:rPr>
          <w:rFonts w:cs="Times New Roman"/>
        </w:rPr>
      </w:pPr>
    </w:p>
    <w:p w:rsidRDefault="008D7F34" w:rsidP="008D7F34" w:rsidR="008D7F3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7F34" w:rsidP="008D7F34" w:rsidR="008D7F34">
      <w:pPr>
        <w:spacing w:after="0"/>
        <w:jc w:val="both"/>
      </w:pPr>
      <w:r>
        <w:tab/>
      </w:r>
    </w:p>
    <w:p w:rsidRDefault="008D7F34" w:rsidP="008D7F34" w:rsidR="008D7F34">
      <w:pPr>
        <w:spacing w:after="0"/>
        <w:jc w:val="both"/>
      </w:pPr>
      <w:r>
        <w:t>POUKA O PRAVNOM LIJEKU:</w:t>
      </w:r>
    </w:p>
    <w:p w:rsidRDefault="008D7F34" w:rsidP="008D7F34" w:rsidR="008D7F34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8D7F34" w:rsidP="008D7F34" w:rsidR="008D7F34">
      <w:pPr>
        <w:spacing w:after="0"/>
        <w:jc w:val="both"/>
      </w:pPr>
    </w:p>
    <w:p w:rsidRDefault="008D7F34" w:rsidP="008D7F34" w:rsidR="008D7F34">
      <w:pPr>
        <w:spacing w:after="0"/>
        <w:jc w:val="both"/>
      </w:pPr>
    </w:p>
    <w:p w:rsidRDefault="008D7F34" w:rsidP="008D7F34" w:rsidR="008D7F34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D7F34" w:rsidP="008D7F34" w:rsidR="008D7F34">
      <w:pPr>
        <w:spacing w:after="0"/>
        <w:jc w:val="both"/>
        <w:rPr>
          <w:rFonts w:cs="Times New Roman"/>
        </w:rPr>
      </w:pPr>
    </w:p>
    <w:p w:rsidRDefault="008D7F34" w:rsidP="008D7F34" w:rsidR="008D7F3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MIO d.o.o. </w:t>
      </w:r>
      <w:proofErr w:type="spellStart"/>
      <w:r>
        <w:rPr>
          <w:rFonts w:cs="Times New Roman"/>
        </w:rPr>
        <w:t>Strahoninec</w:t>
      </w:r>
      <w:proofErr w:type="spellEnd"/>
      <w:r>
        <w:rPr>
          <w:rFonts w:cs="Times New Roman"/>
        </w:rPr>
        <w:t xml:space="preserve">, Žrtava fašizma 65,   </w:t>
      </w:r>
    </w:p>
    <w:p w:rsidRDefault="008D7F34" w:rsidP="008D7F34" w:rsidR="008D7F3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 xml:space="preserve">Direktor dužnika, Mio </w:t>
      </w:r>
      <w:proofErr w:type="spellStart"/>
      <w:r>
        <w:t>Podvezanec</w:t>
      </w:r>
      <w:proofErr w:type="spellEnd"/>
      <w:r>
        <w:t xml:space="preserve"> iz </w:t>
      </w:r>
      <w:proofErr w:type="spellStart"/>
      <w:r>
        <w:t>Strahoninca</w:t>
      </w:r>
      <w:proofErr w:type="spellEnd"/>
      <w:r>
        <w:t>, Žrtava fašizma 65,</w:t>
      </w:r>
    </w:p>
    <w:p w:rsidRDefault="008D7F34" w:rsidP="008D7F34" w:rsidR="008D7F3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8D7F34" w:rsidP="008D7F34" w:rsidR="008D7F3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ŽDO Varaždin, Građansko-upravni odjel.</w:t>
      </w:r>
    </w:p>
    <w:p w:rsidRDefault="008D7F34" w:rsidP="008D7F34" w:rsidR="008D7F3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suda.</w:t>
      </w:r>
    </w:p>
    <w:p w:rsidRDefault="008D7F34" w:rsidP="008D7F34" w:rsidR="008D7F34">
      <w:pPr>
        <w:spacing w:after="0"/>
        <w:ind w:left="780"/>
        <w:jc w:val="both"/>
        <w:rPr>
          <w:rFonts w:cs="Times New Roman"/>
        </w:rPr>
      </w:pPr>
    </w:p>
    <w:p w:rsidRDefault="00937FF9" w:rsidP="008D7F3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8D7F34" w:rsidR="00AE649C" w:rsidRPr="00B76F3C">
      <w:pPr>
        <w:pStyle w:val="SudSjedite"/>
      </w:pPr>
      <w:r>
        <w:tab/>
      </w:r>
    </w:p>
    <w:p w:rsidRDefault="00CB0EA4" w:rsidP="008D7F34" w:rsidR="00CB0EA4">
      <w:pPr>
        <w:pStyle w:val="Naslovdokumenta"/>
        <w:spacing w:after="0"/>
      </w:pPr>
    </w:p>
    <w:p w:rsidRDefault="0071688E" w:rsidP="008D7F34" w:rsidR="0071688E">
      <w:pPr>
        <w:pStyle w:val="Poetniodjeljak"/>
        <w:spacing w:after="0"/>
      </w:pPr>
    </w:p>
    <w:p w:rsidRDefault="00A21F0D" w:rsidP="008D7F34" w:rsidR="00A21F0D">
      <w:pPr>
        <w:pStyle w:val="NormaleSPIS"/>
        <w:spacing w:after="0"/>
        <w:rPr>
          <w:noProof/>
        </w:rPr>
      </w:pPr>
    </w:p>
    <w:p w:rsidRDefault="00DA0242" w:rsidP="008D7F34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F34" w:rsidR="008333A9">
    <w:pPr>
      <w:pStyle w:val="Zaglavlje"/>
    </w:pPr>
    <w:r>
      <w:rPr>
        <w:rStyle w:val="PozadinaSvijetloCrvena"/>
        <w:shd w:fill="auto" w:color="auto" w:val="clear"/>
      </w:rPr>
      <w:t>Poslovni broj. 5 St-354/16-5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D7F34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48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St-354/2016-5</izvorni_sadrzaj>
    <derivirana_varijabla naziv="DomainObject.Oznaka_1">St-354/2016-5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MIO d.o.o. za trgovinu</izvorni_sadrzaj>
    <derivirana_varijabla naziv="DomainObject.Predmet.ProtustrankaFormated_1">  MIO d.o.o. za trgovinu</derivirana_varijabla>
  </DomainObject.Predmet.ProtustrankaFormated>
  <DomainObject.Predmet.ProtustrankaFormatedOIB>
    <izvorni_sadrzaj>  MIO d.o.o. za trgovinu, OIB 04975009561</izvorni_sadrzaj>
    <derivirana_varijabla naziv="DomainObject.Predmet.ProtustrankaFormatedOIB_1">  MIO d.o.o. za trgovinu, OIB 04975009561</derivirana_varijabla>
  </DomainObject.Predmet.ProtustrankaFormatedOIB>
  <DomainObject.Predmet.ProtustrankaFormatedWithAdress>
    <izvorni_sadrzaj> MIO d.o.o. za trgovinu, Žrtava Fašizma 65, 40000 Strahoninec</izvorni_sadrzaj>
    <derivirana_varijabla naziv="DomainObject.Predmet.ProtustrankaFormatedWithAdress_1"> MIO d.o.o. za trgovinu, Žrtava Fašizma 65, 40000 Strahoninec</derivirana_varijabla>
  </DomainObject.Predmet.ProtustrankaFormatedWithAdress>
  <DomainObject.Predmet.ProtustrankaFormatedWithAdressOIB>
    <izvorni_sadrzaj> MIO d.o.o. za trgovinu, OIB 04975009561, Žrtava Fašizma 65, 40000 Strahoninec</izvorni_sadrzaj>
    <derivirana_varijabla naziv="DomainObject.Predmet.ProtustrankaFormatedWithAdressOIB_1"> MIO d.o.o. za trgovinu, OIB 04975009561, Žrtava Fašizma 65, 40000 Strahoninec</derivirana_varijabla>
  </DomainObject.Predmet.ProtustrankaFormatedWithAdressOIB>
  <DomainObject.Predmet.ProtustrankaWithAdress>
    <izvorni_sadrzaj>MIO d.o.o. za trgovinu Žrtava Fašizma 65, 40000 Strahoninec</izvorni_sadrzaj>
    <derivirana_varijabla naziv="DomainObject.Predmet.ProtustrankaWithAdress_1">MIO d.o.o. za trgovinu Žrtava Fašizma 65, 40000 Strahoninec</derivirana_varijabla>
  </DomainObject.Predmet.ProtustrankaWithAdress>
  <DomainObject.Predmet.ProtustrankaWithAdressOIB>
    <izvorni_sadrzaj>MIO d.o.o. za trgovinu, OIB 04975009561, Žrtava Fašizma 65, 40000 Strahoninec</izvorni_sadrzaj>
    <derivirana_varijabla naziv="DomainObject.Predmet.ProtustrankaWithAdressOIB_1">MIO d.o.o. za trgovinu, OIB 04975009561, Žrtava Fašizma 65, 40000 Strahoninec</derivirana_varijabla>
  </DomainObject.Predmet.ProtustrankaWithAdressOIB>
  <DomainObject.Predmet.ProtustrankaNazivFormated>
    <izvorni_sadrzaj>MIO d.o.o. za trgovinu</izvorni_sadrzaj>
    <derivirana_varijabla naziv="DomainObject.Predmet.ProtustrankaNazivFormated_1">MIO d.o.o. za trgovinu</derivirana_varijabla>
  </DomainObject.Predmet.ProtustrankaNazivFormated>
  <DomainObject.Predmet.ProtustrankaNazivFormatedOIB>
    <izvorni_sadrzaj>MIO d.o.o. za trgovinu, OIB 04975009561</izvorni_sadrzaj>
    <derivirana_varijabla naziv="DomainObject.Predmet.ProtustrankaNazivFormatedOIB_1">MIO d.o.o. za trgovinu, OIB 04975009561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180959.13</izvorni_sadrzaj>
    <derivirana_varijabla naziv="DomainObject.Predmet.TrenutnaVrijednost_1">180959.13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MIO d.o.o. za trgovinu</item>
    </izvorni_sadrzaj>
    <derivirana_varijabla naziv="DomainObject.Predmet.ProtuStrankaListFormated_1">
      <item>MIO d.o.o. za trgovinu</item>
    </derivirana_varijabla>
  </DomainObject.Predmet.ProtuStrankaListFormated>
  <DomainObject.Predmet.ProtuStrankaListFormatedOIB>
    <izvorni_sadrzaj>
      <item>MIO d.o.o. za trgovinu, OIB 04975009561</item>
    </izvorni_sadrzaj>
    <derivirana_varijabla naziv="DomainObject.Predmet.ProtuStrankaListFormatedOIB_1">
      <item>MIO d.o.o. za trgovinu, OIB 04975009561</item>
    </derivirana_varijabla>
  </DomainObject.Predmet.ProtuStrankaListFormatedOIB>
  <DomainObject.Predmet.ProtuStrankaListFormatedWithAdress>
    <izvorni_sadrzaj>
      <item>MIO d.o.o. za trgovinu, Žrtava Fašizma 65, 40000 Strahoninec</item>
    </izvorni_sadrzaj>
    <derivirana_varijabla naziv="DomainObject.Predmet.ProtuStrankaListFormatedWithAdress_1">
      <item>MIO d.o.o. za trgovinu, Žrtava Fašizma 65, 40000 Strahoninec</item>
    </derivirana_varijabla>
  </DomainObject.Predmet.ProtuStrankaListFormatedWithAdress>
  <DomainObject.Predmet.ProtuStrankaListFormatedWithAdressOIB>
    <izvorni_sadrzaj>
      <item>MIO d.o.o. za trgovinu, OIB 04975009561, Žrtava Fašizma 65, 40000 Strahoninec</item>
    </izvorni_sadrzaj>
    <derivirana_varijabla naziv="DomainObject.Predmet.ProtuStrankaListFormatedWithAdressOIB_1">
      <item>MIO d.o.o. za trgovinu, OIB 04975009561, Žrtava Fašizma 65, 40000 Strahoninec</item>
    </derivirana_varijabla>
  </DomainObject.Predmet.ProtuStrankaListFormatedWithAdressOIB>
  <DomainObject.Predmet.ProtuStrankaListNazivFormated>
    <izvorni_sadrzaj>
      <item>MIO d.o.o. za trgovinu</item>
    </izvorni_sadrzaj>
    <derivirana_varijabla naziv="DomainObject.Predmet.ProtuStrankaListNazivFormated_1">
      <item>MIO d.o.o. za trgovinu</item>
    </derivirana_varijabla>
  </DomainObject.Predmet.ProtuStrankaListNazivFormated>
  <DomainObject.Predmet.ProtuStrankaListNazivFormatedOIB>
    <izvorni_sadrzaj>
      <item>MIO d.o.o. za trgovinu, OIB 04975009561</item>
    </izvorni_sadrzaj>
    <derivirana_varijabla naziv="DomainObject.Predmet.ProtuStrankaListNazivFormatedOIB_1">
      <item>MIO d.o.o. za trgovinu, OIB 04975009561</item>
    </derivirana_varijabla>
  </DomainObject.Predmet.ProtuStrankaListNazivFormatedOIB>
  <DomainObject.Predmet.OstaliListFormated>
    <izvorni_sadrzaj>
      <item>E-oglasna ploča</item>
      <item>Sudski registar</item>
      <item>ŽDO VARAŽDIN, Građansko-upravni odjel</item>
      <item>MIO PODVEZANEC</item>
    </izvorni_sadrzaj>
    <derivirana_varijabla naziv="DomainObject.Predmet.OstaliListFormated_1">
      <item>E-oglasna ploča</item>
      <item>Sudski registar</item>
      <item>ŽDO VARAŽDIN, Građansko-upravni odjel</item>
      <item>MIO PODVEZANEC</item>
    </derivirana_varijabla>
  </DomainObject.Predmet.OstaliListFormated>
  <DomainObject.Predmet.OstaliListFormatedOIB>
    <izvorni_sadrzaj>
      <item>E-oglasna ploča</item>
      <item>Sudski registar</item>
      <item>ŽDO VARAŽDIN, Građansko-upravni odjel</item>
      <item>MIO PODVEZANEC, OIB 23939698201</item>
    </izvorni_sadrzaj>
    <derivirana_varijabla naziv="DomainObject.Predmet.OstaliListFormatedOIB_1">
      <item>E-oglasna ploča</item>
      <item>Sudski registar</item>
      <item>ŽDO VARAŽDIN, Građansko-upravni odjel</item>
      <item>MIO PODVEZANEC, OIB 23939698201</item>
    </derivirana_varijabla>
  </DomainObject.Predmet.OstaliListFormatedOIB>
  <DomainObject.Predmet.OstaliListFormatedWithAdress>
    <izvorni_sadrzaj>
      <item>E-oglasna ploča</item>
      <item>Sudski registar</item>
      <item>ŽDO VARAŽDIN, Građansko-upravni odjel</item>
      <item>MIO PODVEZANEC</item>
    </izvorni_sadrzaj>
    <derivirana_varijabla naziv="DomainObject.Predmet.OstaliListFormatedWithAdress_1">
      <item>E-oglasna ploča</item>
      <item>Sudski registar</item>
      <item>ŽDO VARAŽDIN, Građansko-upravni odjel</item>
      <item>MIO PODVEZANEC</item>
    </derivirana_varijabla>
  </DomainObject.Predmet.OstaliListFormatedWithAdress>
  <DomainObject.Predmet.OstaliListFormatedWithAdressOIB>
    <izvorni_sadrzaj>
      <item>E-oglasna ploča</item>
      <item>Sudski registar</item>
      <item>ŽDO VARAŽDIN, Građansko-upravni odjel</item>
      <item>MIO PODVEZANEC, OIB 23939698201</item>
    </izvorni_sadrzaj>
    <derivirana_varijabla naziv="DomainObject.Predmet.OstaliListFormatedWithAdressOIB_1">
      <item>E-oglasna ploča</item>
      <item>Sudski registar</item>
      <item>ŽDO VARAŽDIN, Građansko-upravni odjel</item>
      <item>MIO PODVEZANEC, OIB 23939698201</item>
    </derivirana_varijabla>
  </DomainObject.Predmet.OstaliListFormatedWithAdressOIB>
  <DomainObject.Predmet.OstaliListNazivFormated>
    <izvorni_sadrzaj>
      <item>E-oglasna ploča</item>
      <item>Sudski registar</item>
      <item>ŽDO VARAŽDIN, Građansko-upravni odjel</item>
      <item>MIO PODVEZANEC</item>
    </izvorni_sadrzaj>
    <derivirana_varijabla naziv="DomainObject.Predmet.OstaliListNazivFormated_1">
      <item>E-oglasna ploča</item>
      <item>Sudski registar</item>
      <item>ŽDO VARAŽDIN, Građansko-upravni odjel</item>
      <item>MIO PODVEZANEC</item>
    </derivirana_varijabla>
  </DomainObject.Predmet.OstaliListNazivFormated>
  <DomainObject.Predmet.OstaliListNazivFormatedOIB>
    <izvorni_sadrzaj>
      <item>E-oglasna ploča</item>
      <item>Sudski registar</item>
      <item>ŽDO VARAŽDIN, Građansko-upravni odjel</item>
      <item>MIO PODVEZANEC, OIB 23939698201</item>
    </izvorni_sadrzaj>
    <derivirana_varijabla naziv="DomainObject.Predmet.OstaliListNazivFormatedOIB_1">
      <item>E-oglasna ploča</item>
      <item>Sudski registar</item>
      <item>ŽDO VARAŽDIN, Građansko-upravni odjel</item>
      <item>MIO PODVEZANEC, OIB 23939698201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St-354/2016-5</izvorni_sadrzaj>
    <derivirana_varijabla naziv="DomainObject.PoslovniBrojDokumenta_1">St-354/2016-5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MIO d.o.o. za trgovinu</izvorni_sadrzaj>
    <derivirana_varijabla naziv="DomainObject.Predmet.ProtustrankaIDrugi_1">MIO d.o.o.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MIO d.o.o. za trgovinu, OIB 04975009561, Žrtava Fašizma 65, 40000 Strahoninec</izvorni_sadrzaj>
    <derivirana_varijabla naziv="DomainObject.Predmet.ProtustrankaIDrugiAdressOIB_1">MIO d.o.o. za trgovinu, OIB 04975009561, Žrtava Fašizma 65,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MIO d.o.o. za trgovinu</item>
      <item>E-oglasna ploča</item>
      <item>Sudski registar</item>
      <item>ŽDO VARAŽDIN, Građansko-upravni odjel</item>
      <item>MIO PODVEZANEC</item>
    </izvorni_sadrzaj>
    <derivirana_varijabla naziv="DomainObject.Predmet.SudioniciListNaziv_1">
      <item>Financijska agencija</item>
      <item>MIO d.o.o. za trgovinu</item>
      <item>E-oglasna ploča</item>
      <item>Sudski registar</item>
      <item>ŽDO VARAŽDIN, Građansko-upravni odjel</item>
      <item>MIO PODVEZANEC</item>
    </derivirana_varijabla>
  </DomainObject.Predmet.SudioniciListNaziv>
  <DomainObject.Predmet.SudioniciListAdressOIB>
    <izvorni_sadrzaj>
      <item>Financijska agencija, OIB 85821130368, A. Cesarca 2,42000 Varaždin</item>
      <item>MIO d.o.o. za trgovinu, OIB 04975009561, Žrtava Fašizma 65,40000 Strahoninec</item>
      <item>E-oglasna ploča</item>
      <item>Sudski registar</item>
      <item>ŽDO VARAŽDIN, Građansko-upravni odjel</item>
      <item>MIO PODVEZANEC, OIB 23939698201</item>
    </izvorni_sadrzaj>
    <derivirana_varijabla naziv="DomainObject.Predmet.SudioniciListAdressOIB_1">
      <item>Financijska agencija, OIB 85821130368, A. Cesarca 2,42000 Varaždin</item>
      <item>MIO d.o.o. za trgovinu, OIB 04975009561, Žrtava Fašizma 65,40000 Strahoninec</item>
      <item>E-oglasna ploča</item>
      <item>Sudski registar</item>
      <item>ŽDO VARAŽDIN, Građansko-upravni odjel</item>
      <item>MIO PODVEZANEC, OIB 23939698201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456CA-8EAF-4F15-9D58-C31C9DABB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1844</properties:Characters>
  <properties:Lines>66</properties:Lines>
  <properties:Paragraphs>27</properties:Paragraphs>
  <properties:TotalTime>39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2017-01-25T09:20:00Z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St-354/2016-5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