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ed35" w14:paraId="345ed35"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FB1764" w:rsidP="00FB1764" w:rsidR="00FB1764">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MEDIUM IT j.d.o.o., Osijek, Vijenac Gorana Zobundžije 16, MBS: 030182284, OIB: 48682424123</w:t>
      </w:r>
      <w:r>
        <w:rPr>
          <w:color w:val="000000"/>
        </w:rPr>
        <w:t>, dana 6.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FB1764">
        <w:t xml:space="preserve">Nikoli </w:t>
      </w:r>
      <w:proofErr w:type="spellStart"/>
      <w:r w:rsidR="00FB1764">
        <w:t>Papratović</w:t>
      </w:r>
      <w:proofErr w:type="spellEnd"/>
      <w:r w:rsidR="00FB1764">
        <w:t>, OIB: 96212860754, Osijek, Vijenac Gorana Zobundžije 16</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FB1764">
        <w:t>MEDIUM IT j.d.o.o., Osijek, Vijenac Gorana Zobundžije 16, MBS: 030182284, OIB: 48682424123</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FB1764">
        <w:t>31</w:t>
      </w:r>
      <w:r w:rsidR="00A13D97">
        <w:t>. srpnja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A13D97">
        <w:t>3</w:t>
      </w:r>
      <w:r w:rsidR="00FB1764">
        <w:t>330</w:t>
      </w:r>
      <w:r>
        <w:t xml:space="preserve"> </w:t>
      </w:r>
      <w:r w:rsidRPr="00BB3A18">
        <w:t xml:space="preserve">od </w:t>
      </w:r>
      <w:r w:rsidR="00FB1764">
        <w:t>30</w:t>
      </w:r>
      <w:r w:rsidR="00A13D97">
        <w:t>. srpnja</w:t>
      </w:r>
      <w:r w:rsidRPr="00BB3A18">
        <w:t xml:space="preserve"> 2018. godine, za otvaranje stečajnog postupka nad dužnikom </w:t>
      </w:r>
      <w:r w:rsidR="00FB1764">
        <w:t>MEDIUM IT j.d.o.o., Osijek, Vijenac Gorana Zobundžije 16, MBS: 030182284, OIB: 48682424123</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FB1764">
        <w:t>27</w:t>
      </w:r>
      <w:r w:rsidR="00487C6E">
        <w:t xml:space="preserve">. srpnja </w:t>
      </w:r>
      <w:r w:rsidRPr="00B45CC3">
        <w:t xml:space="preserve">2018. godine dužnik u Očevidniku redoslijeda osnova za plaćanje ima evidentirane neizvršene osnove za plaćanje u neprekinutom razdoblju od </w:t>
      </w:r>
      <w:r w:rsidR="00FB1764">
        <w:t>222</w:t>
      </w:r>
      <w:r w:rsidRPr="00B45CC3">
        <w:t xml:space="preserve"> dana, u ukupnom iznosu</w:t>
      </w:r>
      <w:r>
        <w:t xml:space="preserve"> od </w:t>
      </w:r>
      <w:r w:rsidR="00FB1764">
        <w:t>21.070</w:t>
      </w:r>
      <w:r w:rsidR="002F1198">
        <w:t>,</w:t>
      </w:r>
      <w:r w:rsidR="00FB1764">
        <w:t>83</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4A51A1">
        <w:t>2</w:t>
      </w:r>
      <w:r w:rsidR="002F1198">
        <w:t>7</w:t>
      </w:r>
      <w:r w:rsidR="004A51A1">
        <w:t xml:space="preserve">. srpnja </w:t>
      </w:r>
      <w:r>
        <w:t xml:space="preserve">2018. godine te u svom podnesku od </w:t>
      </w:r>
      <w:r w:rsidR="002F1198">
        <w:t>30</w:t>
      </w:r>
      <w:r w:rsidR="004A51A1">
        <w:t xml:space="preserve">. srpnja </w:t>
      </w:r>
      <w:r>
        <w:t xml:space="preserve">2018. godine navodi da dužnik na dan </w:t>
      </w:r>
      <w:r w:rsidR="004A51A1">
        <w:t>2</w:t>
      </w:r>
      <w:r w:rsidR="002F1198">
        <w:t>7</w:t>
      </w:r>
      <w:r w:rsidR="004A51A1">
        <w:t xml:space="preserve">. srpnja </w:t>
      </w:r>
      <w:r>
        <w:t xml:space="preserve">2018. godine u Jedinstvenom registru računa ima otvorene sljedeće račune i oročena novčana sredstva: </w:t>
      </w:r>
      <w:r w:rsidR="002F1198">
        <w:t xml:space="preserve">HR4624020061100810878 </w:t>
      </w:r>
      <w:r w:rsidR="002F1198" w:rsidRPr="00D81B51">
        <w:rPr>
          <w:color w:val="000000"/>
        </w:rPr>
        <w:t xml:space="preserve">Erste &amp; </w:t>
      </w:r>
      <w:proofErr w:type="spellStart"/>
      <w:r w:rsidR="002F1198" w:rsidRPr="00D81B51">
        <w:rPr>
          <w:color w:val="000000"/>
        </w:rPr>
        <w:t>Steierm</w:t>
      </w:r>
      <w:r w:rsidR="002F1198">
        <w:rPr>
          <w:color w:val="000000"/>
        </w:rPr>
        <w:t>ä</w:t>
      </w:r>
      <w:r w:rsidR="002F1198" w:rsidRPr="00D81B51">
        <w:rPr>
          <w:color w:val="000000"/>
        </w:rPr>
        <w:t>rkische</w:t>
      </w:r>
      <w:proofErr w:type="spellEnd"/>
      <w:r w:rsidR="002F1198" w:rsidRPr="00D81B51">
        <w:rPr>
          <w:color w:val="000000"/>
        </w:rPr>
        <w:t xml:space="preserve"> </w:t>
      </w:r>
      <w:proofErr w:type="spellStart"/>
      <w:r w:rsidR="002F1198" w:rsidRPr="00D81B51">
        <w:rPr>
          <w:color w:val="000000"/>
        </w:rPr>
        <w:t>bank</w:t>
      </w:r>
      <w:proofErr w:type="spellEnd"/>
      <w:r w:rsidR="00374D95">
        <w:t xml:space="preserve"> d.d.</w:t>
      </w:r>
      <w:r w:rsidR="001043F3">
        <w:t>,</w:t>
      </w:r>
      <w:r>
        <w:rPr>
          <w:color w:val="000000"/>
        </w:rPr>
        <w:t xml:space="preserve"> </w:t>
      </w:r>
      <w:r>
        <w:t xml:space="preserve">te da na temelju čl. 112. st. 5. Stečajnog zakona dužnik na dan </w:t>
      </w:r>
      <w:r w:rsidR="00707957">
        <w:t>2</w:t>
      </w:r>
      <w:r w:rsidR="007F23E8">
        <w:t>7</w:t>
      </w:r>
      <w:r w:rsidR="00707957">
        <w:t xml:space="preserve">. srpnja </w:t>
      </w:r>
      <w:r>
        <w:t xml:space="preserve">2018.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7F23E8">
        <w:t>6</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665A61">
        <w:t xml:space="preserve">Nikola </w:t>
      </w:r>
      <w:proofErr w:type="spellStart"/>
      <w:r w:rsidR="00665A61">
        <w:t>Papratović</w:t>
      </w:r>
      <w:proofErr w:type="spellEnd"/>
      <w:r w:rsidR="00665A61">
        <w:t>, Osijek, Vijenac Gorana Zobundžije 16</w:t>
      </w:r>
    </w:p>
    <w:p w:rsidRDefault="00BC548C" w:rsidP="00BC548C" w:rsidR="00DE70E0">
      <w:pPr>
        <w:jc w:val="both"/>
      </w:pPr>
      <w:r w:rsidRPr="00047B69">
        <w:t xml:space="preserve">2. </w:t>
      </w:r>
      <w:r w:rsidR="00D17B8F">
        <w:t>dužnik</w:t>
      </w:r>
      <w:r w:rsidR="003A6EEB">
        <w:t xml:space="preserve"> </w:t>
      </w:r>
      <w:r w:rsidR="00665A61">
        <w:t>MEDIUM IT j.d.o.o., Osijek, Vijenac Gorana Zobundžije 16</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82C7D">
        <w:rPr>
          <w:color w:val="000000"/>
        </w:rPr>
        <w:t>04.12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DFF" w:rsidR="007B3DFF">
      <w:r>
        <w:separator/>
      </w:r>
    </w:p>
  </w:endnote>
  <w:endnote w:id="0" w:type="continuationSeparator">
    <w:p w:rsidRDefault="007B3DFF" w:rsidR="007B3D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DFF" w:rsidR="007B3DFF">
      <w:r>
        <w:separator/>
      </w:r>
    </w:p>
  </w:footnote>
  <w:footnote w:id="0" w:type="continuationSeparator">
    <w:p w:rsidRDefault="007B3DFF" w:rsidR="007B3D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6810">
      <w:rPr>
        <w:rStyle w:val="Brojstranice"/>
        <w:noProof/>
      </w:rPr>
      <w:t>2</w:t>
    </w:r>
    <w:r>
      <w:rPr>
        <w:rStyle w:val="Brojstranice"/>
      </w:rPr>
      <w:fldChar w:fldCharType="end"/>
    </w:r>
  </w:p>
  <w:p w:rsidRDefault="00917F58" w:rsidP="00917F58" w:rsidR="00917F58">
    <w:pPr>
      <w:jc w:val="right"/>
    </w:pPr>
    <w:r>
      <w:t>7 St-1053/18-9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7F58" w:rsidP="00917F58" w:rsidR="00917F58">
    <w:pPr>
      <w:jc w:val="right"/>
    </w:pPr>
    <w:r>
      <w:t>7 St-1053/18-9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198"/>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2C7D"/>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5A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3DFF"/>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3E8"/>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17F58"/>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681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1764"/>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EC6810"/>
    <w:rPr>
      <w:color w:val="808080"/>
      <w:bdr w:space="0" w:sz="0" w:color="auto" w:val="none"/>
      <w:shd w:fill="CCFFFF" w:color="auto" w:val="clear"/>
    </w:rPr>
  </w:style>
  <w:style w:customStyle="true" w:styleId="eSPISCCParagraphDefaultFont" w:type="character">
    <w:name w:val="eSPIS_CC_Paragraph Default Font"/>
    <w:basedOn w:val="Naglaeno"/>
    <w:rsid w:val="00EC681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EC6810"/>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C6810"/>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C6810"/>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EC6810"/>
    <w:rPr>
      <w:color w:val="808080"/>
      <w:bdr w:color="auto" w:space="0" w:sz="0" w:val="none"/>
      <w:shd w:color="auto" w:fill="CCFFFF" w:val="clear"/>
    </w:rPr>
  </w:style>
  <w:style w:customStyle="1" w:styleId="eSPISCCParagraphDefaultFont" w:type="character">
    <w:name w:val="eSPIS_CC_Paragraph Default Font"/>
    <w:basedOn w:val="Naglaeno"/>
    <w:rsid w:val="00EC681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EC6810"/>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C6810"/>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C6810"/>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8880574">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8207655">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8584569">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 w:id="2138906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St-1053/2018</izvorni_sadrzaj>
    <derivirana_varijabla naziv="DomainObject.Predmet.OznakaBroj_1">St-1053/2018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MEDIUM IT j.d.o.o. za informatičke i ostale usluge</izvorni_sadrzaj>
    <derivirana_varijabla naziv="DomainObject.Predmet.ProtustrankaFormated_1">  MEDIUM IT j.d.o.o. za informatičke i ostale usluge</derivirana_varijabla>
  </DomainObject.Predmet.ProtustrankaFormated>
  <DomainObject.Predmet.ProtustrankaFormatedOIB>
    <izvorni_sadrzaj>  MEDIUM IT j.d.o.o. za informatičke i ostale usluge, OIB 48682424123</izvorni_sadrzaj>
    <derivirana_varijabla naziv="DomainObject.Predmet.ProtustrankaFormatedOIB_1">  MEDIUM IT j.d.o.o. za informatičke i ostale usluge, OIB 48682424123</derivirana_varijabla>
  </DomainObject.Predmet.ProtustrankaFormatedOIB>
  <DomainObject.Predmet.ProtustrankaFormatedWithAdress>
    <izvorni_sadrzaj> MEDIUM IT j.d.o.o. za informatičke i ostale usluge, Vijenac Gorana Zobundžije 16, 31000 Osijek</izvorni_sadrzaj>
    <derivirana_varijabla naziv="DomainObject.Predmet.ProtustrankaFormatedWithAdress_1"> MEDIUM IT j.d.o.o. za informatičke i ostale usluge, Vijenac Gorana Zobundžije 16, 31000 Osijek</derivirana_varijabla>
  </DomainObject.Predmet.ProtustrankaFormatedWithAdress>
  <DomainObject.Predmet.ProtustrankaFormatedWithAdressOIB>
    <izvorni_sadrzaj> MEDIUM IT j.d.o.o. za informatičke i ostale usluge, OIB 48682424123, Vijenac Gorana Zobundžije 16, 31000 Osijek</izvorni_sadrzaj>
    <derivirana_varijabla naziv="DomainObject.Predmet.ProtustrankaFormatedWithAdressOIB_1"> MEDIUM IT j.d.o.o. za informatičke i ostale usluge, OIB 48682424123, Vijenac Gorana Zobundžije 16, 31000 Osijek</derivirana_varijabla>
  </DomainObject.Predmet.ProtustrankaFormatedWithAdressOIB>
  <DomainObject.Predmet.ProtustrankaWithAdress>
    <izvorni_sadrzaj>MEDIUM IT j.d.o.o. za informatičke i ostale usluge Vijenac Gorana Zobundžije 16, 31000 Osijek</izvorni_sadrzaj>
    <derivirana_varijabla naziv="DomainObject.Predmet.ProtustrankaWithAdress_1">MEDIUM IT j.d.o.o. za informatičke i ostale usluge Vijenac Gorana Zobundžije 16, 31000 Osijek</derivirana_varijabla>
  </DomainObject.Predmet.ProtustrankaWithAdress>
  <DomainObject.Predmet.ProtustrankaWithAdressOIB>
    <izvorni_sadrzaj>MEDIUM IT j.d.o.o. za informatičke i ostale usluge, OIB 48682424123, Vijenac Gorana Zobundžije 16, 31000 Osijek</izvorni_sadrzaj>
    <derivirana_varijabla naziv="DomainObject.Predmet.ProtustrankaWithAdressOIB_1">MEDIUM IT j.d.o.o. za informatičke i ostale usluge, OIB 48682424123, Vijenac Gorana Zobundžije 16, 31000 Osijek</derivirana_varijabla>
  </DomainObject.Predmet.ProtustrankaWithAdressOIB>
  <DomainObject.Predmet.ProtustrankaNazivFormated>
    <izvorni_sadrzaj>MEDIUM IT j.d.o.o. za informatičke i ostale usluge</izvorni_sadrzaj>
    <derivirana_varijabla naziv="DomainObject.Predmet.ProtustrankaNazivFormated_1">MEDIUM IT j.d.o.o. za informatičke i ostale usluge</derivirana_varijabla>
  </DomainObject.Predmet.ProtustrankaNazivFormated>
  <DomainObject.Predmet.ProtustrankaNazivFormatedOIB>
    <izvorni_sadrzaj>MEDIUM IT j.d.o.o. za informatičke i ostale usluge, OIB 48682424123</izvorni_sadrzaj>
    <derivirana_varijabla naziv="DomainObject.Predmet.ProtustrankaNazivFormatedOIB_1">MEDIUM IT j.d.o.o. za informatičke i ostale usluge, OIB 48682424123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MEDIUM IT j.d.o.o. za informatičke i ostale usluge</item>
    </izvorni_sadrzaj>
    <derivirana_varijabla naziv="DomainObject.Predmet.ProtuStrankaListFormated_1">
      <item>MEDIUM IT j.d.o.o. za informatičke i ostale usluge</item>
    </derivirana_varijabla>
  </DomainObject.Predmet.ProtuStrankaListFormated>
  <DomainObject.Predmet.ProtuStrankaListFormatedOIB>
    <izvorni_sadrzaj>
      <item>MEDIUM IT j.d.o.o. za informatičke i ostale usluge, OIB 48682424123</item>
    </izvorni_sadrzaj>
    <derivirana_varijabla naziv="DomainObject.Predmet.ProtuStrankaListFormatedOIB_1">
      <item>MEDIUM IT j.d.o.o. za informatičke i ostale usluge, OIB 48682424123</item>
    </derivirana_varijabla>
  </DomainObject.Predmet.ProtuStrankaListFormatedOIB>
  <DomainObject.Predmet.ProtuStrankaListFormatedWithAdress>
    <izvorni_sadrzaj>
      <item>MEDIUM IT j.d.o.o. za informatičke i ostale usluge, Vijenac Gorana Zobundžije 16, 31000 Osijek</item>
    </izvorni_sadrzaj>
    <derivirana_varijabla naziv="DomainObject.Predmet.ProtuStrankaListFormatedWithAdress_1">
      <item>MEDIUM IT j.d.o.o. za informatičke i ostale usluge, Vijenac Gorana Zobundžije 16, 31000 Osijek</item>
    </derivirana_varijabla>
  </DomainObject.Predmet.ProtuStrankaListFormatedWithAdress>
  <DomainObject.Predmet.ProtuStrankaListFormatedWithAdressOIB>
    <izvorni_sadrzaj>
      <item>MEDIUM IT j.d.o.o. za informatičke i ostale usluge, OIB 48682424123, Vijenac Gorana Zobundžije 16, 31000 Osijek</item>
    </izvorni_sadrzaj>
    <derivirana_varijabla naziv="DomainObject.Predmet.ProtuStrankaListFormatedWithAdressOIB_1">
      <item>MEDIUM IT j.d.o.o. za informatičke i ostale usluge, OIB 48682424123, Vijenac Gorana Zobundžije 16, 31000 Osijek</item>
    </derivirana_varijabla>
  </DomainObject.Predmet.ProtuStrankaListFormatedWithAdressOIB>
  <DomainObject.Predmet.ProtuStrankaListNazivFormated>
    <izvorni_sadrzaj>
      <item>MEDIUM IT j.d.o.o. za informatičke i ostale usluge</item>
    </izvorni_sadrzaj>
    <derivirana_varijabla naziv="DomainObject.Predmet.ProtuStrankaListNazivFormated_1">
      <item>MEDIUM IT j.d.o.o. za informatičke i ostale usluge</item>
    </derivirana_varijabla>
  </DomainObject.Predmet.ProtuStrankaListNazivFormated>
  <DomainObject.Predmet.ProtuStrankaListNazivFormatedOIB>
    <izvorni_sadrzaj>
      <item>MEDIUM IT j.d.o.o. za informatičke i ostale usluge, OIB 48682424123</item>
    </izvorni_sadrzaj>
    <derivirana_varijabla naziv="DomainObject.Predmet.ProtuStrankaListNazivFormatedOIB_1">
      <item>MEDIUM IT j.d.o.o. za informatičke i ostale usluge, OIB 48682424123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MEDIUM IT j.d.o.o. za informatičke i ostale usluge</izvorni_sadrzaj>
    <derivirana_varijabla naziv="DomainObject.Predmet.ProtustrankaIDrugi_1">MEDIUM IT j.d.o.o. za informatičke i ostale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MEDIUM IT j.d.o.o. za informatičke i ostale usluge, OIB 48682424123, Vijenac Gorana Zobundžije 16, 31000 Osijek</izvorni_sadrzaj>
    <derivirana_varijabla naziv="DomainObject.Predmet.ProtustrankaIDrugiAdressOIB_1">MEDIUM IT j.d.o.o. za informatičke i ostale usluge, OIB 48682424123, Vijenac Gorana Zobundžije 16,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MEDIUM IT j.d.o.o. za informatičke i ostale usluge</item>
    </izvorni_sadrzaj>
    <derivirana_varijabla naziv="DomainObject.Predmet.SudioniciListNaziv_1">
      <item>FINA RC OSIJEK</item>
      <item>MEDIUM IT j.d.o.o. za informatičke i ostale usluge</item>
    </derivirana_varijabla>
  </DomainObject.Predmet.SudioniciListNaziv>
  <DomainObject.Predmet.SudioniciListAdressOIB>
    <izvorni_sadrzaj>
      <item>FINA RC OSIJEK, OIB 85821130368</item>
      <item>MEDIUM IT j.d.o.o. za informatičke i ostale usluge, OIB 48682424123, Vijenac Gorana Zobundžije 16,31000 Osijek</item>
    </izvorni_sadrzaj>
    <derivirana_varijabla naziv="DomainObject.Predmet.SudioniciListAdressOIB_1">
      <item>FINA RC OSIJEK, OIB 85821130368</item>
      <item>MEDIUM IT j.d.o.o. za informatičke i ostale usluge, OIB 48682424123, Vijenac Gorana Zobundžije 16,31000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48682424123</item>
    </izvorni_sadrzaj>
    <derivirana_varijabla naziv="DomainObject.Predmet.SudioniciListNazivOIB_1">
      <item>, OIB 85821130368</item>
      <item>, OIB 48682424123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St-1053/2018-7</izvorni_sadrzaj>
    <derivirana_varijabla naziv="DomainObject.PredzadnjaOdlukaIzPredmeta.Oznaka_1">St-1053/2018-7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011B9-D01F-4166-8B6D-244F54DC47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842</properties:Words>
  <properties:Characters>4606</properties:Characters>
  <properties:Lines>134</properties:Lines>
  <properties:Paragraphs>41</properties:Paragraphs>
  <properties:TotalTime>728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2018-11-06T13:33:00Z</dcterms:modified>
  <cp:revision>800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(1053-18 ZK popis imovine i obveza (-9).docx)</vt:lpwstr>
  </prop:property>
  <prop:property name="CC_coloring" pid="4" fmtid="{D5CDD505-2E9C-101B-9397-08002B2CF9AE}">
    <vt:bool>true</vt:bool>
  </prop:property>
  <prop:property name="BrojStranica" pid="5" fmtid="{D5CDD505-2E9C-101B-9397-08002B2CF9AE}">
    <vt:i4>3</vt:i4>
  </prop:property>
</prop:Properties>
</file>