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a5f5" w14:paraId="d6ba5f5" w:rsidRDefault="00AE649C" w:rsidP="00E204B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204B8" w:rsidP="00E204B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204B8" w:rsidP="00E204B8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</w:pPr>
      <w:r>
        <w:t xml:space="preserve">                                        U  I M E  R E P U B L I K E  H R V A T S K E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jc w:val="center"/>
      </w:pPr>
      <w:r>
        <w:t>R J E Š E NJ E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ZADRUGA ZA PROIZVODNJU, TRGOVINU I USLUGE KANIĆ-PROMET, Đurđevac, Đure </w:t>
      </w:r>
      <w:proofErr w:type="spellStart"/>
      <w:r>
        <w:t>Basaričeka</w:t>
      </w:r>
      <w:proofErr w:type="spellEnd"/>
      <w:r>
        <w:t xml:space="preserve"> 7, OIB: 31616484958, dana 7. travnja 2016., </w:t>
      </w:r>
    </w:p>
    <w:p w:rsidRDefault="00E204B8" w:rsidP="00E204B8" w:rsidR="00E204B8">
      <w:pPr>
        <w:spacing w:after="0"/>
        <w:jc w:val="both"/>
      </w:pPr>
    </w:p>
    <w:p w:rsidRDefault="00E204B8" w:rsidP="00E204B8" w:rsidR="00E204B8">
      <w:pPr>
        <w:spacing w:after="0"/>
        <w:jc w:val="center"/>
      </w:pPr>
      <w:r>
        <w:t>r i j e š i o  j e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ZADRUGA ZA PROIZVODNJU, TRGOVINU I USLUGE KANIĆ-PROMET, Đurđevac, Đure </w:t>
      </w:r>
      <w:proofErr w:type="spellStart"/>
      <w:r>
        <w:t>Basaričeka</w:t>
      </w:r>
      <w:proofErr w:type="spellEnd"/>
      <w:r>
        <w:t xml:space="preserve"> 7, OIB: 31616484958, s danom 7. travnja 2016. u 14,15 sati.</w:t>
      </w:r>
    </w:p>
    <w:p w:rsidRDefault="00E204B8" w:rsidP="00E204B8" w:rsidR="00E204B8">
      <w:pPr>
        <w:spacing w:after="0"/>
        <w:ind w:hanging="705" w:left="1413"/>
        <w:jc w:val="both"/>
      </w:pPr>
    </w:p>
    <w:p w:rsidRDefault="00E204B8" w:rsidP="00E204B8" w:rsidR="00E204B8">
      <w:pPr>
        <w:spacing w:after="0"/>
        <w:ind w:hanging="708" w:left="1413"/>
        <w:jc w:val="both"/>
      </w:pPr>
      <w:r>
        <w:t>II</w:t>
      </w:r>
      <w:r>
        <w:tab/>
        <w:t xml:space="preserve">Zaključuje se stečajni postupak nad stečajnim dužnikom ZADRUGA ZA PROIZVODNJU, TRGOVINU I USLUGE KANIĆ-PROMET, Đurđevac, Đure </w:t>
      </w:r>
      <w:proofErr w:type="spellStart"/>
      <w:r>
        <w:t>Basaričeka</w:t>
      </w:r>
      <w:proofErr w:type="spellEnd"/>
      <w:r>
        <w:t xml:space="preserve"> 7, OIB: 31616484958.</w:t>
      </w:r>
    </w:p>
    <w:p w:rsidRDefault="00E204B8" w:rsidP="00E204B8" w:rsidR="00E204B8">
      <w:pPr>
        <w:spacing w:after="0"/>
        <w:ind w:hanging="708" w:left="1413"/>
        <w:jc w:val="both"/>
        <w:rPr>
          <w:szCs w:val="20"/>
        </w:rPr>
      </w:pPr>
    </w:p>
    <w:p w:rsidRDefault="00E204B8" w:rsidP="00E204B8" w:rsidR="00E204B8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E204B8" w:rsidP="00E204B8" w:rsidR="00E204B8">
      <w:pPr>
        <w:spacing w:after="0"/>
        <w:ind w:hanging="705" w:left="1410"/>
        <w:jc w:val="both"/>
      </w:pPr>
    </w:p>
    <w:p w:rsidRDefault="00E204B8" w:rsidP="00E204B8" w:rsidR="00E204B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E204B8" w:rsidP="00E204B8" w:rsidR="00E204B8">
      <w:pPr>
        <w:spacing w:after="0"/>
        <w:jc w:val="both"/>
      </w:pPr>
    </w:p>
    <w:p w:rsidRDefault="00E204B8" w:rsidP="00E204B8" w:rsidR="00E204B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ZADRUGA ZA PROIZVODNJU, TRGOVINU I USLUGE KANIĆ-PROMET, Đurđevac, Đure </w:t>
      </w:r>
      <w:proofErr w:type="spellStart"/>
      <w:r>
        <w:t>Basaričeka</w:t>
      </w:r>
      <w:proofErr w:type="spellEnd"/>
      <w:r>
        <w:t xml:space="preserve"> 7, OIB: 31616484958, bit će brisan iz sudskog registra.</w:t>
      </w: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  <w:jc w:val="center"/>
      </w:pPr>
      <w:r>
        <w:t>Obrazloženje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jc w:val="both"/>
      </w:pPr>
      <w:r>
        <w:tab/>
        <w:t xml:space="preserve">Predlagatelj Financijska agencija Regionalni centar Zagreb, Podružnica Varaždin je dana 18.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  <w:jc w:val="center"/>
      </w:pPr>
      <w:r>
        <w:t>U Varaždinu 7. travnja 2016.</w:t>
      </w:r>
    </w:p>
    <w:p w:rsidRDefault="00E204B8" w:rsidP="00E204B8" w:rsidR="00E204B8">
      <w:pPr>
        <w:spacing w:after="0"/>
        <w:jc w:val="center"/>
      </w:pPr>
    </w:p>
    <w:p w:rsidRDefault="00E204B8" w:rsidP="00E204B8" w:rsidR="00E204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E204B8" w:rsidP="00E204B8" w:rsidR="00E204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Levanić-Škerbić,v.r.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204B8" w:rsidP="00E204B8" w:rsidR="00E204B8">
      <w:pPr>
        <w:spacing w:after="0"/>
        <w:ind w:firstLine="708"/>
      </w:pPr>
      <w:r>
        <w:t>Uputa o pravnom lijeku:</w:t>
      </w:r>
    </w:p>
    <w:p w:rsidRDefault="00E204B8" w:rsidP="00E204B8" w:rsidR="00E204B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E204B8" w:rsidP="00E204B8" w:rsidR="00E204B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</w:pPr>
    </w:p>
    <w:p w:rsidRDefault="00E204B8" w:rsidP="00E204B8" w:rsidR="00E204B8">
      <w:pPr>
        <w:spacing w:after="0"/>
      </w:pPr>
      <w:r>
        <w:t>DNA:</w:t>
      </w:r>
    </w:p>
    <w:p w:rsidRDefault="00E204B8" w:rsidP="00E204B8" w:rsidR="00E204B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204B8" w:rsidP="00E204B8" w:rsidR="00E204B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 xml:space="preserve">Dužnik ZADRUGA ZA PROIZVODNJU, TRGOVINU I USLUGE KANIĆ-PROMET, Đurđevac, Đure </w:t>
      </w:r>
      <w:proofErr w:type="spellStart"/>
      <w:r>
        <w:t>Basaričeka</w:t>
      </w:r>
      <w:proofErr w:type="spellEnd"/>
      <w:r>
        <w:t xml:space="preserve"> 7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 xml:space="preserve">Osoba ovlaštena za zastupanje Zlatko </w:t>
      </w:r>
      <w:proofErr w:type="spellStart"/>
      <w:r>
        <w:t>Kanić</w:t>
      </w:r>
      <w:proofErr w:type="spellEnd"/>
      <w:r>
        <w:t xml:space="preserve"> iz Đurđevca, Đure </w:t>
      </w:r>
      <w:proofErr w:type="spellStart"/>
      <w:r>
        <w:t>Basaričeka</w:t>
      </w:r>
      <w:proofErr w:type="spellEnd"/>
      <w:r>
        <w:t xml:space="preserve"> 7</w:t>
      </w:r>
    </w:p>
    <w:p w:rsidRDefault="00E204B8" w:rsidP="00E204B8" w:rsidR="00E204B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>Ministarstvo financija, Porezna uprava, Područni ured Koprivnica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1.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>e- Oglasna ploča suda</w:t>
      </w:r>
    </w:p>
    <w:p w:rsidRDefault="00E204B8" w:rsidP="00E204B8" w:rsidR="00E204B8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CB0EA4" w:rsidP="00E204B8" w:rsidR="00CB0EA4">
      <w:pPr>
        <w:pStyle w:val="Naslovdokumenta"/>
        <w:spacing w:after="0"/>
      </w:pPr>
    </w:p>
    <w:p w:rsidRDefault="0071688E" w:rsidP="00E204B8" w:rsidR="0071688E">
      <w:pPr>
        <w:pStyle w:val="Poetniodjeljak"/>
        <w:spacing w:after="0"/>
      </w:pPr>
    </w:p>
    <w:p w:rsidRDefault="00A21F0D" w:rsidP="00E204B8" w:rsidR="00A21F0D">
      <w:pPr>
        <w:pStyle w:val="NormaleSPIS"/>
        <w:spacing w:after="0"/>
        <w:rPr>
          <w:noProof/>
        </w:rPr>
      </w:pPr>
    </w:p>
    <w:p w:rsidRDefault="00DA0242" w:rsidP="00E204B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4B8" w:rsidR="008333A9">
    <w:pPr>
      <w:pStyle w:val="Zaglavlje"/>
    </w:pPr>
    <w:r>
      <w:rPr>
        <w:rStyle w:val="PozadinaSvijetloCrvena"/>
        <w:shd w:fill="auto" w:color="auto" w:val="clear"/>
      </w:rPr>
      <w:t>Poslovni broj: 7 St-842/15-5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4B8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St-842/2015-5</izvorni_sadrzaj>
    <derivirana_varijabla naziv="DomainObject.Oznaka_1">St-842/2015-5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PROIZVODNJU, TRGOVINU I USLUGE KANIĆ - PROMET</izvorni_sadrzaj>
    <derivirana_varijabla naziv="DomainObject.Predmet.ProtustrankaFormated_1">  ZADRUGA ZA PROIZVODNJU, TRGOVINU I USLUGE KANIĆ - PROMET</derivirana_varijabla>
  </DomainObject.Predmet.ProtustrankaFormated>
  <DomainObject.Predmet.ProtustrankaFormatedOIB>
    <izvorni_sadrzaj>  ZADRUGA ZA PROIZVODNJU, TRGOVINU I USLUGE KANIĆ - PROMET, OIB 31616484958</izvorni_sadrzaj>
    <derivirana_varijabla naziv="DomainObject.Predmet.ProtustrankaFormatedOIB_1">  ZADRUGA ZA PROIZVODNJU, TRGOVINU I USLUGE KANIĆ - PROMET, OIB 31616484958</derivirana_varijabla>
  </DomainObject.Predmet.ProtustrankaFormatedOIB>
  <DomainObject.Predmet.ProtustrankaFormatedWithAdress>
    <izvorni_sadrzaj> ZADRUGA ZA PROIZVODNJU, TRGOVINU I USLUGE KANIĆ - PROMET, Đure Basaričeka 7, 48350 Đurđevac</izvorni_sadrzaj>
    <derivirana_varijabla naziv="DomainObject.Predmet.ProtustrankaFormatedWithAdress_1"> ZADRUGA ZA PROIZVODNJU, TRGOVINU I USLUGE KANIĆ - PROMET, Đure Basaričeka 7, 48350 Đurđevac</derivirana_varijabla>
  </DomainObject.Predmet.ProtustrankaFormatedWithAdress>
  <DomainObject.Predmet.ProtustrankaFormatedWithAdressOIB>
    <izvorni_sadrzaj> ZADRUGA ZA PROIZVODNJU, TRGOVINU I USLUGE KANIĆ - PROMET, OIB 31616484958, Đure Basaričeka 7, 48350 Đurđevac</izvorni_sadrzaj>
    <derivirana_varijabla naziv="DomainObject.Predmet.ProtustrankaFormatedWithAdressOIB_1"> ZADRUGA ZA PROIZVODNJU, TRGOVINU I USLUGE KANIĆ - PROMET, OIB 31616484958, Đure Basaričeka 7, 48350 Đurđevac</derivirana_varijabla>
  </DomainObject.Predmet.ProtustrankaFormatedWithAdressOIB>
  <DomainObject.Predmet.ProtustrankaWithAdress>
    <izvorni_sadrzaj>ZADRUGA ZA PROIZVODNJU, TRGOVINU I USLUGE KANIĆ - PROMET Đure Basaričeka 7, 48350 Đurđevac</izvorni_sadrzaj>
    <derivirana_varijabla naziv="DomainObject.Predmet.ProtustrankaWithAdress_1">ZADRUGA ZA PROIZVODNJU, TRGOVINU I USLUGE KANIĆ - PROMET Đure Basaričeka 7, 48350 Đurđevac</derivirana_varijabla>
  </DomainObject.Predmet.ProtustrankaWithAdress>
  <DomainObject.Predmet.ProtustrankaWithAdressOIB>
    <izvorni_sadrzaj>ZADRUGA ZA PROIZVODNJU, TRGOVINU I USLUGE KANIĆ - PROMET, OIB 31616484958, Đure Basaričeka 7, 48350 Đurđevac</izvorni_sadrzaj>
    <derivirana_varijabla naziv="DomainObject.Predmet.ProtustrankaWithAdressOIB_1">ZADRUGA ZA PROIZVODNJU, TRGOVINU I USLUGE KANIĆ - PROMET, OIB 31616484958, Đure Basaričeka 7, 48350 Đurđevac</derivirana_varijabla>
  </DomainObject.Predmet.ProtustrankaWithAdressOIB>
  <DomainObject.Predmet.ProtustrankaNazivFormated>
    <izvorni_sadrzaj>ZADRUGA ZA PROIZVODNJU, TRGOVINU I USLUGE KANIĆ - PROMET</izvorni_sadrzaj>
    <derivirana_varijabla naziv="DomainObject.Predmet.ProtustrankaNazivFormated_1">ZADRUGA ZA PROIZVODNJU, TRGOVINU I USLUGE KANIĆ - PROMET</derivirana_varijabla>
  </DomainObject.Predmet.ProtustrankaNazivFormated>
  <DomainObject.Predmet.ProtustrankaNazivFormatedOIB>
    <izvorni_sadrzaj>ZADRUGA ZA PROIZVODNJU, TRGOVINU I USLUGE KANIĆ - PROMET, OIB 31616484958</izvorni_sadrzaj>
    <derivirana_varijabla naziv="DomainObject.Predmet.ProtustrankaNazivFormatedOIB_1">ZADRUGA ZA PROIZVODNJU, TRGOVINU I USLUGE KANIĆ - PROMET, OIB 31616484958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76502.76</izvorni_sadrzaj>
    <derivirana_varijabla naziv="DomainObject.Predmet.TrenutnaVrijednost_1">76502.76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ZA PROIZVODNJU, TRGOVINU I USLUGE KANIĆ - PROMET</item>
    </izvorni_sadrzaj>
    <derivirana_varijabla naziv="DomainObject.Predmet.ProtuStrankaListFormated_1">
      <item>ZADRUGA ZA PROIZVODNJU, TRGOVINU I USLUGE KANIĆ - PROMET</item>
    </derivirana_varijabla>
  </DomainObject.Predmet.ProtuStrankaListFormated>
  <DomainObject.Predmet.ProtuStrankaListFormatedOIB>
    <izvorni_sadrzaj>
      <item>ZADRUGA ZA PROIZVODNJU, TRGOVINU I USLUGE KANIĆ - PROMET, OIB 31616484958</item>
    </izvorni_sadrzaj>
    <derivirana_varijabla naziv="DomainObject.Predmet.ProtuStrankaListFormatedOIB_1">
      <item>ZADRUGA ZA PROIZVODNJU, TRGOVINU I USLUGE KANIĆ - PROMET, OIB 31616484958</item>
    </derivirana_varijabla>
  </DomainObject.Predmet.ProtuStrankaListFormatedOIB>
  <DomainObject.Predmet.ProtuStrankaListFormatedWithAdress>
    <izvorni_sadrzaj>
      <item>ZADRUGA ZA PROIZVODNJU, TRGOVINU I USLUGE KANIĆ - PROMET, Đure Basaričeka 7, 48350 Đurđevac</item>
    </izvorni_sadrzaj>
    <derivirana_varijabla naziv="DomainObject.Predmet.ProtuStrankaListFormatedWithAdress_1">
      <item>ZADRUGA ZA PROIZVODNJU, TRGOVINU I USLUGE KANIĆ - PROMET, Đure Basaričeka 7, 48350 Đurđevac</item>
    </derivirana_varijabla>
  </DomainObject.Predmet.ProtuStrankaListFormatedWithAdress>
  <DomainObject.Predmet.ProtuStrankaListFormatedWithAdressOIB>
    <izvorni_sadrzaj>
      <item>ZADRUGA ZA PROIZVODNJU, TRGOVINU I USLUGE KANIĆ - PROMET, OIB 31616484958, Đure Basaričeka 7, 48350 Đurđevac</item>
    </izvorni_sadrzaj>
    <derivirana_varijabla naziv="DomainObject.Predmet.ProtuStrankaListFormatedWithAdressOIB_1">
      <item>ZADRUGA ZA PROIZVODNJU, TRGOVINU I USLUGE KANIĆ - PROMET, OIB 31616484958, Đure Basaričeka 7, 48350 Đurđevac</item>
    </derivirana_varijabla>
  </DomainObject.Predmet.ProtuStrankaListFormatedWithAdressOIB>
  <DomainObject.Predmet.ProtuStrankaListNazivFormated>
    <izvorni_sadrzaj>
      <item>ZADRUGA ZA PROIZVODNJU, TRGOVINU I USLUGE KANIĆ - PROMET</item>
    </izvorni_sadrzaj>
    <derivirana_varijabla naziv="DomainObject.Predmet.ProtuStrankaListNazivFormated_1">
      <item>ZADRUGA ZA PROIZVODNJU, TRGOVINU I USLUGE KANIĆ - PROMET</item>
    </derivirana_varijabla>
  </DomainObject.Predmet.ProtuStrankaListNazivFormated>
  <DomainObject.Predmet.ProtuStrankaListNazivFormatedOIB>
    <izvorni_sadrzaj>
      <item>ZADRUGA ZA PROIZVODNJU, TRGOVINU I USLUGE KANIĆ - PROMET, OIB 31616484958</item>
    </izvorni_sadrzaj>
    <derivirana_varijabla naziv="DomainObject.Predmet.ProtuStrankaListNazivFormatedOIB_1">
      <item>ZADRUGA ZA PROIZVODNJU, TRGOVINU I USLUGE KANIĆ - PROMET, OIB 31616484958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St-842/2015-5</izvorni_sadrzaj>
    <derivirana_varijabla naziv="DomainObject.PoslovniBrojDokumenta_1">St-842/2015-5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ZA PROIZVODNJU, TRGOVINU I USLUGE KANIĆ - PROMET</izvorni_sadrzaj>
    <derivirana_varijabla naziv="DomainObject.Predmet.ProtustrankaIDrugi_1">ZADRUGA ZA PROIZVODNJU, TRGOVINU I USLUGE KANIĆ - PROMET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ZA PROIZVODNJU, TRGOVINU I USLUGE KANIĆ - PROMET, OIB 31616484958, Đure Basaričeka 7, 48350 Đurđevac</izvorni_sadrzaj>
    <derivirana_varijabla naziv="DomainObject.Predmet.ProtustrankaIDrugiAdressOIB_1">ZADRUGA ZA PROIZVODNJU, TRGOVINU I USLUGE KANIĆ - PROMET, OIB 31616484958,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ZA PROIZVODNJU, TRGOVINU I USLUGE KANIĆ - PROMET</item>
      <item>e-Oglasna ploča</item>
      <item>Sudski registar</item>
    </izvorni_sadrzaj>
    <derivirana_varijabla naziv="DomainObject.Predmet.SudioniciListNaziv_1">
      <item>Financijska agencija</item>
      <item>ZADRUGA ZA PROIZVODNJU, TRGOVINU I USLUGE KANIĆ - PROMET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ZA PROIZVODNJU, TRGOVINU I USLUGE KANIĆ - PROMET, OIB 31616484958, Đure Basaričeka 7,48350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ZA PROIZVODNJU, TRGOVINU I USLUGE KANIĆ - PROMET, OIB 31616484958, Đure Basaričeka 7,48350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1CF89-77E2-44CF-A7D4-AF6AF00CF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2962</properties:Characters>
  <properties:Lines>86</properties:Lines>
  <properties:Paragraphs>31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2016-04-07T12:10:00Z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