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7a6a" w14:paraId="e2b7a6a" w:rsidRDefault="007F1AE3" w:rsidP="007F1AE3" w:rsidR="007F1AE3">
      <w:pPr>
        <w:pStyle w:val="Zaglavlje"/>
        <w:jc w:val="center"/>
        <w15:collapsed w:val="false"/>
      </w:pPr>
      <w:r>
        <w:tab/>
      </w:r>
      <w:r>
        <w:tab/>
        <w:t>13 St-1632/2017-3</w:t>
      </w:r>
    </w:p>
    <w:p w:rsidRDefault="007F1AE3" w:rsidP="007F1AE3" w:rsidR="007F1AE3"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1AE3" w:rsidP="007F1AE3" w:rsidR="007F1AE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F1AE3" w:rsidP="007F1AE3" w:rsidR="007F1AE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7F1AE3" w:rsidP="007F1AE3" w:rsidR="007F1AE3" w:rsidRPr="00F2165F">
      <w:pPr>
        <w:ind w:hanging="720" w:left="360"/>
        <w:rPr>
          <w:sz w:val="22"/>
          <w:szCs w:val="22"/>
        </w:rPr>
      </w:pPr>
    </w:p>
    <w:p w:rsidRDefault="007F1AE3" w:rsidP="007F1AE3" w:rsidR="007F1AE3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AUTO PLUS jednostavno društvo s ograničenom odgovornošću za trgovinu i usluge, Vukovar (Grad Vukovar), Dvanaest redarstvenika 12, MBS: 030180129, OIB: 48468578137, temeljem članka 430. Stečajnog zakona ( „Narodne novine“ 71/15), dana 05. prosinca 2017. godine, objavljuje sljedeći</w:t>
      </w:r>
    </w:p>
    <w:p w:rsidRDefault="007F1AE3" w:rsidP="007F1AE3" w:rsidR="007F1AE3">
      <w:pPr>
        <w:jc w:val="both"/>
      </w:pPr>
    </w:p>
    <w:p w:rsidRDefault="007F1AE3" w:rsidP="007F1AE3" w:rsidR="007F1AE3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F1AE3" w:rsidP="007F1AE3" w:rsidR="007F1AE3">
      <w:pPr>
        <w:jc w:val="both"/>
        <w:rPr>
          <w:bCs/>
        </w:rPr>
      </w:pPr>
    </w:p>
    <w:p w:rsidRDefault="007F1AE3" w:rsidP="007F1AE3" w:rsidR="007F1AE3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>AUTO PLUS jednostavno društvo s ograničenom odgovornošću za trgovinu i usluge, Vukovar (Grad Vukovar), Dvanaest redarstvenika 12, MBS: 030180129, OIB: 48468578137, iznosi 36.985,77 kn.</w:t>
      </w:r>
    </w:p>
    <w:p w:rsidRDefault="007F1AE3" w:rsidP="007F1AE3" w:rsidR="007F1AE3">
      <w:pPr>
        <w:ind w:left="708"/>
        <w:jc w:val="both"/>
      </w:pPr>
      <w:r>
        <w:t xml:space="preserve">II Poziva se osoba ovlaštena za zastupanje dužnika DAMJAN DRAGOSAVAC, Vukovar, Dvanaest redarstvenika 12, OIB : 38875440722,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F1AE3" w:rsidP="007F1AE3" w:rsidR="007F1AE3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HR05 272-1632-17 (članak 430 Stečajnog zakona u vezi s člankom 132. Stečajnog zakona Narodne novine broj 71/15).</w:t>
      </w:r>
    </w:p>
    <w:p w:rsidRDefault="007F1AE3" w:rsidP="007F1AE3" w:rsidR="007F1AE3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6D7622">
        <w:t xml:space="preserve"> </w:t>
      </w:r>
      <w:bookmarkStart w:name="_GoBack" w:id="0"/>
      <w:bookmarkEnd w:id="0"/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F1AE3" w:rsidP="007F1AE3" w:rsidR="007F1AE3">
      <w:pPr>
        <w:ind w:left="708"/>
        <w:jc w:val="both"/>
      </w:pPr>
    </w:p>
    <w:p w:rsidRDefault="007F1AE3" w:rsidP="007F1AE3" w:rsidR="007F1AE3">
      <w:pPr>
        <w:ind w:left="708"/>
        <w:jc w:val="center"/>
      </w:pPr>
      <w:r>
        <w:t>U Osijeku 05. prosinca 2017.g.</w:t>
      </w:r>
    </w:p>
    <w:p w:rsidRDefault="007F1AE3" w:rsidP="007F1AE3" w:rsidR="007F1AE3" w:rsidRPr="00F2165F">
      <w:pPr>
        <w:ind w:left="708"/>
        <w:jc w:val="center"/>
      </w:pPr>
    </w:p>
    <w:p w:rsidRDefault="007F1AE3" w:rsidP="007F1AE3" w:rsidR="007F1AE3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</w:t>
      </w:r>
      <w:r w:rsidRPr="00454056">
        <w:rPr>
          <w:bCs/>
        </w:rPr>
        <w:t>STEČAJNA SUTKINJA</w:t>
      </w:r>
    </w:p>
    <w:p w:rsidRDefault="007F1AE3" w:rsidP="007F1AE3" w:rsidR="007F1AE3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7F1AE3" w:rsidP="007F1AE3" w:rsidR="007F1AE3">
      <w:r>
        <w:t>DNA</w:t>
      </w:r>
    </w:p>
    <w:p w:rsidRDefault="007F1AE3" w:rsidP="007F1AE3" w:rsidR="007F1AE3">
      <w:pPr>
        <w:numPr>
          <w:ilvl w:val="0"/>
          <w:numId w:val="1"/>
        </w:numPr>
        <w:jc w:val="both"/>
      </w:pPr>
      <w:r>
        <w:t>e-oglasna ploča</w:t>
      </w:r>
    </w:p>
    <w:p w:rsidRDefault="007F1AE3" w:rsidP="007F1AE3" w:rsidR="007F1AE3">
      <w:pPr>
        <w:numPr>
          <w:ilvl w:val="0"/>
          <w:numId w:val="1"/>
        </w:numPr>
        <w:jc w:val="both"/>
      </w:pPr>
      <w:r>
        <w:t>oglasna ploča - zahtjev</w:t>
      </w:r>
    </w:p>
    <w:p w:rsidRDefault="007F1AE3" w:rsidP="007F1AE3" w:rsidR="007F1AE3">
      <w:pPr>
        <w:numPr>
          <w:ilvl w:val="0"/>
          <w:numId w:val="1"/>
        </w:numPr>
      </w:pPr>
      <w:r>
        <w:t>kal. 17/1</w:t>
      </w:r>
    </w:p>
    <w:sectPr w:rsidR="007F1A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38B5"/>
    <w:rsid w:val="004D3ED2"/>
    <w:rsid w:val="005B1BE2"/>
    <w:rsid w:val="006D7622"/>
    <w:rsid w:val="007A519F"/>
    <w:rsid w:val="007F1AE3"/>
    <w:rsid w:val="009C19E5"/>
    <w:rsid w:val="00B338B5"/>
    <w:rsid w:val="00BD302F"/>
    <w:rsid w:val="00C70C7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A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F1AE3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7F1AE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F1AE3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AE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A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A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6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7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A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F1AE3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7F1AE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F1AE3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AE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A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A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6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7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St-1632/2017</izvorni_sadrzaj>
    <derivirana_varijabla naziv="DomainObject.Predmet.OznakaBroj_1">St-1632/2017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PLUS jednostavno društvo s ograničenom odgovornošću za trgovinu i usluge</izvorni_sadrzaj>
    <derivirana_varijabla naziv="DomainObject.Predmet.ProtustrankaFormated_1">  AUTO PLUS jednostavno društvo s ograničenom odgovornošću za trgovinu i usluge</derivirana_varijabla>
  </DomainObject.Predmet.ProtustrankaFormated>
  <DomainObject.Predmet.ProtustrankaFormatedOIB>
    <izvorni_sadrzaj>  AUTO PLUS jednostavno društvo s ograničenom odgovornošću za trgovinu i usluge, OIB 48468578137</izvorni_sadrzaj>
    <derivirana_varijabla naziv="DomainObject.Predmet.ProtustrankaFormatedOIB_1">  AUTO PLUS jednostavno društvo s ograničenom odgovornošću za trgovinu i usluge, OIB 48468578137</derivirana_varijabla>
  </DomainObject.Predmet.ProtustrankaFormatedOIB>
  <DomainObject.Predmet.ProtustrankaFormatedWithAdress>
    <izvorni_sadrzaj> AUTO PLUS jednostavno društvo s ograničenom odgovornošću za trgovinu i usluge, Dvanaest redarstvenika 12, 32000 Vukovar</izvorni_sadrzaj>
    <derivirana_varijabla naziv="DomainObject.Predmet.ProtustrankaFormatedWithAdress_1"> AUTO PLUS jednostavno društvo s ograničenom odgovornošću za trgovinu i usluge, Dvanaest redarstvenika 12, 32000 Vukovar</derivirana_varijabla>
  </DomainObject.Predmet.ProtustrankaFormatedWithAdress>
  <DomainObject.Predmet.ProtustrankaFormatedWithAdressOIB>
    <izvorni_sadrzaj> AUTO PLUS jednostavno društvo s ograničenom odgovornošću za trgovinu i usluge, OIB 48468578137, Dvanaest redarstvenika 12, 32000 Vukovar</izvorni_sadrzaj>
    <derivirana_varijabla naziv="DomainObject.Predmet.ProtustrankaFormatedWithAdressOIB_1"> AUTO PLUS jednostavno društvo s ograničenom odgovornošću za trgovinu i usluge, OIB 48468578137, Dvanaest redarstvenika 12, 32000 Vukovar</derivirana_varijabla>
  </DomainObject.Predmet.ProtustrankaFormatedWithAdressOIB>
  <DomainObject.Predmet.ProtustrankaWithAdress>
    <izvorni_sadrzaj>AUTO PLUS jednostavno društvo s ograničenom odgovornošću za trgovinu i usluge Dvanaest redarstvenika 12, 32000 Vukovar</izvorni_sadrzaj>
    <derivirana_varijabla naziv="DomainObject.Predmet.ProtustrankaWithAdress_1">AUTO PLUS jednostavno društvo s ograničenom odgovornošću za trgovinu i usluge Dvanaest redarstvenika 12, 32000 Vukovar</derivirana_varijabla>
  </DomainObject.Predmet.ProtustrankaWithAdress>
  <DomainObject.Predmet.ProtustrankaWithAdressOIB>
    <izvorni_sadrzaj>AUTO PLUS jednostavno društvo s ograničenom odgovornošću za trgovinu i usluge, OIB 48468578137, Dvanaest redarstvenika 12, 32000 Vukovar</izvorni_sadrzaj>
    <derivirana_varijabla naziv="DomainObject.Predmet.ProtustrankaWithAdressOIB_1">AUTO PLUS jednostavno društvo s ograničenom odgovornošću za trgovinu i usluge, OIB 48468578137, Dvanaest redarstvenika 12, 32000 Vukovar</derivirana_varijabla>
  </DomainObject.Predmet.ProtustrankaWithAdressOIB>
  <DomainObject.Predmet.ProtustrankaNazivFormated>
    <izvorni_sadrzaj>AUTO PLUS jednostavno društvo s ograničenom odgovornošću za trgovinu i usluge</izvorni_sadrzaj>
    <derivirana_varijabla naziv="DomainObject.Predmet.ProtustrankaNazivFormated_1">AUTO PLUS jednostavno društvo s ograničenom odgovornošću za trgovinu i usluge</derivirana_varijabla>
  </DomainObject.Predmet.ProtustrankaNazivFormated>
  <DomainObject.Predmet.ProtustrankaNazivFormatedOIB>
    <izvorni_sadrzaj>AUTO PLUS jednostavno društvo s ograničenom odgovornošću za trgovinu i usluge, OIB 48468578137</izvorni_sadrzaj>
    <derivirana_varijabla naziv="DomainObject.Predmet.ProtustrankaNazivFormatedOIB_1">AUTO PLUS jednostavno društvo s ograničenom odgovornošću za trgovinu i usluge, OIB 48468578137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PLUS jednostavno društvo s ograničenom odgovornošću za trgovinu i usluge</item>
    </izvorni_sadrzaj>
    <derivirana_varijabla naziv="DomainObject.Predmet.ProtuStrankaListFormated_1">
      <item>AUTO PLUS jednostavno društvo s ograničenom odgovornošću za trgovinu i usluge</item>
    </derivirana_varijabla>
  </DomainObject.Predmet.ProtuStrankaListFormated>
  <DomainObject.Predmet.ProtuStrankaListFormatedOIB>
    <izvorni_sadrzaj>
      <item>AUTO PLUS jednostavno društvo s ograničenom odgovornošću za trgovinu i usluge, OIB 48468578137</item>
    </izvorni_sadrzaj>
    <derivirana_varijabla naziv="DomainObject.Predmet.ProtuStrankaListFormatedOIB_1">
      <item>AUTO PLUS jednostavno društvo s ograničenom odgovornošću za trgovinu i usluge, OIB 48468578137</item>
    </derivirana_varijabla>
  </DomainObject.Predmet.ProtuStrankaListFormatedOIB>
  <DomainObject.Predmet.ProtuStrankaListFormatedWithAdress>
    <izvorni_sadrzaj>
      <item>AUTO PLUS jednostavno društvo s ograničenom odgovornošću za trgovinu i usluge, Dvanaest redarstvenika 12, 32000 Vukovar</item>
    </izvorni_sadrzaj>
    <derivirana_varijabla naziv="DomainObject.Predmet.ProtuStrankaListFormatedWithAdress_1">
      <item>AUTO PLUS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AUTO PLUS jednostavno društvo s ograničenom odgovornošću za trgovinu i usluge, OIB 48468578137, Dvanaest redarstvenika 12, 32000 Vukovar</item>
    </izvorni_sadrzaj>
    <derivirana_varijabla naziv="DomainObject.Predmet.ProtuStrankaListFormatedWithAdressOIB_1">
      <item>AUTO PLUS jednostavno društvo s ograničenom odgovornošću za trgovinu i usluge, OIB 48468578137, Dvanaest redarstvenika 12, 32000 Vukovar</item>
    </derivirana_varijabla>
  </DomainObject.Predmet.ProtuStrankaListFormatedWithAdressOIB>
  <DomainObject.Predmet.ProtuStrankaListNazivFormated>
    <izvorni_sadrzaj>
      <item>AUTO PLUS jednostavno društvo s ograničenom odgovornošću za trgovinu i usluge</item>
    </izvorni_sadrzaj>
    <derivirana_varijabla naziv="DomainObject.Predmet.ProtuStrankaListNazivFormated_1">
      <item>AUTO PLUS jednostavno društvo s ograničenom odgovornošću za trgovinu i usluge</item>
    </derivirana_varijabla>
  </DomainObject.Predmet.ProtuStrankaListNazivFormated>
  <DomainObject.Predmet.ProtuStrankaListNazivFormatedOIB>
    <izvorni_sadrzaj>
      <item>AUTO PLUS jednostavno društvo s ograničenom odgovornošću za trgovinu i usluge, OIB 48468578137</item>
    </izvorni_sadrzaj>
    <derivirana_varijabla naziv="DomainObject.Predmet.ProtuStrankaListNazivFormatedOIB_1">
      <item>AUTO PLUS jednostavno društvo s ograničenom odgovornošću za trgovinu i usluge, OIB 48468578137</item>
    </derivirana_varijabla>
  </DomainObject.Predmet.ProtuStrankaListNazivFormatedOIB>
  <DomainObject.Predmet.OstaliListFormated>
    <izvorni_sadrzaj>
      <item>Damjan Dragosavac</item>
    </izvorni_sadrzaj>
    <derivirana_varijabla naziv="DomainObject.Predmet.OstaliListFormated_1">
      <item>Damjan Dragosavac</item>
    </derivirana_varijabla>
  </DomainObject.Predmet.OstaliListFormated>
  <DomainObject.Predmet.OstaliListFormatedOIB>
    <izvorni_sadrzaj>
      <item>Damjan Dragosavac, OIB 38875440722</item>
    </izvorni_sadrzaj>
    <derivirana_varijabla naziv="DomainObject.Predmet.OstaliListFormatedOIB_1">
      <item>Damjan Dragosavac, OIB 38875440722</item>
    </derivirana_varijabla>
  </DomainObject.Predmet.OstaliListFormatedOIB>
  <DomainObject.Predmet.OstaliListFormatedWithAdress>
    <izvorni_sadrzaj>
      <item>Damjan Dragosavac, Dvanaest Redarstvenika 12, 32000 Vukovar</item>
    </izvorni_sadrzaj>
    <derivirana_varijabla naziv="DomainObject.Predmet.OstaliListFormatedWithAdress_1">
      <item>Damjan Dragosavac, Dvanaest Redarstvenika 12, 32000 Vukovar</item>
    </derivirana_varijabla>
  </DomainObject.Predmet.OstaliListFormatedWithAdress>
  <DomainObject.Predmet.OstaliListFormatedWithAdressOIB>
    <izvorni_sadrzaj>
      <item>Damjan Dragosavac, OIB 38875440722, Dvanaest Redarstvenika 12, 32000 Vukovar</item>
    </izvorni_sadrzaj>
    <derivirana_varijabla naziv="DomainObject.Predmet.OstaliListFormatedWithAdressOIB_1">
      <item>Damjan Dragosavac, OIB 38875440722, Dvanaest Redarstvenika 12, 32000 Vukovar</item>
    </derivirana_varijabla>
  </DomainObject.Predmet.OstaliListFormatedWithAdressOIB>
  <DomainObject.Predmet.OstaliListNazivFormated>
    <izvorni_sadrzaj>
      <item>Damjan Dragosavac</item>
    </izvorni_sadrzaj>
    <derivirana_varijabla naziv="DomainObject.Predmet.OstaliListNazivFormated_1">
      <item>Damjan Dragosavac</item>
    </derivirana_varijabla>
  </DomainObject.Predmet.OstaliListNazivFormated>
  <DomainObject.Predmet.OstaliListNazivFormatedOIB>
    <izvorni_sadrzaj>
      <item>Damjan Dragosavac, OIB 38875440722</item>
    </izvorni_sadrzaj>
    <derivirana_varijabla naziv="DomainObject.Predmet.OstaliListNazivFormatedOIB_1">
      <item>Damjan Dragosavac, OIB 38875440722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PLUS jednostavno društvo s ograničenom odgovornošću za trgovinu i usluge</izvorni_sadrzaj>
    <derivirana_varijabla naziv="DomainObject.Predmet.ProtustrankaIDrugi_1">AUTO 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PLUS jednostavno društvo s ograničenom odgovornošću za trgovinu i usluge, OIB 48468578137, Dvanaest redarstvenika 12, 32000 Vukovar</izvorni_sadrzaj>
    <derivirana_varijabla naziv="DomainObject.Predmet.ProtustrankaIDrugiAdressOIB_1">AUTO PLUS jednostavno društvo s ograničenom odgovornošću za trgovinu i usluge, OIB 48468578137,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PLUS jednostavno društvo s ograničenom odgovornošću za trgovinu i usluge</item>
      <item>Damjan Dragosavac</item>
    </izvorni_sadrzaj>
    <derivirana_varijabla naziv="DomainObject.Predmet.SudioniciListNaziv_1">
      <item>FINA RC OSIJEK</item>
      <item>AUTO PLUS jednostavno društvo s ograničenom odgovornošću za trgovinu i usluge</item>
      <item>Damjan Dragosavac</item>
    </derivirana_varijabla>
  </DomainObject.Predmet.SudioniciListNaziv>
  <DomainObject.Predmet.SudioniciListAdressOIB>
    <izvorni_sadrzaj>
      <item>FINA RC OSIJEK, OIB 85821130368</item>
      <item>AUTO PLUS jednostavno društvo s ograničenom odgovornošću za trgovinu i usluge, OIB 48468578137, Dvanaest redarstvenika 12,32000 Vukovar</item>
      <item>Damjan Dragosavac, OIB 38875440722, Dvanaest Redarstvenika 12,32000 Vukovar</item>
    </izvorni_sadrzaj>
    <derivirana_varijabla naziv="DomainObject.Predmet.SudioniciListAdressOIB_1">
      <item>FINA RC OSIJEK, OIB 85821130368</item>
      <item>AUTO PLUS jednostavno društvo s ograničenom odgovornošću za trgovinu i usluge, OIB 48468578137, Dvanaest redarstvenika 12,32000 Vukovar</item>
      <item>Damjan Dragosavac, OIB 38875440722,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48468578137</item>
      <item>, OIB 38875440722</item>
    </izvorni_sadrzaj>
    <derivirana_varijabla naziv="DomainObject.Predmet.SudioniciListNazivOIB_1">
      <item>, OIB 85821130368</item>
      <item>, OIB 48468578137</item>
      <item>, OIB 38875440722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2059</properties:Characters>
  <properties:Lines>47</properties:Lines>
  <properties:Paragraphs>16</properties:Paragraphs>
  <properties:TotalTime>0</properties:TotalTime>
  <properties:ScaleCrop>false</properties:ScaleCrop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2017-12-04T07:49:00Z</dcterms:created>
  <dc:creator>Snježana Markotić Jurić</dc:creator>
  <dc:description/>
  <cp:keywords/>
  <cp:lastModifiedBy>Snježana Markotić Jurić</cp:lastModifiedBy>
  <cp:lastPrinted>2017-12-05T08:33:00Z</cp:lastPrinted>
  <dcterms:modified xmlns:xsi="http://www.w3.org/2001/XMLSchema-instance" xsi:type="dcterms:W3CDTF">2017-12-05T08:33:00Z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