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9667f4" w14:paraId="89667f4" w:rsidRDefault="00702487" w:rsidP="00AA0F69" w:rsidR="00FF1CCD" w:rsidRPr="00EC155B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655B39">
        <w:rPr>
          <w:rFonts w:hAnsi="Times New Roman" w:ascii="Times New Roman"/>
          <w:b/>
          <w:sz w:val="28"/>
        </w:rPr>
        <w:t xml:space="preserve">Obrazac </w:t>
      </w:r>
      <w:r w:rsidRPr="003726DD">
        <w:rPr>
          <w:rFonts w:hAnsi="Times New Roman" w:ascii="Times New Roman"/>
          <w:b/>
          <w:sz w:val="28"/>
        </w:rPr>
        <w:t>19.</w:t>
      </w:r>
    </w:p>
    <w:p w:rsidRDefault="00702487" w:rsidP="00702487" w:rsidR="00702487" w:rsidRPr="00965663">
      <w:pPr>
        <w:jc w:val="both"/>
        <w:rPr>
          <w:rFonts w:hAnsi="Times New Roman" w:ascii="Times New Roman"/>
          <w:b/>
          <w:sz w:val="24"/>
        </w:rPr>
      </w:pPr>
      <w:r w:rsidRPr="00BC2DB2">
        <w:rPr>
          <w:rFonts w:hAnsi="Times New Roman" w:ascii="Times New Roman"/>
          <w:sz w:val="24"/>
          <w:szCs w:val="24"/>
          <w:lang w:val="pl-PL"/>
        </w:rPr>
        <w:t>Nadle</w:t>
      </w:r>
      <w:r w:rsidRPr="00655B39">
        <w:rPr>
          <w:rFonts w:hAnsi="Times New Roman" w:ascii="Times New Roman"/>
          <w:sz w:val="24"/>
        </w:rPr>
        <w:t>ž</w:t>
      </w:r>
      <w:r w:rsidRPr="00BC2DB2">
        <w:rPr>
          <w:rFonts w:hAnsi="Times New Roman" w:ascii="Times New Roman"/>
          <w:sz w:val="24"/>
          <w:szCs w:val="24"/>
          <w:lang w:val="pl-PL"/>
        </w:rPr>
        <w:t>ni</w:t>
      </w:r>
      <w:r w:rsidRPr="00655B39">
        <w:rPr>
          <w:rFonts w:hAnsi="Times New Roman" w:ascii="Times New Roman"/>
          <w:sz w:val="24"/>
        </w:rPr>
        <w:t xml:space="preserve"> </w:t>
      </w:r>
      <w:r w:rsidR="00965663">
        <w:rPr>
          <w:rFonts w:hAnsi="Times New Roman" w:ascii="Times New Roman"/>
          <w:sz w:val="24"/>
          <w:szCs w:val="24"/>
          <w:lang w:val="pl-PL"/>
        </w:rPr>
        <w:t>t</w:t>
      </w:r>
      <w:r w:rsidRPr="00BC2DB2">
        <w:rPr>
          <w:rFonts w:hAnsi="Times New Roman" w:ascii="Times New Roman"/>
          <w:sz w:val="24"/>
          <w:szCs w:val="24"/>
          <w:lang w:val="pl-PL"/>
        </w:rPr>
        <w:t>rgova</w:t>
      </w:r>
      <w:r w:rsidRPr="00655B39">
        <w:rPr>
          <w:rFonts w:hAnsi="Times New Roman" w:ascii="Times New Roman"/>
          <w:sz w:val="24"/>
        </w:rPr>
        <w:t>č</w:t>
      </w:r>
      <w:r w:rsidRPr="00BC2DB2">
        <w:rPr>
          <w:rFonts w:hAnsi="Times New Roman" w:ascii="Times New Roman"/>
          <w:sz w:val="24"/>
          <w:szCs w:val="24"/>
          <w:lang w:val="pl-PL"/>
        </w:rPr>
        <w:t>ki</w:t>
      </w:r>
      <w:r w:rsidRPr="00655B39">
        <w:rPr>
          <w:rFonts w:hAnsi="Times New Roman" w:ascii="Times New Roman"/>
          <w:sz w:val="24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sud</w:t>
      </w:r>
      <w:r w:rsidR="00965663">
        <w:rPr>
          <w:rFonts w:hAnsi="Times New Roman" w:ascii="Times New Roman"/>
          <w:sz w:val="24"/>
          <w:szCs w:val="24"/>
          <w:lang w:val="pl-PL"/>
        </w:rPr>
        <w:t xml:space="preserve">: </w:t>
      </w:r>
      <w:r w:rsidR="00965663" w:rsidRPr="00965663">
        <w:rPr>
          <w:rFonts w:hAnsi="Times New Roman" w:ascii="Times New Roman"/>
          <w:b/>
          <w:sz w:val="24"/>
          <w:szCs w:val="24"/>
          <w:lang w:val="pl-PL"/>
        </w:rPr>
        <w:t>Trgovački sud</w:t>
      </w:r>
      <w:r w:rsidR="00965663" w:rsidRPr="00965663">
        <w:rPr>
          <w:rFonts w:hAnsi="Times New Roman" w:ascii="Times New Roman"/>
          <w:b/>
          <w:sz w:val="24"/>
        </w:rPr>
        <w:t xml:space="preserve"> u Zagrebu</w:t>
      </w:r>
    </w:p>
    <w:p w:rsidRDefault="00702487" w:rsidP="00702487" w:rsidR="00702487" w:rsidRPr="00BC2DB2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BC2DB2">
        <w:rPr>
          <w:rFonts w:hAnsi="Times New Roman" w:ascii="Times New Roman"/>
          <w:sz w:val="24"/>
          <w:szCs w:val="24"/>
          <w:lang w:val="pl-PL"/>
        </w:rPr>
        <w:t>Poslovni bro</w:t>
      </w:r>
      <w:r w:rsidR="00965663">
        <w:rPr>
          <w:rFonts w:hAnsi="Times New Roman" w:ascii="Times New Roman"/>
          <w:sz w:val="24"/>
          <w:szCs w:val="24"/>
          <w:lang w:val="pl-PL"/>
        </w:rPr>
        <w:t xml:space="preserve">j spisa: </w:t>
      </w:r>
      <w:r w:rsidR="00C1665A">
        <w:rPr>
          <w:rFonts w:hAnsi="Times New Roman" w:ascii="Times New Roman"/>
          <w:b/>
          <w:sz w:val="24"/>
          <w:szCs w:val="24"/>
          <w:lang w:val="pl-PL"/>
        </w:rPr>
        <w:t>3</w:t>
      </w:r>
      <w:r w:rsidR="00064AAF">
        <w:rPr>
          <w:rFonts w:hAnsi="Times New Roman" w:ascii="Times New Roman"/>
          <w:b/>
          <w:sz w:val="24"/>
          <w:szCs w:val="24"/>
          <w:lang w:val="pl-PL"/>
        </w:rPr>
        <w:t>.</w:t>
      </w:r>
      <w:r w:rsidR="003F58B5">
        <w:rPr>
          <w:rFonts w:hAnsi="Times New Roman" w:ascii="Times New Roman"/>
          <w:b/>
          <w:sz w:val="24"/>
          <w:szCs w:val="24"/>
          <w:lang w:val="pl-PL"/>
        </w:rPr>
        <w:t xml:space="preserve"> </w:t>
      </w:r>
      <w:r w:rsidR="00064AAF">
        <w:rPr>
          <w:rFonts w:hAnsi="Times New Roman" w:ascii="Times New Roman"/>
          <w:b/>
          <w:sz w:val="24"/>
          <w:szCs w:val="24"/>
          <w:lang w:val="pl-PL"/>
        </w:rPr>
        <w:t>St-</w:t>
      </w:r>
      <w:r w:rsidR="00C1665A">
        <w:rPr>
          <w:rFonts w:hAnsi="Times New Roman" w:ascii="Times New Roman"/>
          <w:b/>
          <w:sz w:val="24"/>
          <w:szCs w:val="24"/>
          <w:lang w:val="pl-PL"/>
        </w:rPr>
        <w:t>2819/17</w:t>
      </w:r>
    </w:p>
    <w:p w:rsidRDefault="00702487" w:rsidP="00FF1CCD" w:rsidR="00585411">
      <w:pPr>
        <w:rPr>
          <w:rFonts w:hAnsi="Times New Roman" w:ascii="Times New Roman"/>
          <w:sz w:val="24"/>
          <w:szCs w:val="24"/>
          <w:lang w:val="pl-PL"/>
        </w:rPr>
      </w:pPr>
      <w:r w:rsidRPr="00BC2DB2">
        <w:rPr>
          <w:rFonts w:hAnsi="Times New Roman" w:ascii="Times New Roman"/>
          <w:sz w:val="24"/>
          <w:szCs w:val="24"/>
          <w:lang w:val="pl-PL"/>
        </w:rPr>
        <w:t>Dužnik (ime i prezime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/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A37FBF">
        <w:rPr>
          <w:rFonts w:hAnsi="Times New Roman" w:ascii="Times New Roman"/>
          <w:sz w:val="24"/>
          <w:szCs w:val="24"/>
          <w:lang w:val="pl-PL"/>
        </w:rPr>
        <w:t>tvrtka</w:t>
      </w:r>
      <w:r w:rsidRPr="002903A7">
        <w:rPr>
          <w:rFonts w:hAnsi="Times New Roman" w:ascii="Times New Roman"/>
          <w:sz w:val="24"/>
          <w:szCs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 xml:space="preserve">ili </w:t>
      </w:r>
      <w:r w:rsidRPr="00BC2DB2">
        <w:rPr>
          <w:rFonts w:hAnsi="Times New Roman" w:ascii="Times New Roman"/>
          <w:sz w:val="24"/>
          <w:szCs w:val="24"/>
          <w:lang w:val="pl-PL"/>
        </w:rPr>
        <w:t>naziv, OIB, adresa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/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965663">
        <w:rPr>
          <w:rFonts w:hAnsi="Times New Roman" w:ascii="Times New Roman"/>
          <w:sz w:val="24"/>
          <w:szCs w:val="24"/>
          <w:lang w:val="pl-PL"/>
        </w:rPr>
        <w:t xml:space="preserve">sjedište): </w:t>
      </w:r>
      <w:r w:rsidR="00C1665A">
        <w:rPr>
          <w:rFonts w:hAnsi="Times New Roman" w:ascii="Times New Roman"/>
          <w:b/>
          <w:sz w:val="24"/>
          <w:szCs w:val="24"/>
          <w:lang w:val="pl-PL"/>
        </w:rPr>
        <w:t xml:space="preserve">INFINITUM USLUGE </w:t>
      </w:r>
      <w:r w:rsidR="00965663" w:rsidRPr="00490858">
        <w:rPr>
          <w:rFonts w:hAnsi="Times New Roman" w:ascii="Times New Roman"/>
          <w:b/>
          <w:sz w:val="24"/>
          <w:szCs w:val="24"/>
          <w:lang w:val="pl-PL"/>
        </w:rPr>
        <w:t>d.o.o.,</w:t>
      </w:r>
      <w:r w:rsidR="00965663"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C1665A" w:rsidP="00173A71" w:rsidR="00173A71" w:rsidRPr="00173A71">
      <w:pPr>
        <w:spacing w:lineRule="auto" w:line="276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  <w:lang w:val="pl-PL"/>
        </w:rPr>
        <w:t>OIB:</w:t>
      </w:r>
      <w:r w:rsidRPr="00C1665A">
        <w:rPr>
          <w:rFonts w:eastAsia="Times New Roman" w:hAnsi="Cambria" w:ascii="Cambria"/>
          <w:b/>
          <w:sz w:val="24"/>
          <w:szCs w:val="24"/>
          <w:lang w:eastAsia="ar-SA"/>
        </w:rPr>
        <w:t xml:space="preserve"> </w:t>
      </w:r>
      <w:r w:rsidRPr="00C1665A">
        <w:rPr>
          <w:rFonts w:hAnsi="Times New Roman" w:ascii="Times New Roman"/>
          <w:b/>
          <w:sz w:val="24"/>
          <w:szCs w:val="24"/>
        </w:rPr>
        <w:t>685578627732</w:t>
      </w:r>
      <w:r w:rsidR="00C201A0">
        <w:rPr>
          <w:rFonts w:hAnsi="Times New Roman" w:ascii="Times New Roman"/>
          <w:b/>
          <w:sz w:val="24"/>
          <w:szCs w:val="24"/>
          <w:lang w:val="pl-PL"/>
        </w:rPr>
        <w:t xml:space="preserve">, Zagreb, </w:t>
      </w:r>
      <w:r w:rsidRPr="00C1665A">
        <w:rPr>
          <w:rFonts w:hAnsi="Times New Roman" w:ascii="Times New Roman"/>
          <w:b/>
          <w:sz w:val="24"/>
          <w:szCs w:val="24"/>
        </w:rPr>
        <w:t xml:space="preserve">Gradišćanska 36 </w:t>
      </w:r>
    </w:p>
    <w:p w:rsidRDefault="00702487" w:rsidP="00B40C01" w:rsidR="00585411" w:rsidRPr="00B40C01">
      <w:pPr>
        <w:spacing w:lineRule="auto" w:line="276"/>
        <w:jc w:val="center"/>
        <w:rPr>
          <w:rFonts w:hAnsi="Times New Roman" w:ascii="Times New Roman"/>
          <w:b/>
          <w:sz w:val="24"/>
          <w:szCs w:val="24"/>
          <w:lang w:val="pl-PL"/>
        </w:rPr>
      </w:pPr>
      <w:r w:rsidRPr="00B40BEB">
        <w:rPr>
          <w:rFonts w:hAnsi="Times New Roman" w:ascii="Times New Roman"/>
          <w:b/>
          <w:sz w:val="24"/>
          <w:szCs w:val="24"/>
          <w:lang w:val="pl-PL"/>
        </w:rPr>
        <w:t>TABLICA PRIJAVLJENIH TRAŽBINA, RAZLUČNIH I IZLUČNIH PRAVA</w:t>
      </w:r>
    </w:p>
    <w:p w:rsidRDefault="00AA0F69" w:rsidP="00B40C01" w:rsidR="00E30DD3" w:rsidRPr="00B40C01">
      <w:pPr>
        <w:pStyle w:val="Bezproreda"/>
        <w:numPr>
          <w:ilvl w:val="0"/>
          <w:numId w:val="1"/>
        </w:numPr>
        <w:jc w:val="center"/>
        <w:rPr>
          <w:rFonts w:hAnsi="Times New Roman" w:ascii="Times New Roman"/>
          <w:b/>
          <w:sz w:val="24"/>
          <w:szCs w:val="24"/>
        </w:rPr>
      </w:pPr>
      <w:r w:rsidRPr="00B40BEB">
        <w:rPr>
          <w:rFonts w:hAnsi="Times New Roman" w:ascii="Times New Roman"/>
          <w:b/>
          <w:sz w:val="24"/>
          <w:szCs w:val="24"/>
        </w:rPr>
        <w:t>TABLICA PRIJAVLJENIH TRAŽBINA</w:t>
      </w:r>
      <w:r>
        <w:rPr>
          <w:rFonts w:hAnsi="Times New Roman" w:ascii="Times New Roman"/>
          <w:b/>
          <w:sz w:val="24"/>
          <w:szCs w:val="24"/>
        </w:rPr>
        <w:t xml:space="preserve"> PRVI VIŠI ISPLATNI RED</w:t>
      </w:r>
    </w:p>
    <w:tbl>
      <w:tblPr>
        <w:tblpPr w:tblpY="1" w:tblpXSpec="center" w:vertAnchor="text" w:rightFromText="180" w:leftFromText="180"/>
        <w:tblOverlap w:val="never"/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1673"/>
        <w:gridCol w:w="2586"/>
        <w:gridCol w:w="1406"/>
        <w:gridCol w:w="1686"/>
        <w:gridCol w:w="1699"/>
        <w:gridCol w:w="1955"/>
        <w:gridCol w:w="1521"/>
        <w:gridCol w:w="1694"/>
      </w:tblGrid>
      <w:tr w:rsidTr="00E30DD3" w:rsidR="00421CC2" w:rsidRPr="00B40BEB">
        <w:trPr>
          <w:trHeight w:val="1620"/>
        </w:trPr>
        <w:tc>
          <w:tcPr>
            <w:tcW w:type="auto" w:w="0"/>
            <w:vAlign w:val="center"/>
          </w:tcPr>
          <w:p w:rsidRDefault="00AA0F69" w:rsidP="00E30DD3" w:rsidR="00AA0F69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Redni broj prijavljene tražbine</w:t>
            </w:r>
          </w:p>
        </w:tc>
        <w:tc>
          <w:tcPr>
            <w:tcW w:type="auto" w:w="0"/>
            <w:vAlign w:val="center"/>
          </w:tcPr>
          <w:p w:rsidRDefault="00AA0F69" w:rsidP="00E30DD3" w:rsidR="00AA0F69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Ime i prezime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tvrtka 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ili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naziv vjerovnika</w:t>
            </w:r>
          </w:p>
        </w:tc>
        <w:tc>
          <w:tcPr>
            <w:tcW w:type="auto" w:w="0"/>
            <w:vAlign w:val="center"/>
          </w:tcPr>
          <w:p w:rsidRDefault="00AA0F69" w:rsidP="00E30DD3" w:rsidR="00AA0F69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OIB vjerovnika </w:t>
            </w:r>
          </w:p>
        </w:tc>
        <w:tc>
          <w:tcPr>
            <w:tcW w:type="auto" w:w="0"/>
            <w:vAlign w:val="center"/>
          </w:tcPr>
          <w:p w:rsidRDefault="00AA0F69" w:rsidP="00E30DD3" w:rsidR="00AA0F69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Adresa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sjedište vjerovnika</w:t>
            </w:r>
          </w:p>
        </w:tc>
        <w:tc>
          <w:tcPr>
            <w:tcW w:type="auto" w:w="0"/>
            <w:vAlign w:val="center"/>
          </w:tcPr>
          <w:p w:rsidRDefault="00AA0F69" w:rsidP="00E30DD3" w:rsidR="00AA0F69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prijavljene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tražbine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 (kn)</w:t>
            </w:r>
            <w:r w:rsidRPr="00B40BEB">
              <w:rPr>
                <w:rStyle w:val="Referencafusnote"/>
                <w:rFonts w:hAnsi="Times New Roman" w:ascii="Times New Roman"/>
                <w:sz w:val="24"/>
                <w:szCs w:val="24"/>
              </w:rPr>
              <w:footnoteReference w:id="1"/>
            </w:r>
          </w:p>
        </w:tc>
        <w:tc>
          <w:tcPr>
            <w:tcW w:type="auto" w:w="0"/>
            <w:vAlign w:val="center"/>
          </w:tcPr>
          <w:p w:rsidRDefault="00AA0F69" w:rsidP="00E30DD3" w:rsidR="00AA0F69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Pravna osnova prijavljene tražbine</w:t>
            </w:r>
          </w:p>
        </w:tc>
        <w:tc>
          <w:tcPr>
            <w:tcW w:type="auto" w:w="0"/>
            <w:vAlign w:val="center"/>
          </w:tcPr>
          <w:p w:rsidRDefault="00AA0F69" w:rsidP="00E30DD3" w:rsidR="00AA0F69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priznate tražbine</w:t>
            </w:r>
          </w:p>
          <w:p w:rsidRDefault="00AA0F69" w:rsidP="00E30DD3" w:rsidR="00AA0F69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(kn)</w:t>
            </w:r>
          </w:p>
        </w:tc>
        <w:tc>
          <w:tcPr>
            <w:tcW w:type="auto" w:w="0"/>
            <w:vAlign w:val="center"/>
          </w:tcPr>
          <w:p w:rsidRDefault="00AA0F69" w:rsidP="00E30DD3" w:rsidR="00AA0F69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Pravna osnova priznate tražbine</w:t>
            </w:r>
          </w:p>
          <w:p w:rsidRDefault="00AA0F69" w:rsidP="00E30DD3" w:rsidR="00AA0F69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E30DD3" w:rsidR="00421CC2" w:rsidRPr="00B40BEB">
        <w:trPr>
          <w:trHeight w:val="975"/>
        </w:trPr>
        <w:tc>
          <w:tcPr>
            <w:tcW w:type="auto" w:w="0"/>
          </w:tcPr>
          <w:p w:rsidRDefault="00A1574E" w:rsidP="00E30DD3" w:rsidR="00A1574E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10</w:t>
            </w:r>
          </w:p>
        </w:tc>
        <w:tc>
          <w:tcPr>
            <w:tcW w:type="auto" w:w="0"/>
          </w:tcPr>
          <w:p w:rsidRDefault="00A1574E" w:rsidP="00E30DD3" w:rsidR="00E30DD3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Republika Hrvatska, Ministarstvo financija, Porezna uprava, zastupana po ŽDO Zagreb</w:t>
            </w:r>
          </w:p>
        </w:tc>
        <w:tc>
          <w:tcPr>
            <w:tcW w:type="auto" w:w="0"/>
          </w:tcPr>
          <w:p w:rsidRDefault="00A1574E" w:rsidP="00E30DD3" w:rsidR="00A1574E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18683136487</w:t>
            </w:r>
          </w:p>
        </w:tc>
        <w:tc>
          <w:tcPr>
            <w:tcW w:type="auto" w:w="0"/>
          </w:tcPr>
          <w:p w:rsidRDefault="00A1574E" w:rsidP="00E30DD3" w:rsidR="00A1574E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Zagreb, Savska cesta 41</w:t>
            </w:r>
          </w:p>
        </w:tc>
        <w:tc>
          <w:tcPr>
            <w:tcW w:type="auto" w:w="0"/>
          </w:tcPr>
          <w:p w:rsidRDefault="00A1574E" w:rsidP="00E30DD3" w:rsidR="00A1574E" w:rsidRPr="00965663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579.939,94</w:t>
            </w:r>
          </w:p>
        </w:tc>
        <w:tc>
          <w:tcPr>
            <w:tcW w:type="auto" w:w="0"/>
          </w:tcPr>
          <w:p w:rsidRDefault="00A1574E" w:rsidP="00E30DD3" w:rsidR="00A1574E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Izlist poreznih kartica</w:t>
            </w:r>
          </w:p>
        </w:tc>
        <w:tc>
          <w:tcPr>
            <w:tcW w:type="auto" w:w="0"/>
          </w:tcPr>
          <w:p w:rsidRDefault="008C5F0E" w:rsidP="00E30DD3" w:rsidR="00A1574E" w:rsidRPr="00965663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504.533,56</w:t>
            </w:r>
          </w:p>
        </w:tc>
        <w:tc>
          <w:tcPr>
            <w:tcW w:type="auto" w:w="0"/>
          </w:tcPr>
          <w:p w:rsidRDefault="00A1574E" w:rsidP="00E30DD3" w:rsidR="00A1574E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Porezi i doprinosi prema JOPPD obrascu</w:t>
            </w:r>
          </w:p>
        </w:tc>
      </w:tr>
      <w:tr w:rsidTr="00E30DD3" w:rsidR="00421CC2" w:rsidRPr="00B40BEB">
        <w:trPr>
          <w:trHeight w:val="140"/>
        </w:trPr>
        <w:tc>
          <w:tcPr>
            <w:tcW w:type="auto" w:w="0"/>
          </w:tcPr>
          <w:p w:rsidRDefault="00E30DD3" w:rsidP="00E30DD3" w:rsidR="00E30DD3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0/1</w:t>
            </w:r>
          </w:p>
        </w:tc>
        <w:tc>
          <w:tcPr>
            <w:tcW w:type="auto" w:w="0"/>
          </w:tcPr>
          <w:p w:rsidRDefault="00E30DD3" w:rsidP="00E30DD3" w:rsidR="00E30DD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Ana Krvić</w:t>
            </w:r>
          </w:p>
        </w:tc>
        <w:tc>
          <w:tcPr>
            <w:tcW w:type="auto" w:w="0"/>
          </w:tcPr>
          <w:p w:rsidRDefault="00C4041B" w:rsidP="00E30DD3" w:rsidR="00E30DD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C4041B">
              <w:rPr>
                <w:rFonts w:hAnsi="Times New Roman" w:ascii="Times New Roman"/>
                <w:sz w:val="20"/>
                <w:szCs w:val="20"/>
              </w:rPr>
              <w:t>41295014651</w:t>
            </w:r>
          </w:p>
        </w:tc>
        <w:tc>
          <w:tcPr>
            <w:tcW w:type="auto" w:w="0"/>
          </w:tcPr>
          <w:p w:rsidRDefault="00E30DD3" w:rsidP="00E30DD3" w:rsidR="00E30DD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Zagreb, Radnička cesta 55</w:t>
            </w:r>
          </w:p>
        </w:tc>
        <w:tc>
          <w:tcPr>
            <w:tcW w:type="auto" w:w="0"/>
          </w:tcPr>
          <w:p w:rsidRDefault="00E30DD3" w:rsidP="00E30DD3" w:rsidR="00E30DD3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Neto iznos plaća-41.149,68</w:t>
            </w:r>
          </w:p>
          <w:p w:rsidRDefault="00E30DD3" w:rsidP="00E30DD3" w:rsidR="00E30DD3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Doprinosi iz i na plaću-</w:t>
            </w:r>
            <w:r w:rsidR="00B40C01">
              <w:rPr>
                <w:rFonts w:hAnsi="Times New Roman" w:ascii="Times New Roman"/>
                <w:sz w:val="20"/>
                <w:szCs w:val="20"/>
              </w:rPr>
              <w:t>23.076,17</w:t>
            </w:r>
          </w:p>
          <w:p w:rsidRDefault="00B40C01" w:rsidP="00E30DD3" w:rsidR="00B40C01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Porez i prirez – 9.661,08</w:t>
            </w:r>
          </w:p>
          <w:p w:rsidRDefault="00E30DD3" w:rsidP="00E30DD3" w:rsidR="00E30DD3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Otpremnina</w:t>
            </w:r>
            <w:r w:rsidR="00B40C01">
              <w:rPr>
                <w:rFonts w:hAnsi="Times New Roman" w:ascii="Times New Roman"/>
                <w:sz w:val="20"/>
                <w:szCs w:val="20"/>
              </w:rPr>
              <w:t xml:space="preserve"> neto</w:t>
            </w:r>
            <w:r>
              <w:rPr>
                <w:rFonts w:hAnsi="Times New Roman" w:ascii="Times New Roman"/>
                <w:sz w:val="20"/>
                <w:szCs w:val="20"/>
              </w:rPr>
              <w:t>-</w:t>
            </w:r>
            <w:r w:rsidR="00B40C01">
              <w:rPr>
                <w:rFonts w:hAnsi="Times New Roman" w:ascii="Times New Roman"/>
                <w:sz w:val="20"/>
                <w:szCs w:val="20"/>
              </w:rPr>
              <w:t>127.584,80</w:t>
            </w:r>
          </w:p>
          <w:p w:rsidRDefault="00B40C01" w:rsidP="00E30DD3" w:rsidR="00B40C01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 xml:space="preserve">Doprinosi i porezi </w:t>
            </w:r>
            <w:r w:rsidR="00421CC2">
              <w:rPr>
                <w:rFonts w:hAnsi="Times New Roman" w:ascii="Times New Roman"/>
                <w:sz w:val="20"/>
                <w:szCs w:val="20"/>
              </w:rPr>
              <w:t>(otp.</w:t>
            </w:r>
            <w:r>
              <w:rPr>
                <w:rFonts w:hAnsi="Times New Roman" w:ascii="Times New Roman"/>
                <w:sz w:val="20"/>
                <w:szCs w:val="20"/>
              </w:rPr>
              <w:t>– 154.825,20</w:t>
            </w:r>
          </w:p>
          <w:p w:rsidRDefault="00173A71" w:rsidP="00E30DD3" w:rsidR="00173A71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Prijevoz- 720,00</w:t>
            </w:r>
          </w:p>
        </w:tc>
        <w:tc>
          <w:tcPr>
            <w:tcW w:type="auto" w:w="0"/>
          </w:tcPr>
          <w:p w:rsidRDefault="00E30DD3" w:rsidP="00E30DD3" w:rsidR="00E30DD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E30DD3">
              <w:rPr>
                <w:rFonts w:hAnsi="Times New Roman" w:ascii="Times New Roman"/>
                <w:sz w:val="20"/>
                <w:szCs w:val="20"/>
              </w:rPr>
              <w:t>Radni odnos  - čl. 139. Zakona o radu (NN 93/2014)</w:t>
            </w:r>
          </w:p>
        </w:tc>
        <w:tc>
          <w:tcPr>
            <w:tcW w:type="auto" w:w="0"/>
          </w:tcPr>
          <w:p w:rsidRDefault="00B40C01" w:rsidP="00E30DD3" w:rsidR="00E30DD3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357.016,93</w:t>
            </w:r>
          </w:p>
        </w:tc>
        <w:tc>
          <w:tcPr>
            <w:tcW w:type="auto" w:w="0"/>
          </w:tcPr>
          <w:p w:rsidRDefault="00E30DD3" w:rsidP="00E30DD3" w:rsidR="00E30DD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Obračunske liste, ovršni prijedlog</w:t>
            </w:r>
          </w:p>
        </w:tc>
      </w:tr>
      <w:tr w:rsidTr="00E30DD3" w:rsidR="00421CC2" w:rsidRPr="00B40BEB">
        <w:trPr>
          <w:trHeight w:val="150"/>
        </w:trPr>
        <w:tc>
          <w:tcPr>
            <w:tcW w:type="auto" w:w="0"/>
          </w:tcPr>
          <w:p w:rsidRDefault="00E30DD3" w:rsidP="00E30DD3" w:rsidR="00E30DD3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lastRenderedPageBreak/>
              <w:t>0/2</w:t>
            </w:r>
          </w:p>
        </w:tc>
        <w:tc>
          <w:tcPr>
            <w:tcW w:type="auto" w:w="0"/>
          </w:tcPr>
          <w:p w:rsidRDefault="00FC1C12" w:rsidP="00E30DD3" w:rsidR="00E30DD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Nina Perica Marić</w:t>
            </w:r>
          </w:p>
        </w:tc>
        <w:tc>
          <w:tcPr>
            <w:tcW w:type="auto" w:w="0"/>
          </w:tcPr>
          <w:p w:rsidRDefault="00E30DD3" w:rsidP="00E30DD3" w:rsidR="00E30DD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</w:tcPr>
          <w:p w:rsidRDefault="00FC1C12" w:rsidP="00E30DD3" w:rsidR="00E30DD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Zagreb, Ivanićgradska 66</w:t>
            </w:r>
          </w:p>
        </w:tc>
        <w:tc>
          <w:tcPr>
            <w:tcW w:type="auto" w:w="0"/>
          </w:tcPr>
          <w:p w:rsidRDefault="00173A71" w:rsidP="00C4041B" w:rsidR="00C4041B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Neto iznos plaće</w:t>
            </w:r>
            <w:r w:rsidR="00C4041B">
              <w:rPr>
                <w:rFonts w:hAnsi="Times New Roman" w:ascii="Times New Roman"/>
                <w:sz w:val="20"/>
                <w:szCs w:val="20"/>
              </w:rPr>
              <w:t>-9.393,12</w:t>
            </w:r>
            <w:r>
              <w:rPr>
                <w:rFonts w:hAnsi="Times New Roman" w:ascii="Times New Roman"/>
                <w:sz w:val="20"/>
                <w:szCs w:val="20"/>
              </w:rPr>
              <w:t xml:space="preserve"> </w:t>
            </w:r>
            <w:r w:rsidR="00C4041B">
              <w:rPr>
                <w:rFonts w:hAnsi="Times New Roman" w:ascii="Times New Roman"/>
                <w:sz w:val="20"/>
                <w:szCs w:val="20"/>
              </w:rPr>
              <w:t>–</w:t>
            </w:r>
          </w:p>
          <w:p w:rsidRDefault="00C4041B" w:rsidP="00C4041B" w:rsidR="00C4041B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Doprinosi iz i na plaću-4.690,42</w:t>
            </w:r>
          </w:p>
          <w:p w:rsidRDefault="00C4041B" w:rsidP="00C4041B" w:rsidR="00C4041B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Porez i prirez – 693,84</w:t>
            </w:r>
          </w:p>
          <w:p w:rsidRDefault="00C4041B" w:rsidP="00C4041B" w:rsidR="00C4041B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Otpremnina neto-2.987,42</w:t>
            </w:r>
          </w:p>
          <w:p w:rsidRDefault="00C4041B" w:rsidP="00C4041B" w:rsidR="00C4041B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 xml:space="preserve">Doprinosi i porezi </w:t>
            </w:r>
            <w:r w:rsidR="00421CC2">
              <w:rPr>
                <w:rFonts w:hAnsi="Times New Roman" w:ascii="Times New Roman"/>
                <w:sz w:val="20"/>
                <w:szCs w:val="20"/>
              </w:rPr>
              <w:t>(otpre</w:t>
            </w:r>
            <w:r>
              <w:rPr>
                <w:rFonts w:hAnsi="Times New Roman" w:ascii="Times New Roman"/>
                <w:sz w:val="20"/>
                <w:szCs w:val="20"/>
              </w:rPr>
              <w:t>– 6.284,88</w:t>
            </w:r>
          </w:p>
          <w:p w:rsidRDefault="00C4041B" w:rsidP="00C4041B" w:rsidR="00173A71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Prijevoz- 720,00</w:t>
            </w:r>
            <w:r w:rsidR="00173A71">
              <w:rPr>
                <w:rFonts w:hAnsi="Times New Roman" w:ascii="Times New Roman"/>
                <w:sz w:val="20"/>
                <w:szCs w:val="20"/>
              </w:rPr>
              <w:t xml:space="preserve"> </w:t>
            </w:r>
          </w:p>
        </w:tc>
        <w:tc>
          <w:tcPr>
            <w:tcW w:type="auto" w:w="0"/>
          </w:tcPr>
          <w:p w:rsidRDefault="00FC1C12" w:rsidP="00E30DD3" w:rsidR="00E30DD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FC1C12">
              <w:rPr>
                <w:rFonts w:hAnsi="Times New Roman" w:ascii="Times New Roman"/>
                <w:sz w:val="20"/>
                <w:szCs w:val="20"/>
              </w:rPr>
              <w:t>Radni odnos  - čl. 139. Zakona o radu (NN 93/2014)</w:t>
            </w:r>
          </w:p>
        </w:tc>
        <w:tc>
          <w:tcPr>
            <w:tcW w:type="auto" w:w="0"/>
          </w:tcPr>
          <w:p w:rsidRDefault="00C4041B" w:rsidP="00E30DD3" w:rsidR="00E30DD3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24.769,68</w:t>
            </w:r>
          </w:p>
        </w:tc>
        <w:tc>
          <w:tcPr>
            <w:tcW w:type="auto" w:w="0"/>
          </w:tcPr>
          <w:p w:rsidRDefault="00FC1C12" w:rsidP="00E30DD3" w:rsidR="00E30DD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FC1C12">
              <w:rPr>
                <w:rFonts w:hAnsi="Times New Roman" w:ascii="Times New Roman"/>
                <w:sz w:val="20"/>
                <w:szCs w:val="20"/>
              </w:rPr>
              <w:t>Obračunske liste, ovršni prijedlog</w:t>
            </w:r>
          </w:p>
        </w:tc>
      </w:tr>
      <w:tr w:rsidTr="00E30DD3" w:rsidR="00421CC2" w:rsidRPr="00B40BEB">
        <w:trPr>
          <w:trHeight w:val="130"/>
        </w:trPr>
        <w:tc>
          <w:tcPr>
            <w:tcW w:type="auto" w:w="0"/>
          </w:tcPr>
          <w:p w:rsidRDefault="00C4041B" w:rsidP="00C4041B" w:rsidR="00C4041B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0/3</w:t>
            </w:r>
          </w:p>
        </w:tc>
        <w:tc>
          <w:tcPr>
            <w:tcW w:type="auto" w:w="0"/>
          </w:tcPr>
          <w:p w:rsidRDefault="00C4041B" w:rsidP="00C4041B" w:rsidR="00C4041B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Dean Tomić</w:t>
            </w:r>
          </w:p>
        </w:tc>
        <w:tc>
          <w:tcPr>
            <w:tcW w:type="auto" w:w="0"/>
          </w:tcPr>
          <w:p w:rsidRDefault="00C4041B" w:rsidP="00C4041B" w:rsidR="00C4041B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C4041B">
              <w:rPr>
                <w:rFonts w:hAnsi="Times New Roman" w:ascii="Times New Roman"/>
                <w:sz w:val="20"/>
                <w:szCs w:val="20"/>
              </w:rPr>
              <w:t>61989888712</w:t>
            </w:r>
          </w:p>
        </w:tc>
        <w:tc>
          <w:tcPr>
            <w:tcW w:type="auto" w:w="0"/>
          </w:tcPr>
          <w:p w:rsidRDefault="00C4041B" w:rsidP="00C4041B" w:rsidR="00C4041B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Zagreb, Kriška 16</w:t>
            </w:r>
          </w:p>
        </w:tc>
        <w:tc>
          <w:tcPr>
            <w:tcW w:type="auto" w:w="0"/>
          </w:tcPr>
          <w:p w:rsidRDefault="00C4041B" w:rsidP="00C4041B" w:rsidR="00C4041B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Neto iznos plaća-</w:t>
            </w:r>
            <w:r w:rsidR="00421CC2">
              <w:rPr>
                <w:rFonts w:hAnsi="Times New Roman" w:ascii="Times New Roman"/>
                <w:sz w:val="20"/>
                <w:szCs w:val="20"/>
              </w:rPr>
              <w:t>36.601,56</w:t>
            </w:r>
          </w:p>
          <w:p w:rsidRDefault="00C4041B" w:rsidP="00C4041B" w:rsidR="00C4041B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Doprinosi iz i na plaću-</w:t>
            </w:r>
            <w:r w:rsidR="00421CC2">
              <w:rPr>
                <w:rFonts w:hAnsi="Times New Roman" w:ascii="Times New Roman"/>
                <w:sz w:val="20"/>
                <w:szCs w:val="20"/>
              </w:rPr>
              <w:t>23.076,17</w:t>
            </w:r>
          </w:p>
          <w:p w:rsidRDefault="00C4041B" w:rsidP="00C4041B" w:rsidR="00C4041B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 xml:space="preserve">Porez i prirez – </w:t>
            </w:r>
            <w:r w:rsidR="00421CC2">
              <w:rPr>
                <w:rFonts w:hAnsi="Times New Roman" w:ascii="Times New Roman"/>
                <w:sz w:val="20"/>
                <w:szCs w:val="20"/>
              </w:rPr>
              <w:t>14.209,20</w:t>
            </w:r>
          </w:p>
          <w:p w:rsidRDefault="00C4041B" w:rsidP="00C4041B" w:rsidR="00C4041B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Otpremnina neto-</w:t>
            </w:r>
            <w:r w:rsidR="00421CC2">
              <w:rPr>
                <w:rFonts w:hAnsi="Times New Roman" w:ascii="Times New Roman"/>
                <w:sz w:val="20"/>
                <w:szCs w:val="20"/>
              </w:rPr>
              <w:t>103.567,84</w:t>
            </w:r>
          </w:p>
          <w:p w:rsidRDefault="00C4041B" w:rsidP="00C4041B" w:rsidR="00C4041B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 xml:space="preserve">Doprinosi i porezi </w:t>
            </w:r>
            <w:r w:rsidR="00421CC2">
              <w:rPr>
                <w:rFonts w:hAnsi="Times New Roman" w:ascii="Times New Roman"/>
                <w:sz w:val="20"/>
                <w:szCs w:val="20"/>
              </w:rPr>
              <w:t>(otpr</w:t>
            </w:r>
            <w:r>
              <w:rPr>
                <w:rFonts w:hAnsi="Times New Roman" w:ascii="Times New Roman"/>
                <w:sz w:val="20"/>
                <w:szCs w:val="20"/>
              </w:rPr>
              <w:t xml:space="preserve">– </w:t>
            </w:r>
            <w:r w:rsidR="00421CC2">
              <w:rPr>
                <w:rFonts w:hAnsi="Times New Roman" w:ascii="Times New Roman"/>
                <w:sz w:val="20"/>
                <w:szCs w:val="20"/>
              </w:rPr>
              <w:t>123.860,16</w:t>
            </w:r>
          </w:p>
          <w:p w:rsidRDefault="00C4041B" w:rsidP="00C4041B" w:rsidR="00C4041B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Prijevoz- 720,00</w:t>
            </w:r>
          </w:p>
        </w:tc>
        <w:tc>
          <w:tcPr>
            <w:tcW w:type="auto" w:w="0"/>
          </w:tcPr>
          <w:p w:rsidRDefault="00C4041B" w:rsidP="00C4041B" w:rsidR="00C4041B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E30DD3">
              <w:rPr>
                <w:rFonts w:hAnsi="Times New Roman" w:ascii="Times New Roman"/>
                <w:sz w:val="20"/>
                <w:szCs w:val="20"/>
              </w:rPr>
              <w:t>Radni odnos  - čl. 139. Zakona o radu (NN 93/2014)</w:t>
            </w:r>
          </w:p>
        </w:tc>
        <w:tc>
          <w:tcPr>
            <w:tcW w:type="auto" w:w="0"/>
          </w:tcPr>
          <w:p w:rsidRDefault="00421CC2" w:rsidP="00C4041B" w:rsidR="00C4041B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302.034,93</w:t>
            </w:r>
          </w:p>
        </w:tc>
        <w:tc>
          <w:tcPr>
            <w:tcW w:type="auto" w:w="0"/>
          </w:tcPr>
          <w:p w:rsidRDefault="00C4041B" w:rsidP="00C4041B" w:rsidR="00C4041B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Obračunske liste, ovršni prijedlog</w:t>
            </w:r>
          </w:p>
        </w:tc>
      </w:tr>
      <w:tr w:rsidTr="00E30DD3" w:rsidR="00421CC2" w:rsidRPr="00B40BEB">
        <w:trPr>
          <w:trHeight w:val="165"/>
        </w:trPr>
        <w:tc>
          <w:tcPr>
            <w:tcW w:type="auto" w:w="0"/>
          </w:tcPr>
          <w:p w:rsidRDefault="00E30DD3" w:rsidP="00E30DD3" w:rsidR="00E30DD3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</w:tcPr>
          <w:p w:rsidRDefault="00421CC2" w:rsidP="00E30DD3" w:rsidR="00E30DD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UKUPNO:</w:t>
            </w:r>
          </w:p>
        </w:tc>
        <w:tc>
          <w:tcPr>
            <w:tcW w:type="auto" w:w="0"/>
          </w:tcPr>
          <w:p w:rsidRDefault="00E30DD3" w:rsidP="00E30DD3" w:rsidR="00E30DD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</w:tcPr>
          <w:p w:rsidRDefault="00E30DD3" w:rsidP="00E30DD3" w:rsidR="00E30DD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</w:tcPr>
          <w:p w:rsidRDefault="00421CC2" w:rsidP="00E30DD3" w:rsidR="00E30DD3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1.263.761,48</w:t>
            </w:r>
          </w:p>
        </w:tc>
        <w:tc>
          <w:tcPr>
            <w:tcW w:type="auto" w:w="0"/>
          </w:tcPr>
          <w:p w:rsidRDefault="00E30DD3" w:rsidP="00E30DD3" w:rsidR="00E30DD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</w:tcPr>
          <w:p w:rsidRDefault="00B33BB1" w:rsidP="00E30DD3" w:rsidR="00E30DD3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1.188.355,10</w:t>
            </w:r>
          </w:p>
        </w:tc>
        <w:tc>
          <w:tcPr>
            <w:tcW w:type="auto" w:w="0"/>
          </w:tcPr>
          <w:p w:rsidRDefault="00E30DD3" w:rsidP="00E30DD3" w:rsidR="00E30DD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</w:tr>
    </w:tbl>
    <w:p w:rsidRDefault="00585411" w:rsidP="00AA0F69" w:rsidR="00585411">
      <w:pPr>
        <w:pStyle w:val="Bezproreda"/>
        <w:ind w:left="360"/>
        <w:jc w:val="center"/>
        <w:rPr>
          <w:rFonts w:hAnsi="Times New Roman" w:ascii="Times New Roman"/>
          <w:b/>
          <w:sz w:val="24"/>
          <w:szCs w:val="24"/>
        </w:rPr>
      </w:pPr>
    </w:p>
    <w:p w:rsidRDefault="00B33BB1" w:rsidP="00B33BB1" w:rsidR="009630DD" w:rsidRPr="00B33BB1">
      <w:pPr>
        <w:pStyle w:val="Bezproreda"/>
        <w:ind w:left="36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*Republika Hrvatska,Ministarstvo financija, Porezna uprava prijavila je tražbinu I višega isplatnoga reda sukladno Općem poreznom zakonu i Zakonu o doprinosima u ukupnom iznosu od 579.939,94 kn, nastavno na činjenicu da su sa osnova neisplaćenih plaća u prvom višem isplatnom redu prijavljene tražbine radnika sa osnova doprinosa iz i na plaće kao porez i prirez u ukupnom iznosu od 75.406,38 kn, za taj iznos se osporava tražbina Republike Hrvatske, Ministarstva financija, Porezna uprava. Vjerovnik je u svojoj prijavi naveo da će u iznosu u kojem budu priznate tražbine radnika sa osnova bruto plaća – doprinosa i poreza povući prijavu tražbine.</w:t>
      </w:r>
    </w:p>
    <w:p w:rsidRDefault="009630DD" w:rsidP="00AE7190" w:rsidR="009630DD">
      <w:pPr>
        <w:pStyle w:val="Bezproreda"/>
        <w:rPr>
          <w:rFonts w:hAnsi="Times New Roman" w:ascii="Times New Roman"/>
          <w:b/>
          <w:sz w:val="24"/>
          <w:szCs w:val="24"/>
        </w:rPr>
      </w:pPr>
    </w:p>
    <w:p w:rsidRDefault="009630DD" w:rsidP="00AA0F69" w:rsidR="009630DD">
      <w:pPr>
        <w:pStyle w:val="Bezproreda"/>
        <w:ind w:left="360"/>
        <w:jc w:val="center"/>
        <w:rPr>
          <w:rFonts w:hAnsi="Times New Roman" w:ascii="Times New Roman"/>
          <w:b/>
          <w:sz w:val="24"/>
          <w:szCs w:val="24"/>
        </w:rPr>
      </w:pPr>
    </w:p>
    <w:p w:rsidRDefault="00702487" w:rsidP="00C36FA8" w:rsidR="00137CD5">
      <w:pPr>
        <w:pStyle w:val="Bezproreda"/>
        <w:numPr>
          <w:ilvl w:val="0"/>
          <w:numId w:val="1"/>
        </w:numPr>
        <w:jc w:val="center"/>
        <w:rPr>
          <w:rFonts w:hAnsi="Times New Roman" w:ascii="Times New Roman"/>
          <w:b/>
          <w:sz w:val="24"/>
          <w:szCs w:val="24"/>
        </w:rPr>
      </w:pPr>
      <w:r w:rsidRPr="00B40BEB">
        <w:rPr>
          <w:rFonts w:hAnsi="Times New Roman" w:ascii="Times New Roman"/>
          <w:b/>
          <w:sz w:val="24"/>
          <w:szCs w:val="24"/>
        </w:rPr>
        <w:lastRenderedPageBreak/>
        <w:t>TABLICA PRIJAVLJENIH TRAŽBINA</w:t>
      </w:r>
      <w:r w:rsidR="00FF1CCD">
        <w:rPr>
          <w:rFonts w:hAnsi="Times New Roman" w:ascii="Times New Roman"/>
          <w:b/>
          <w:sz w:val="24"/>
          <w:szCs w:val="24"/>
        </w:rPr>
        <w:t xml:space="preserve"> DRUGI VIŠI ISPLATNI RED</w:t>
      </w:r>
    </w:p>
    <w:p w:rsidRDefault="00C73BDA" w:rsidP="00C73BDA" w:rsidR="00C73BDA" w:rsidRPr="00C36FA8">
      <w:pPr>
        <w:pStyle w:val="Bezproreda"/>
        <w:ind w:left="1080"/>
        <w:rPr>
          <w:rFonts w:hAnsi="Times New Roman" w:ascii="Times New Roman"/>
          <w:b/>
          <w:sz w:val="24"/>
          <w:szCs w:val="24"/>
        </w:rPr>
      </w:pPr>
    </w:p>
    <w:tbl>
      <w:tblPr>
        <w:tblpPr w:tblpY="1" w:tblpXSpec="center" w:vertAnchor="text" w:rightFromText="180" w:leftFromText="180"/>
        <w:tblOverlap w:val="never"/>
        <w:tblW w:type="auto" w:w="0"/>
        <w:tblBorders>
          <w:top w:space="0" w:sz="4" w:color="auto" w:val="single"/>
          <w:left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1530"/>
        <w:gridCol w:w="1744"/>
        <w:gridCol w:w="1346"/>
        <w:gridCol w:w="1538"/>
        <w:gridCol w:w="1795"/>
        <w:gridCol w:w="2205"/>
        <w:gridCol w:w="1537"/>
        <w:gridCol w:w="2525"/>
      </w:tblGrid>
      <w:tr w:rsidTr="00C36FA8" w:rsidR="00735057" w:rsidRPr="00B40BEB">
        <w:trPr>
          <w:trHeight w:val="1620"/>
        </w:trPr>
        <w:tc>
          <w:tcPr>
            <w:tcW w:type="auto" w:w="0"/>
            <w:vAlign w:val="center"/>
          </w:tcPr>
          <w:p w:rsidRDefault="00702487" w:rsidP="00C36FA8" w:rsidR="00702487" w:rsidRPr="00B40BEB">
            <w:pPr>
              <w:pStyle w:val="Bezproreda"/>
              <w:ind w:left="142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Redni broj prijavljene tražbine</w:t>
            </w:r>
          </w:p>
        </w:tc>
        <w:tc>
          <w:tcPr>
            <w:tcW w:type="auto" w:w="0"/>
            <w:vAlign w:val="center"/>
          </w:tcPr>
          <w:p w:rsidRDefault="00702487" w:rsidP="00C36FA8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Ime i prezime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tvrtka 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ili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naziv vjerovnika</w:t>
            </w:r>
          </w:p>
        </w:tc>
        <w:tc>
          <w:tcPr>
            <w:tcW w:type="auto" w:w="0"/>
            <w:vAlign w:val="center"/>
          </w:tcPr>
          <w:p w:rsidRDefault="00702487" w:rsidP="00C36FA8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OIB vjerovnika </w:t>
            </w:r>
          </w:p>
        </w:tc>
        <w:tc>
          <w:tcPr>
            <w:tcW w:type="auto" w:w="0"/>
            <w:vAlign w:val="center"/>
          </w:tcPr>
          <w:p w:rsidRDefault="00702487" w:rsidP="00C36FA8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Adresa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sjedište vjerovnika</w:t>
            </w:r>
          </w:p>
        </w:tc>
        <w:tc>
          <w:tcPr>
            <w:tcW w:type="dxa" w:w="1795"/>
            <w:vAlign w:val="center"/>
          </w:tcPr>
          <w:p w:rsidRDefault="00702487" w:rsidP="00C36FA8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prijavljene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tražbine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 (kn)</w:t>
            </w:r>
            <w:r w:rsidRPr="00B40BEB">
              <w:rPr>
                <w:rStyle w:val="Referencafusnote"/>
                <w:rFonts w:hAnsi="Times New Roman" w:ascii="Times New Roman"/>
                <w:sz w:val="24"/>
                <w:szCs w:val="24"/>
              </w:rPr>
              <w:footnoteReference w:id="2"/>
            </w:r>
          </w:p>
        </w:tc>
        <w:tc>
          <w:tcPr>
            <w:tcW w:type="dxa" w:w="2205"/>
            <w:vAlign w:val="center"/>
          </w:tcPr>
          <w:p w:rsidRDefault="00702487" w:rsidP="00C36FA8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Pravna osnova prijavljene tražbine</w:t>
            </w:r>
          </w:p>
        </w:tc>
        <w:tc>
          <w:tcPr>
            <w:tcW w:type="auto" w:w="0"/>
            <w:vAlign w:val="center"/>
          </w:tcPr>
          <w:p w:rsidRDefault="00702487" w:rsidP="00C36FA8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priznate tražbine</w:t>
            </w:r>
          </w:p>
          <w:p w:rsidRDefault="00702487" w:rsidP="00C36FA8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(kn)</w:t>
            </w:r>
          </w:p>
        </w:tc>
        <w:tc>
          <w:tcPr>
            <w:tcW w:type="auto" w:w="0"/>
            <w:vAlign w:val="center"/>
          </w:tcPr>
          <w:p w:rsidRDefault="00702487" w:rsidP="00C36FA8" w:rsidR="00702487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Pravna osnova priznate tražbine</w:t>
            </w:r>
          </w:p>
          <w:p w:rsidRDefault="00560DDB" w:rsidP="00C36FA8" w:rsidR="00560DDB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C36FA8" w:rsidR="00735057" w:rsidRPr="00B40BEB">
        <w:trPr>
          <w:trHeight w:val="270"/>
        </w:trPr>
        <w:tc>
          <w:tcPr>
            <w:tcW w:type="auto" w:w="0"/>
            <w:vAlign w:val="center"/>
          </w:tcPr>
          <w:p w:rsidRDefault="003505B4" w:rsidP="00C36FA8" w:rsidR="003505B4" w:rsidRPr="00560DDB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1</w:t>
            </w:r>
          </w:p>
        </w:tc>
        <w:tc>
          <w:tcPr>
            <w:tcW w:type="auto" w:w="0"/>
          </w:tcPr>
          <w:p w:rsidRDefault="00137CD5" w:rsidP="00C36FA8" w:rsidR="003505B4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Financijska agencija</w:t>
            </w:r>
          </w:p>
        </w:tc>
        <w:tc>
          <w:tcPr>
            <w:tcW w:type="auto" w:w="0"/>
          </w:tcPr>
          <w:p w:rsidRDefault="00137CD5" w:rsidP="00C36FA8" w:rsidR="003505B4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85821130368</w:t>
            </w:r>
          </w:p>
        </w:tc>
        <w:tc>
          <w:tcPr>
            <w:tcW w:type="auto" w:w="0"/>
          </w:tcPr>
          <w:p w:rsidRDefault="00391409" w:rsidP="00C36FA8" w:rsidR="003505B4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Zagreb, Ul. grada Vuko.</w:t>
            </w:r>
            <w:r w:rsidR="00137CD5">
              <w:rPr>
                <w:rFonts w:hAnsi="Times New Roman" w:ascii="Times New Roman"/>
                <w:sz w:val="20"/>
                <w:szCs w:val="20"/>
              </w:rPr>
              <w:t xml:space="preserve"> 70</w:t>
            </w:r>
          </w:p>
        </w:tc>
        <w:tc>
          <w:tcPr>
            <w:tcW w:type="dxa" w:w="1795"/>
          </w:tcPr>
          <w:p w:rsidRDefault="00137CD5" w:rsidP="00C36FA8" w:rsidR="003505B4" w:rsidRPr="00965663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3.194.12</w:t>
            </w:r>
          </w:p>
        </w:tc>
        <w:tc>
          <w:tcPr>
            <w:tcW w:type="dxa" w:w="2205"/>
          </w:tcPr>
          <w:p w:rsidRDefault="00137CD5" w:rsidP="00C36FA8" w:rsidR="003505B4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Ugovor o obavljanju certifikacije</w:t>
            </w:r>
          </w:p>
        </w:tc>
        <w:tc>
          <w:tcPr>
            <w:tcW w:type="auto" w:w="0"/>
          </w:tcPr>
          <w:p w:rsidRDefault="00137CD5" w:rsidP="00C36FA8" w:rsidR="003505B4" w:rsidRPr="00965663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3.194.12</w:t>
            </w:r>
          </w:p>
        </w:tc>
        <w:tc>
          <w:tcPr>
            <w:tcW w:type="auto" w:w="0"/>
          </w:tcPr>
          <w:p w:rsidRDefault="00137CD5" w:rsidP="00C36FA8" w:rsidR="003505B4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Izvod otvorenih stavki</w:t>
            </w:r>
          </w:p>
        </w:tc>
      </w:tr>
      <w:tr w:rsidTr="00C36FA8" w:rsidR="00735057" w:rsidRPr="00B40BEB">
        <w:tc>
          <w:tcPr>
            <w:tcW w:type="auto" w:w="0"/>
          </w:tcPr>
          <w:p w:rsidRDefault="003C63FE" w:rsidP="00C36FA8" w:rsidR="00702487" w:rsidRPr="00965663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2</w:t>
            </w:r>
          </w:p>
        </w:tc>
        <w:tc>
          <w:tcPr>
            <w:tcW w:type="auto" w:w="0"/>
          </w:tcPr>
          <w:p w:rsidRDefault="00137CD5" w:rsidP="00C36FA8" w:rsidR="00702487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Javi bilj</w:t>
            </w:r>
            <w:r w:rsidR="00E81ED9">
              <w:rPr>
                <w:rFonts w:hAnsi="Times New Roman" w:ascii="Times New Roman"/>
                <w:sz w:val="20"/>
                <w:szCs w:val="20"/>
              </w:rPr>
              <w:t>e</w:t>
            </w:r>
            <w:r>
              <w:rPr>
                <w:rFonts w:hAnsi="Times New Roman" w:ascii="Times New Roman"/>
                <w:sz w:val="20"/>
                <w:szCs w:val="20"/>
              </w:rPr>
              <w:t>žnik Branko Jakić</w:t>
            </w:r>
          </w:p>
        </w:tc>
        <w:tc>
          <w:tcPr>
            <w:tcW w:type="auto" w:w="0"/>
          </w:tcPr>
          <w:p w:rsidRDefault="00137CD5" w:rsidP="00C36FA8" w:rsidR="00702487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08564858401</w:t>
            </w:r>
          </w:p>
        </w:tc>
        <w:tc>
          <w:tcPr>
            <w:tcW w:type="auto" w:w="0"/>
          </w:tcPr>
          <w:p w:rsidRDefault="00137CD5" w:rsidP="00C36FA8" w:rsidR="00702487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Zagreb, Zelinska 3</w:t>
            </w:r>
          </w:p>
        </w:tc>
        <w:tc>
          <w:tcPr>
            <w:tcW w:type="dxa" w:w="1795"/>
          </w:tcPr>
          <w:p w:rsidRDefault="00137CD5" w:rsidP="00C36FA8" w:rsidR="00702487" w:rsidRPr="00965663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829,65</w:t>
            </w:r>
          </w:p>
        </w:tc>
        <w:tc>
          <w:tcPr>
            <w:tcW w:type="dxa" w:w="2205"/>
          </w:tcPr>
          <w:p w:rsidRDefault="00137CD5" w:rsidP="00C36FA8" w:rsidR="00702487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Računi</w:t>
            </w:r>
          </w:p>
        </w:tc>
        <w:tc>
          <w:tcPr>
            <w:tcW w:type="auto" w:w="0"/>
          </w:tcPr>
          <w:p w:rsidRDefault="00137CD5" w:rsidP="00C36FA8" w:rsidR="00702487" w:rsidRPr="00965663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829,65</w:t>
            </w:r>
          </w:p>
        </w:tc>
        <w:tc>
          <w:tcPr>
            <w:tcW w:type="auto" w:w="0"/>
          </w:tcPr>
          <w:p w:rsidRDefault="00137CD5" w:rsidP="00C36FA8" w:rsidR="00702487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Izvod otvorenih stavki</w:t>
            </w:r>
          </w:p>
        </w:tc>
      </w:tr>
      <w:tr w:rsidTr="00C36FA8" w:rsidR="00735057" w:rsidRPr="00B40BEB">
        <w:trPr>
          <w:trHeight w:val="270"/>
        </w:trPr>
        <w:tc>
          <w:tcPr>
            <w:tcW w:type="auto" w:w="0"/>
          </w:tcPr>
          <w:p w:rsidRDefault="003C63FE" w:rsidP="00C36FA8" w:rsidR="00560DDB" w:rsidRPr="00965663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3</w:t>
            </w:r>
          </w:p>
        </w:tc>
        <w:tc>
          <w:tcPr>
            <w:tcW w:type="auto" w:w="0"/>
          </w:tcPr>
          <w:p w:rsidRDefault="00104E98" w:rsidP="00C36FA8" w:rsidR="00560DDB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VIPNET d.o.o.</w:t>
            </w:r>
          </w:p>
        </w:tc>
        <w:tc>
          <w:tcPr>
            <w:tcW w:type="auto" w:w="0"/>
          </w:tcPr>
          <w:p w:rsidRDefault="00104E98" w:rsidP="00C36FA8" w:rsidR="00560DDB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29524210204</w:t>
            </w:r>
          </w:p>
        </w:tc>
        <w:tc>
          <w:tcPr>
            <w:tcW w:type="auto" w:w="0"/>
          </w:tcPr>
          <w:p w:rsidRDefault="00104E98" w:rsidP="00C36FA8" w:rsidR="00560DDB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Zagreb, Vrtni put 1</w:t>
            </w:r>
          </w:p>
        </w:tc>
        <w:tc>
          <w:tcPr>
            <w:tcW w:type="dxa" w:w="1795"/>
          </w:tcPr>
          <w:p w:rsidRDefault="00104E98" w:rsidP="00C36FA8" w:rsidR="00560DDB" w:rsidRPr="00965663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13.496,33</w:t>
            </w:r>
          </w:p>
        </w:tc>
        <w:tc>
          <w:tcPr>
            <w:tcW w:type="dxa" w:w="2205"/>
          </w:tcPr>
          <w:p w:rsidRDefault="00104E98" w:rsidP="00C36FA8" w:rsidR="00560DDB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Okvirni ugovor</w:t>
            </w:r>
          </w:p>
        </w:tc>
        <w:tc>
          <w:tcPr>
            <w:tcW w:type="auto" w:w="0"/>
          </w:tcPr>
          <w:p w:rsidRDefault="00104E98" w:rsidP="00C36FA8" w:rsidR="00560DDB" w:rsidRPr="00965663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13.496,33</w:t>
            </w:r>
          </w:p>
        </w:tc>
        <w:tc>
          <w:tcPr>
            <w:tcW w:type="auto" w:w="0"/>
          </w:tcPr>
          <w:p w:rsidRDefault="00104E98" w:rsidP="00C36FA8" w:rsidR="00560DDB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Izvod otvorenih stavki</w:t>
            </w:r>
          </w:p>
        </w:tc>
      </w:tr>
      <w:tr w:rsidTr="00C36FA8" w:rsidR="00735057" w:rsidRPr="00B40BEB">
        <w:trPr>
          <w:trHeight w:val="165"/>
        </w:trPr>
        <w:tc>
          <w:tcPr>
            <w:tcW w:type="auto" w:w="0"/>
          </w:tcPr>
          <w:p w:rsidRDefault="00860F53" w:rsidP="00C36FA8" w:rsidR="00860F53" w:rsidRPr="00965663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4</w:t>
            </w:r>
          </w:p>
        </w:tc>
        <w:tc>
          <w:tcPr>
            <w:tcW w:type="auto" w:w="0"/>
          </w:tcPr>
          <w:p w:rsidRDefault="00104E98" w:rsidP="00C36FA8" w:rsidR="00860F53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Hrvatska agencija za nadzor financijskih usluga</w:t>
            </w:r>
            <w:r w:rsidR="004765AD">
              <w:rPr>
                <w:rFonts w:hAnsi="Times New Roman" w:ascii="Times New Roman"/>
                <w:sz w:val="20"/>
                <w:szCs w:val="20"/>
              </w:rPr>
              <w:t xml:space="preserve"> zastupan o ovlštenju-djelatnici agencije</w:t>
            </w:r>
          </w:p>
        </w:tc>
        <w:tc>
          <w:tcPr>
            <w:tcW w:type="auto" w:w="0"/>
          </w:tcPr>
          <w:p w:rsidRDefault="00104E98" w:rsidP="00C36FA8" w:rsidR="00860F53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49376181407</w:t>
            </w:r>
          </w:p>
        </w:tc>
        <w:tc>
          <w:tcPr>
            <w:tcW w:type="auto" w:w="0"/>
          </w:tcPr>
          <w:p w:rsidRDefault="00104E98" w:rsidP="00C36FA8" w:rsidR="00860F53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Zagreb, Miramarska 24b</w:t>
            </w:r>
          </w:p>
        </w:tc>
        <w:tc>
          <w:tcPr>
            <w:tcW w:type="dxa" w:w="1795"/>
          </w:tcPr>
          <w:p w:rsidRDefault="00104E98" w:rsidP="00C36FA8" w:rsidR="00860F53" w:rsidRPr="00965663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30.808,06</w:t>
            </w:r>
          </w:p>
        </w:tc>
        <w:tc>
          <w:tcPr>
            <w:tcW w:type="dxa" w:w="2205"/>
          </w:tcPr>
          <w:p w:rsidRDefault="00104E98" w:rsidP="00C36FA8" w:rsidR="00860F53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Izvod otvorenih stavki</w:t>
            </w:r>
          </w:p>
        </w:tc>
        <w:tc>
          <w:tcPr>
            <w:tcW w:type="auto" w:w="0"/>
          </w:tcPr>
          <w:p w:rsidRDefault="00104E98" w:rsidP="00C36FA8" w:rsidR="00860F53" w:rsidRPr="00965663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30.808,06</w:t>
            </w:r>
          </w:p>
        </w:tc>
        <w:tc>
          <w:tcPr>
            <w:tcW w:type="auto" w:w="0"/>
          </w:tcPr>
          <w:p w:rsidRDefault="00104E98" w:rsidP="00C36FA8" w:rsidR="00860F53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Ovršno rješenj Ovrv-132/18 JB Vesna Pučar, Zagreb</w:t>
            </w:r>
          </w:p>
        </w:tc>
      </w:tr>
      <w:tr w:rsidTr="00C73BDA" w:rsidR="00735057" w:rsidRPr="00B40BEB">
        <w:trPr>
          <w:trHeight w:val="130"/>
        </w:trPr>
        <w:tc>
          <w:tcPr>
            <w:tcW w:type="auto" w:w="0"/>
            <w:tcBorders>
              <w:bottom w:space="0" w:sz="4" w:color="auto" w:val="single"/>
            </w:tcBorders>
          </w:tcPr>
          <w:p w:rsidRDefault="00860F53" w:rsidP="00C36FA8" w:rsidR="00860F53" w:rsidRPr="00965663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5</w:t>
            </w:r>
          </w:p>
        </w:tc>
        <w:tc>
          <w:tcPr>
            <w:tcW w:type="auto" w:w="0"/>
            <w:tcBorders>
              <w:bottom w:space="0" w:sz="4" w:color="auto" w:val="single"/>
            </w:tcBorders>
          </w:tcPr>
          <w:p w:rsidRDefault="00104E98" w:rsidP="00C36FA8" w:rsidR="00860F53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Hrvatske vode</w:t>
            </w:r>
          </w:p>
        </w:tc>
        <w:tc>
          <w:tcPr>
            <w:tcW w:type="auto" w:w="0"/>
            <w:tcBorders>
              <w:bottom w:space="0" w:sz="4" w:color="auto" w:val="single"/>
            </w:tcBorders>
          </w:tcPr>
          <w:p w:rsidRDefault="00104E98" w:rsidP="00C36FA8" w:rsidR="00860F53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28921383001</w:t>
            </w:r>
          </w:p>
        </w:tc>
        <w:tc>
          <w:tcPr>
            <w:tcW w:type="auto" w:w="0"/>
            <w:tcBorders>
              <w:bottom w:space="0" w:sz="4" w:color="auto" w:val="single"/>
            </w:tcBorders>
          </w:tcPr>
          <w:p w:rsidRDefault="00104E98" w:rsidP="00C36FA8" w:rsidR="00860F53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 xml:space="preserve">Zagreb, </w:t>
            </w:r>
            <w:r w:rsidR="004765AD">
              <w:rPr>
                <w:rFonts w:hAnsi="Times New Roman" w:ascii="Times New Roman"/>
                <w:sz w:val="20"/>
                <w:szCs w:val="20"/>
              </w:rPr>
              <w:t>Ul. grada Vukovara 220</w:t>
            </w:r>
          </w:p>
        </w:tc>
        <w:tc>
          <w:tcPr>
            <w:tcW w:type="dxa" w:w="1795"/>
            <w:tcBorders>
              <w:bottom w:space="0" w:sz="4" w:color="auto" w:val="single"/>
            </w:tcBorders>
          </w:tcPr>
          <w:p w:rsidRDefault="004765AD" w:rsidP="00C36FA8" w:rsidR="00860F53" w:rsidRPr="00965663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1.831,15</w:t>
            </w:r>
          </w:p>
        </w:tc>
        <w:tc>
          <w:tcPr>
            <w:tcW w:type="dxa" w:w="2205"/>
            <w:tcBorders>
              <w:bottom w:space="0" w:sz="4" w:color="auto" w:val="single"/>
            </w:tcBorders>
          </w:tcPr>
          <w:p w:rsidRDefault="004765AD" w:rsidP="00C36FA8" w:rsidR="00860F53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Izvod otvorenih stavki</w:t>
            </w:r>
          </w:p>
        </w:tc>
        <w:tc>
          <w:tcPr>
            <w:tcW w:type="auto" w:w="0"/>
            <w:tcBorders>
              <w:bottom w:space="0" w:sz="4" w:color="auto" w:val="single"/>
            </w:tcBorders>
          </w:tcPr>
          <w:p w:rsidRDefault="004765AD" w:rsidP="00C36FA8" w:rsidR="00860F53" w:rsidRPr="00965663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1.831,15</w:t>
            </w:r>
          </w:p>
        </w:tc>
        <w:tc>
          <w:tcPr>
            <w:tcW w:type="auto" w:w="0"/>
            <w:tcBorders>
              <w:bottom w:space="0" w:sz="4" w:color="auto" w:val="single"/>
            </w:tcBorders>
          </w:tcPr>
          <w:p w:rsidRDefault="004765AD" w:rsidP="00C36FA8" w:rsidR="00860F53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Rješ. o ovrsi Klasa:UP/I-325-08/16-07/1958</w:t>
            </w:r>
          </w:p>
        </w:tc>
      </w:tr>
      <w:tr w:rsidTr="00C73BDA" w:rsidR="00735057" w:rsidRPr="00B40BEB">
        <w:trPr>
          <w:trHeight w:val="285"/>
        </w:trPr>
        <w:tc>
          <w:tcPr>
            <w:tcW w:type="auto" w:w="0"/>
            <w:tcBorders>
              <w:bottom w:space="0" w:sz="4" w:color="auto" w:val="single"/>
              <w:right w:space="0" w:sz="4" w:color="auto" w:val="single"/>
            </w:tcBorders>
          </w:tcPr>
          <w:p w:rsidRDefault="00860F53" w:rsidP="00C36FA8" w:rsidR="00860F53" w:rsidRPr="00965663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6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4765AD" w:rsidP="00C36FA8" w:rsidR="00860F53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Hrvatska televizija zastupana po djelatnici Iva Trgogrlić Vranešić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B7B17" w:rsidP="00C36FA8" w:rsidR="00860F53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68419124305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B7B17" w:rsidP="00C36FA8" w:rsidR="00860F53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Zagreb, Prisavlje 3</w:t>
            </w:r>
          </w:p>
        </w:tc>
        <w:tc>
          <w:tcPr>
            <w:tcW w:type="dxa" w:w="17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B7B17" w:rsidP="00C36FA8" w:rsidR="00860F53" w:rsidRPr="00965663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22.637,50</w:t>
            </w:r>
          </w:p>
        </w:tc>
        <w:tc>
          <w:tcPr>
            <w:tcW w:type="dxa" w:w="220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B7B17" w:rsidP="00C36FA8" w:rsidR="00860F53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Troškovi tužbe i sudskih pristojbi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B7B17" w:rsidP="00C36FA8" w:rsidR="00860F53" w:rsidRPr="00965663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22.637,50</w:t>
            </w:r>
          </w:p>
        </w:tc>
        <w:tc>
          <w:tcPr>
            <w:tcW w:type="auto" w:w="0"/>
            <w:tcBorders>
              <w:left w:space="0" w:sz="4" w:color="auto" w:val="single"/>
              <w:bottom w:space="0" w:sz="4" w:color="auto" w:val="single"/>
            </w:tcBorders>
          </w:tcPr>
          <w:p w:rsidRDefault="00DB7B17" w:rsidP="00C36FA8" w:rsidR="00860F53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Izvod otvorenih stavki</w:t>
            </w:r>
          </w:p>
        </w:tc>
      </w:tr>
      <w:tr w:rsidTr="00C73BDA" w:rsidR="00C36FA8" w:rsidRPr="00B40BEB">
        <w:trPr>
          <w:trHeight w:val="750"/>
        </w:trPr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36FA8" w:rsidP="00C36FA8" w:rsidR="00C36FA8" w:rsidRPr="00965663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7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36FA8" w:rsidP="00C36FA8" w:rsidR="00C36FA8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Konzum d.d.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36FA8" w:rsidP="00C36FA8" w:rsidR="00C36FA8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29955634590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36FA8" w:rsidP="00C36FA8" w:rsidR="00C36FA8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Zagreb, Marijana Čavića 1/a</w:t>
            </w:r>
          </w:p>
        </w:tc>
        <w:tc>
          <w:tcPr>
            <w:tcW w:type="dxa" w:w="17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36FA8" w:rsidP="00C36FA8" w:rsidR="00C36FA8" w:rsidRPr="00965663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2.000.000,00</w:t>
            </w:r>
          </w:p>
        </w:tc>
        <w:tc>
          <w:tcPr>
            <w:tcW w:type="dxa" w:w="220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36FA8" w:rsidP="00C36FA8" w:rsidR="00C36FA8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Ugovor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36FA8" w:rsidP="00C36FA8" w:rsidR="00C36FA8" w:rsidRPr="00965663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2.000.000,00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36FA8" w:rsidP="00C36FA8" w:rsidR="00C36FA8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Izvod otvorenih stavki</w:t>
            </w:r>
          </w:p>
        </w:tc>
      </w:tr>
      <w:tr w:rsidTr="00C73BDA" w:rsidR="00735057" w:rsidRPr="00B40BEB">
        <w:trPr>
          <w:trHeight w:val="1065"/>
        </w:trPr>
        <w:tc>
          <w:tcPr>
            <w:tcW w:type="auto" w:w="0"/>
            <w:tcBorders>
              <w:top w:space="0" w:sz="4" w:color="auto" w:val="single"/>
              <w:bottom w:space="0" w:sz="4" w:color="auto" w:val="single"/>
            </w:tcBorders>
          </w:tcPr>
          <w:p w:rsidRDefault="00294CAD" w:rsidP="00C36FA8" w:rsidR="00294CAD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lastRenderedPageBreak/>
              <w:t>8</w:t>
            </w:r>
          </w:p>
        </w:tc>
        <w:tc>
          <w:tcPr>
            <w:tcW w:type="auto" w:w="0"/>
            <w:tcBorders>
              <w:top w:space="0" w:sz="4" w:color="auto" w:val="single"/>
              <w:bottom w:space="0" w:sz="4" w:color="auto" w:val="single"/>
            </w:tcBorders>
          </w:tcPr>
          <w:p w:rsidRDefault="00DB7B17" w:rsidP="00C36FA8" w:rsidR="00294CAD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BKS Bank AG zastupana po OD Vukić, Jelušić, Šulina</w:t>
            </w:r>
            <w:r w:rsidR="00705786">
              <w:rPr>
                <w:rFonts w:hAnsi="Times New Roman" w:ascii="Times New Roman"/>
                <w:sz w:val="20"/>
                <w:szCs w:val="20"/>
              </w:rPr>
              <w:t xml:space="preserve"> i drugi, Rijeka, N. Tesle 9/V</w:t>
            </w:r>
          </w:p>
        </w:tc>
        <w:tc>
          <w:tcPr>
            <w:tcW w:type="auto" w:w="0"/>
            <w:tcBorders>
              <w:top w:space="0" w:sz="4" w:color="auto" w:val="single"/>
              <w:bottom w:space="0" w:sz="4" w:color="auto" w:val="single"/>
            </w:tcBorders>
          </w:tcPr>
          <w:p w:rsidRDefault="00705786" w:rsidP="00C36FA8" w:rsidR="00294CAD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95202348925</w:t>
            </w:r>
          </w:p>
        </w:tc>
        <w:tc>
          <w:tcPr>
            <w:tcW w:type="auto" w:w="0"/>
            <w:tcBorders>
              <w:top w:space="0" w:sz="4" w:color="auto" w:val="single"/>
              <w:bottom w:space="0" w:sz="4" w:color="auto" w:val="single"/>
            </w:tcBorders>
          </w:tcPr>
          <w:p w:rsidRDefault="00705786" w:rsidP="00C36FA8" w:rsidR="00294CAD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A-9020 Klagenfurt, St. Veiter Ring 43</w:t>
            </w:r>
          </w:p>
        </w:tc>
        <w:tc>
          <w:tcPr>
            <w:tcW w:type="dxa" w:w="1795"/>
            <w:tcBorders>
              <w:top w:space="0" w:sz="4" w:color="auto" w:val="single"/>
              <w:bottom w:space="0" w:sz="4" w:color="auto" w:val="single"/>
            </w:tcBorders>
          </w:tcPr>
          <w:p w:rsidRDefault="00705786" w:rsidP="00C36FA8" w:rsidR="00294CAD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4.486.073,41</w:t>
            </w:r>
          </w:p>
        </w:tc>
        <w:tc>
          <w:tcPr>
            <w:tcW w:type="dxa" w:w="2205"/>
            <w:tcBorders>
              <w:top w:space="0" w:sz="4" w:color="auto" w:val="single"/>
              <w:bottom w:space="0" w:sz="4" w:color="auto" w:val="single"/>
            </w:tcBorders>
          </w:tcPr>
          <w:p w:rsidRDefault="00705786" w:rsidP="00C36FA8" w:rsidR="00294CAD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Izvadak otvorenih stavki, Ugvor o okvirnom iznosu zaduženja</w:t>
            </w:r>
          </w:p>
        </w:tc>
        <w:tc>
          <w:tcPr>
            <w:tcW w:type="auto" w:w="0"/>
            <w:tcBorders>
              <w:top w:space="0" w:sz="4" w:color="auto" w:val="single"/>
              <w:bottom w:space="0" w:sz="4" w:color="auto" w:val="single"/>
            </w:tcBorders>
          </w:tcPr>
          <w:p w:rsidRDefault="00705786" w:rsidP="00C36FA8" w:rsidR="00294CAD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4.486.073,41</w:t>
            </w:r>
          </w:p>
        </w:tc>
        <w:tc>
          <w:tcPr>
            <w:tcW w:type="auto" w:w="0"/>
            <w:tcBorders>
              <w:top w:space="0" w:sz="4" w:color="auto" w:val="single"/>
              <w:bottom w:space="0" w:sz="4" w:color="auto" w:val="single"/>
            </w:tcBorders>
          </w:tcPr>
          <w:p w:rsidRDefault="000977FE" w:rsidP="00C36FA8" w:rsidR="00294CAD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Ovršna isprava .-z</w:t>
            </w:r>
            <w:r w:rsidR="00705786">
              <w:rPr>
                <w:rFonts w:hAnsi="Times New Roman" w:ascii="Times New Roman"/>
                <w:sz w:val="20"/>
                <w:szCs w:val="20"/>
              </w:rPr>
              <w:t>adužnica ovjrena po JB Tomislav Matijević</w:t>
            </w:r>
            <w:r w:rsidR="00D71B5A">
              <w:rPr>
                <w:rFonts w:hAnsi="Times New Roman" w:ascii="Times New Roman"/>
                <w:sz w:val="20"/>
                <w:szCs w:val="20"/>
              </w:rPr>
              <w:t>, Zagreb,</w:t>
            </w:r>
            <w:r w:rsidR="00705786">
              <w:rPr>
                <w:rFonts w:hAnsi="Times New Roman" w:ascii="Times New Roman"/>
                <w:sz w:val="20"/>
                <w:szCs w:val="20"/>
              </w:rPr>
              <w:t xml:space="preserve"> OV-5374/16</w:t>
            </w:r>
          </w:p>
        </w:tc>
      </w:tr>
      <w:tr w:rsidTr="00C73BDA" w:rsidR="00735057" w:rsidRPr="00B40BEB">
        <w:trPr>
          <w:trHeight w:val="1395"/>
        </w:trPr>
        <w:tc>
          <w:tcPr>
            <w:tcW w:type="auto" w:w="0"/>
            <w:tcBorders>
              <w:top w:space="0" w:sz="4" w:color="auto" w:val="single"/>
            </w:tcBorders>
          </w:tcPr>
          <w:p w:rsidRDefault="0058761B" w:rsidP="00C36FA8" w:rsidR="0058761B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9</w:t>
            </w:r>
          </w:p>
        </w:tc>
        <w:tc>
          <w:tcPr>
            <w:tcW w:type="auto" w:w="0"/>
            <w:tcBorders>
              <w:top w:space="0" w:sz="4" w:color="auto" w:val="single"/>
            </w:tcBorders>
          </w:tcPr>
          <w:p w:rsidRDefault="00D71B5A" w:rsidP="00C36FA8" w:rsidR="00D71B5A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Zagrebačka banka d.d. zastupana po punmoćnici Ljiljani Petričak, dipl.iur.</w:t>
            </w:r>
          </w:p>
          <w:p w:rsidRDefault="00D71B5A" w:rsidP="00C36FA8" w:rsidR="0058761B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Su-647/93</w:t>
            </w:r>
          </w:p>
        </w:tc>
        <w:tc>
          <w:tcPr>
            <w:tcW w:type="auto" w:w="0"/>
            <w:tcBorders>
              <w:top w:space="0" w:sz="4" w:color="auto" w:val="single"/>
            </w:tcBorders>
          </w:tcPr>
          <w:p w:rsidRDefault="00D71B5A" w:rsidP="00C36FA8" w:rsidR="0058761B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92963223473</w:t>
            </w:r>
          </w:p>
        </w:tc>
        <w:tc>
          <w:tcPr>
            <w:tcW w:type="auto" w:w="0"/>
            <w:tcBorders>
              <w:top w:space="0" w:sz="4" w:color="auto" w:val="single"/>
            </w:tcBorders>
          </w:tcPr>
          <w:p w:rsidRDefault="00D71B5A" w:rsidP="00C36FA8" w:rsidR="0058761B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Zagreb, Trg bana Josipa Jelačića 10</w:t>
            </w:r>
          </w:p>
        </w:tc>
        <w:tc>
          <w:tcPr>
            <w:tcW w:type="dxa" w:w="1795"/>
            <w:tcBorders>
              <w:top w:space="0" w:sz="4" w:color="auto" w:val="single"/>
            </w:tcBorders>
          </w:tcPr>
          <w:p w:rsidRDefault="00D71B5A" w:rsidP="00C36FA8" w:rsidR="0058761B" w:rsidRPr="00965663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21.262.777,01</w:t>
            </w:r>
          </w:p>
        </w:tc>
        <w:tc>
          <w:tcPr>
            <w:tcW w:type="dxa" w:w="2205"/>
            <w:tcBorders>
              <w:top w:space="0" w:sz="4" w:color="auto" w:val="single"/>
            </w:tcBorders>
          </w:tcPr>
          <w:p w:rsidRDefault="00D71B5A" w:rsidP="00C36FA8" w:rsidR="0058761B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Izvod otvorenih stavki, Ugovori o kratkoročnim kreditima</w:t>
            </w:r>
          </w:p>
        </w:tc>
        <w:tc>
          <w:tcPr>
            <w:tcW w:type="auto" w:w="0"/>
            <w:tcBorders>
              <w:top w:space="0" w:sz="4" w:color="auto" w:val="single"/>
            </w:tcBorders>
          </w:tcPr>
          <w:p w:rsidRDefault="00D71B5A" w:rsidP="00C36FA8" w:rsidR="0058761B" w:rsidRPr="00965663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21.262.777,01</w:t>
            </w:r>
          </w:p>
        </w:tc>
        <w:tc>
          <w:tcPr>
            <w:tcW w:type="auto" w:w="0"/>
            <w:tcBorders>
              <w:top w:space="0" w:sz="4" w:color="auto" w:val="single"/>
            </w:tcBorders>
          </w:tcPr>
          <w:p w:rsidRDefault="000977FE" w:rsidP="00C36FA8" w:rsidR="0058761B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Ovršna isprava -z</w:t>
            </w:r>
            <w:r w:rsidR="00D71B5A">
              <w:rPr>
                <w:rFonts w:hAnsi="Times New Roman" w:ascii="Times New Roman"/>
                <w:sz w:val="20"/>
                <w:szCs w:val="20"/>
              </w:rPr>
              <w:t>adužnica ovjrena po JB Tomislav Matijević Zagreb, OV-8946/16</w:t>
            </w:r>
          </w:p>
        </w:tc>
      </w:tr>
      <w:tr w:rsidTr="00C36FA8" w:rsidR="00735057" w:rsidRPr="00B40BEB">
        <w:trPr>
          <w:trHeight w:val="1590"/>
        </w:trPr>
        <w:tc>
          <w:tcPr>
            <w:tcW w:type="auto" w:w="0"/>
          </w:tcPr>
          <w:p w:rsidRDefault="0058761B" w:rsidP="00C36FA8" w:rsidR="0058761B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10</w:t>
            </w:r>
          </w:p>
        </w:tc>
        <w:tc>
          <w:tcPr>
            <w:tcW w:type="auto" w:w="0"/>
          </w:tcPr>
          <w:p w:rsidRDefault="00D71B5A" w:rsidP="00C36FA8" w:rsidR="0058761B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Republika Hrvatska, Ministarstvo financija, Porezna uprava</w:t>
            </w:r>
            <w:r w:rsidR="00A1574E">
              <w:rPr>
                <w:rFonts w:hAnsi="Times New Roman" w:ascii="Times New Roman"/>
                <w:sz w:val="20"/>
                <w:szCs w:val="20"/>
              </w:rPr>
              <w:t>, zastupana po ŽDO Zagreb</w:t>
            </w:r>
          </w:p>
        </w:tc>
        <w:tc>
          <w:tcPr>
            <w:tcW w:type="auto" w:w="0"/>
          </w:tcPr>
          <w:p w:rsidRDefault="00A1574E" w:rsidP="00C36FA8" w:rsidR="0058761B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18683136487</w:t>
            </w:r>
          </w:p>
        </w:tc>
        <w:tc>
          <w:tcPr>
            <w:tcW w:type="auto" w:w="0"/>
          </w:tcPr>
          <w:p w:rsidRDefault="00A1574E" w:rsidP="00C36FA8" w:rsidR="0058761B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Zagreb, Savska cesta 41</w:t>
            </w:r>
          </w:p>
        </w:tc>
        <w:tc>
          <w:tcPr>
            <w:tcW w:type="dxa" w:w="1795"/>
          </w:tcPr>
          <w:p w:rsidRDefault="00A1574E" w:rsidP="00C36FA8" w:rsidR="0058761B" w:rsidRPr="00965663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51.726,63</w:t>
            </w:r>
          </w:p>
        </w:tc>
        <w:tc>
          <w:tcPr>
            <w:tcW w:type="dxa" w:w="2205"/>
          </w:tcPr>
          <w:p w:rsidRDefault="00A1574E" w:rsidP="00C36FA8" w:rsidR="0058761B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Izlist poreznih kartica</w:t>
            </w:r>
          </w:p>
        </w:tc>
        <w:tc>
          <w:tcPr>
            <w:tcW w:type="auto" w:w="0"/>
          </w:tcPr>
          <w:p w:rsidRDefault="00A1574E" w:rsidP="00C36FA8" w:rsidR="0058761B" w:rsidRPr="00965663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51.726,63</w:t>
            </w:r>
          </w:p>
        </w:tc>
        <w:tc>
          <w:tcPr>
            <w:tcW w:type="auto" w:w="0"/>
          </w:tcPr>
          <w:p w:rsidRDefault="00A1574E" w:rsidP="00C36FA8" w:rsidR="0058761B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Prijava poreza na dodanu vrijednost za period 2-4.2018.</w:t>
            </w:r>
          </w:p>
        </w:tc>
      </w:tr>
      <w:tr w:rsidTr="00C36FA8" w:rsidR="00735057" w:rsidRPr="00B40BEB">
        <w:trPr>
          <w:trHeight w:val="395"/>
        </w:trPr>
        <w:tc>
          <w:tcPr>
            <w:tcW w:type="auto" w:w="0"/>
          </w:tcPr>
          <w:p w:rsidRDefault="0058761B" w:rsidP="00C36FA8" w:rsidR="0058761B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11</w:t>
            </w:r>
          </w:p>
        </w:tc>
        <w:tc>
          <w:tcPr>
            <w:tcW w:type="auto" w:w="0"/>
          </w:tcPr>
          <w:p w:rsidRDefault="00A1574E" w:rsidP="00C36FA8" w:rsidR="0058761B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Alca Zagreb d.o.o.</w:t>
            </w:r>
          </w:p>
        </w:tc>
        <w:tc>
          <w:tcPr>
            <w:tcW w:type="auto" w:w="0"/>
          </w:tcPr>
          <w:p w:rsidRDefault="001D3734" w:rsidP="00C36FA8" w:rsidR="0058761B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58353015102</w:t>
            </w:r>
          </w:p>
        </w:tc>
        <w:tc>
          <w:tcPr>
            <w:tcW w:type="auto" w:w="0"/>
          </w:tcPr>
          <w:p w:rsidRDefault="001D3734" w:rsidP="00C36FA8" w:rsidR="0058761B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Zagreb, Koledovčina 2</w:t>
            </w:r>
          </w:p>
        </w:tc>
        <w:tc>
          <w:tcPr>
            <w:tcW w:type="dxa" w:w="1795"/>
          </w:tcPr>
          <w:p w:rsidRDefault="001D3734" w:rsidP="00C36FA8" w:rsidR="0058761B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6.139.720,38</w:t>
            </w:r>
          </w:p>
        </w:tc>
        <w:tc>
          <w:tcPr>
            <w:tcW w:type="dxa" w:w="2205"/>
          </w:tcPr>
          <w:p w:rsidRDefault="001D3734" w:rsidP="00C36FA8" w:rsidR="0058761B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Izvod otvorenih stavki</w:t>
            </w:r>
          </w:p>
        </w:tc>
        <w:tc>
          <w:tcPr>
            <w:tcW w:type="auto" w:w="0"/>
          </w:tcPr>
          <w:p w:rsidRDefault="001D3734" w:rsidP="00C36FA8" w:rsidR="0058761B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6.139.720,38</w:t>
            </w:r>
          </w:p>
        </w:tc>
        <w:tc>
          <w:tcPr>
            <w:tcW w:type="auto" w:w="0"/>
          </w:tcPr>
          <w:p w:rsidRDefault="001D3734" w:rsidP="00C36FA8" w:rsidR="0058761B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Ovršna isprava OV-5860/16</w:t>
            </w:r>
          </w:p>
        </w:tc>
      </w:tr>
      <w:tr w:rsidTr="00C36FA8" w:rsidR="00735057" w:rsidRPr="00B40BEB">
        <w:trPr>
          <w:trHeight w:val="701"/>
        </w:trPr>
        <w:tc>
          <w:tcPr>
            <w:tcW w:type="auto" w:w="0"/>
            <w:tcBorders>
              <w:bottom w:space="0" w:sz="4" w:color="auto" w:val="single"/>
            </w:tcBorders>
          </w:tcPr>
          <w:p w:rsidRDefault="00D21480" w:rsidP="00C36FA8" w:rsidR="00D21480" w:rsidRPr="00965663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12</w:t>
            </w:r>
          </w:p>
        </w:tc>
        <w:tc>
          <w:tcPr>
            <w:tcW w:type="auto" w:w="0"/>
            <w:tcBorders>
              <w:bottom w:space="0" w:sz="4" w:color="auto" w:val="single"/>
            </w:tcBorders>
          </w:tcPr>
          <w:p w:rsidRDefault="001D3734" w:rsidP="00C36FA8" w:rsidR="00BD4B34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Prima ulaganja d.o.o.</w:t>
            </w:r>
          </w:p>
        </w:tc>
        <w:tc>
          <w:tcPr>
            <w:tcW w:type="auto" w:w="0"/>
            <w:tcBorders>
              <w:bottom w:space="0" w:sz="4" w:color="auto" w:val="single"/>
            </w:tcBorders>
          </w:tcPr>
          <w:p w:rsidRDefault="001D3734" w:rsidP="00C36FA8" w:rsidR="00D21480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31859434353</w:t>
            </w:r>
          </w:p>
        </w:tc>
        <w:tc>
          <w:tcPr>
            <w:tcW w:type="auto" w:w="0"/>
            <w:tcBorders>
              <w:bottom w:space="0" w:sz="4" w:color="auto" w:val="single"/>
            </w:tcBorders>
          </w:tcPr>
          <w:p w:rsidRDefault="001D3734" w:rsidP="00C36FA8" w:rsidR="00D21480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Zagreb, Tratinska 22</w:t>
            </w:r>
          </w:p>
        </w:tc>
        <w:tc>
          <w:tcPr>
            <w:tcW w:type="dxa" w:w="1795"/>
            <w:tcBorders>
              <w:bottom w:space="0" w:sz="4" w:color="auto" w:val="single"/>
            </w:tcBorders>
          </w:tcPr>
          <w:p w:rsidRDefault="001D3734" w:rsidP="00C36FA8" w:rsidR="00D21480" w:rsidRPr="00965663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25.727.062,99</w:t>
            </w:r>
          </w:p>
        </w:tc>
        <w:tc>
          <w:tcPr>
            <w:tcW w:type="dxa" w:w="2205"/>
            <w:tcBorders>
              <w:bottom w:space="0" w:sz="4" w:color="auto" w:val="single"/>
            </w:tcBorders>
          </w:tcPr>
          <w:p w:rsidRDefault="001D3734" w:rsidP="00C36FA8" w:rsidR="00D21480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Izvod otvorenih stavki , Ugovori o zajmu</w:t>
            </w:r>
          </w:p>
        </w:tc>
        <w:tc>
          <w:tcPr>
            <w:tcW w:type="auto" w:w="0"/>
            <w:tcBorders>
              <w:bottom w:space="0" w:sz="4" w:color="auto" w:val="single"/>
            </w:tcBorders>
          </w:tcPr>
          <w:p w:rsidRDefault="001D3734" w:rsidP="00C36FA8" w:rsidR="00D21480" w:rsidRPr="00965663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25.727.062,99</w:t>
            </w:r>
          </w:p>
        </w:tc>
        <w:tc>
          <w:tcPr>
            <w:tcW w:type="auto" w:w="0"/>
            <w:tcBorders>
              <w:bottom w:space="0" w:sz="4" w:color="auto" w:val="single"/>
            </w:tcBorders>
          </w:tcPr>
          <w:p w:rsidRDefault="001D3734" w:rsidP="00C36FA8" w:rsidR="00D21480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Ovršna isprava  - zadužnica OV-2165/17; 2164/17; 2605/17 ovjrena po JB Tomislav Matijević, Zagreb</w:t>
            </w:r>
          </w:p>
        </w:tc>
      </w:tr>
      <w:tr w:rsidTr="00C73BDA" w:rsidR="00735057" w:rsidRPr="00B40BEB">
        <w:trPr>
          <w:trHeight w:val="360"/>
        </w:trPr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D4B34" w:rsidP="00C36FA8" w:rsidR="00BD4B34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13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63765" w:rsidP="00C36FA8" w:rsidR="00BD4B34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Franck d.d. zastupan po OD Batarel, Dvojković Vuchetich iz Zagreba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63765" w:rsidP="00C36FA8" w:rsidR="00BD4B34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07676693758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63765" w:rsidP="00C36FA8" w:rsidR="00BD4B34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Zagreb, Vodovodna 20</w:t>
            </w:r>
          </w:p>
        </w:tc>
        <w:tc>
          <w:tcPr>
            <w:tcW w:type="dxa" w:w="17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9F61D8" w:rsidP="00C36FA8" w:rsidR="009F61D8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22.195.230,50</w:t>
            </w:r>
          </w:p>
          <w:p w:rsidRDefault="009F61D8" w:rsidP="00C36FA8" w:rsidR="00BD4B34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(</w:t>
            </w:r>
            <w:r w:rsidR="00763765">
              <w:rPr>
                <w:rFonts w:hAnsi="Times New Roman" w:ascii="Times New Roman"/>
                <w:sz w:val="20"/>
                <w:szCs w:val="20"/>
              </w:rPr>
              <w:t>2.623.566,26</w:t>
            </w:r>
          </w:p>
          <w:p w:rsidRDefault="009F61D8" w:rsidP="00C36FA8" w:rsidR="00A7572F" w:rsidRPr="00965663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+</w:t>
            </w:r>
            <w:r w:rsidR="00A7572F">
              <w:rPr>
                <w:rFonts w:hAnsi="Times New Roman" w:ascii="Times New Roman"/>
                <w:sz w:val="20"/>
                <w:szCs w:val="20"/>
              </w:rPr>
              <w:t>19.571.664,24</w:t>
            </w:r>
            <w:r>
              <w:rPr>
                <w:rFonts w:hAnsi="Times New Roman" w:ascii="Times New Roman"/>
                <w:sz w:val="20"/>
                <w:szCs w:val="20"/>
              </w:rPr>
              <w:t>)</w:t>
            </w:r>
          </w:p>
        </w:tc>
        <w:tc>
          <w:tcPr>
            <w:tcW w:type="dxa" w:w="220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63765" w:rsidP="00C36FA8" w:rsidR="00BD4B34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Izvadak otvorenih stavki, faktoring ug</w:t>
            </w:r>
            <w:r w:rsidR="00C73BDA">
              <w:rPr>
                <w:rFonts w:hAnsi="Times New Roman" w:ascii="Times New Roman"/>
                <w:sz w:val="20"/>
                <w:szCs w:val="20"/>
              </w:rPr>
              <w:t>o</w:t>
            </w:r>
            <w:r>
              <w:rPr>
                <w:rFonts w:hAnsi="Times New Roman" w:ascii="Times New Roman"/>
                <w:sz w:val="20"/>
                <w:szCs w:val="20"/>
              </w:rPr>
              <w:t>vori o otkupu mjenica</w:t>
            </w:r>
            <w:r w:rsidR="00A7572F">
              <w:rPr>
                <w:rFonts w:hAnsi="Times New Roman" w:ascii="Times New Roman"/>
                <w:sz w:val="20"/>
                <w:szCs w:val="20"/>
              </w:rPr>
              <w:t>, Ug</w:t>
            </w:r>
            <w:r w:rsidR="00735057">
              <w:rPr>
                <w:rFonts w:hAnsi="Times New Roman" w:ascii="Times New Roman"/>
                <w:sz w:val="20"/>
                <w:szCs w:val="20"/>
              </w:rPr>
              <w:t>o</w:t>
            </w:r>
            <w:r w:rsidR="00A7572F">
              <w:rPr>
                <w:rFonts w:hAnsi="Times New Roman" w:ascii="Times New Roman"/>
                <w:sz w:val="20"/>
                <w:szCs w:val="20"/>
              </w:rPr>
              <w:t>vor o ustupu tražbine od Addiko bank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7572F" w:rsidP="00C36FA8" w:rsidR="00BD4B34" w:rsidRPr="00965663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22.195.230,50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63765" w:rsidP="00C36FA8" w:rsidR="00BD4B34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Izvadak računa</w:t>
            </w:r>
            <w:r w:rsidR="00C73BDA">
              <w:rPr>
                <w:rFonts w:hAnsi="Times New Roman" w:ascii="Times New Roman"/>
                <w:sz w:val="20"/>
                <w:szCs w:val="20"/>
              </w:rPr>
              <w:t>, Zadužnice OV-2864/17 i OV-2865/17 ovjerene po JB Tomislav Matijević</w:t>
            </w:r>
          </w:p>
        </w:tc>
      </w:tr>
      <w:tr w:rsidTr="00C73BDA" w:rsidR="00735057" w:rsidRPr="00B40BEB">
        <w:trPr>
          <w:trHeight w:val="930"/>
        </w:trPr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24A2E" w:rsidP="00C36FA8" w:rsidR="00490858" w:rsidRPr="00965663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1</w:t>
            </w:r>
            <w:r w:rsidR="004141AE">
              <w:rPr>
                <w:rFonts w:hAnsi="Times New Roman" w:ascii="Times New Roman"/>
                <w:sz w:val="20"/>
                <w:szCs w:val="20"/>
              </w:rPr>
              <w:t>4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4141AE" w:rsidP="00C36FA8" w:rsidR="004141AE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CROATIA osiguranje d.d. zastupano po punmoćniku Luka Zrinišćak</w:t>
            </w:r>
          </w:p>
          <w:p w:rsidRDefault="00C36FA8" w:rsidP="00C36FA8" w:rsidR="00C36FA8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4141AE" w:rsidP="00C36FA8" w:rsidR="00490858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26187994862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4141AE" w:rsidP="00C36FA8" w:rsidR="00490858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Zagreb, Vatroslava Jagića 33</w:t>
            </w:r>
          </w:p>
        </w:tc>
        <w:tc>
          <w:tcPr>
            <w:tcW w:type="dxa" w:w="17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4141AE" w:rsidP="00C36FA8" w:rsidR="00490858" w:rsidRPr="00965663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1.653,75</w:t>
            </w:r>
          </w:p>
        </w:tc>
        <w:tc>
          <w:tcPr>
            <w:tcW w:type="dxa" w:w="220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4141AE" w:rsidP="00C36FA8" w:rsidR="00490858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Izvadak iz poslovnih knjiga, ug</w:t>
            </w:r>
            <w:r w:rsidR="00794AD1">
              <w:rPr>
                <w:rFonts w:hAnsi="Times New Roman" w:ascii="Times New Roman"/>
                <w:sz w:val="20"/>
                <w:szCs w:val="20"/>
              </w:rPr>
              <w:t>o</w:t>
            </w:r>
            <w:r>
              <w:rPr>
                <w:rFonts w:hAnsi="Times New Roman" w:ascii="Times New Roman"/>
                <w:sz w:val="20"/>
                <w:szCs w:val="20"/>
              </w:rPr>
              <w:t>vor o dobr.zdrav.osig.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4141AE" w:rsidP="00C36FA8" w:rsidR="00490858" w:rsidRPr="00965663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1.653,75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4141AE" w:rsidP="00C36FA8" w:rsidR="0095682B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Izvadak iz poslovnih knjiga</w:t>
            </w:r>
          </w:p>
        </w:tc>
      </w:tr>
      <w:tr w:rsidTr="00C73BDA" w:rsidR="00735057" w:rsidRPr="00B40BEB">
        <w:trPr>
          <w:trHeight w:val="140"/>
        </w:trPr>
        <w:tc>
          <w:tcPr>
            <w:tcW w:type="auto" w:w="0"/>
            <w:tcBorders>
              <w:top w:space="0" w:sz="4" w:color="auto" w:val="single"/>
            </w:tcBorders>
          </w:tcPr>
          <w:p w:rsidRDefault="004141AE" w:rsidP="00C36FA8" w:rsidR="004141AE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lastRenderedPageBreak/>
              <w:t>15</w:t>
            </w:r>
          </w:p>
        </w:tc>
        <w:tc>
          <w:tcPr>
            <w:tcW w:type="auto" w:w="0"/>
            <w:tcBorders>
              <w:top w:space="0" w:sz="4" w:color="auto" w:val="single"/>
            </w:tcBorders>
          </w:tcPr>
          <w:p w:rsidRDefault="007F11EB" w:rsidP="00C36FA8" w:rsidR="004141AE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ADDIKO BANK d.d., zastupana po punmoćniku Edurad Valić, dipl.iur.</w:t>
            </w:r>
          </w:p>
        </w:tc>
        <w:tc>
          <w:tcPr>
            <w:tcW w:type="auto" w:w="0"/>
            <w:tcBorders>
              <w:top w:space="0" w:sz="4" w:color="auto" w:val="single"/>
            </w:tcBorders>
          </w:tcPr>
          <w:p w:rsidRDefault="007F11EB" w:rsidP="00C36FA8" w:rsidR="004141AE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14036333877</w:t>
            </w:r>
          </w:p>
        </w:tc>
        <w:tc>
          <w:tcPr>
            <w:tcW w:type="auto" w:w="0"/>
            <w:tcBorders>
              <w:top w:space="0" w:sz="4" w:color="auto" w:val="single"/>
            </w:tcBorders>
          </w:tcPr>
          <w:p w:rsidRDefault="007F11EB" w:rsidP="00C36FA8" w:rsidR="004141AE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Zagreb, Slavonska 6</w:t>
            </w:r>
          </w:p>
        </w:tc>
        <w:tc>
          <w:tcPr>
            <w:tcW w:type="dxa" w:w="1795"/>
            <w:tcBorders>
              <w:top w:space="0" w:sz="4" w:color="auto" w:val="single"/>
            </w:tcBorders>
          </w:tcPr>
          <w:p w:rsidRDefault="009F61D8" w:rsidP="00C36FA8" w:rsidR="004141AE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10.499.666,26</w:t>
            </w:r>
            <w:r w:rsidR="00735057">
              <w:rPr>
                <w:rFonts w:hAnsi="Times New Roman" w:ascii="Times New Roman"/>
                <w:sz w:val="20"/>
                <w:szCs w:val="20"/>
              </w:rPr>
              <w:t xml:space="preserve"> (prenos tražbine na Franck  u iznosu od 19.571.664,24, OV-9866/18 JB Ilinka Lisonek</w:t>
            </w:r>
            <w:r>
              <w:rPr>
                <w:rFonts w:hAnsi="Times New Roman" w:ascii="Times New Roman"/>
                <w:sz w:val="20"/>
                <w:szCs w:val="20"/>
              </w:rPr>
              <w:t xml:space="preserve"> u odnosu na prijavu od 30.071.330,50</w:t>
            </w:r>
            <w:r w:rsidR="00735057">
              <w:rPr>
                <w:rFonts w:hAnsi="Times New Roman" w:ascii="Times New Roman"/>
                <w:sz w:val="20"/>
                <w:szCs w:val="20"/>
              </w:rPr>
              <w:t>)</w:t>
            </w:r>
          </w:p>
        </w:tc>
        <w:tc>
          <w:tcPr>
            <w:tcW w:type="dxa" w:w="2205"/>
            <w:tcBorders>
              <w:top w:space="0" w:sz="4" w:color="auto" w:val="single"/>
              <w:bottom w:space="0" w:sz="4" w:color="auto" w:val="single"/>
            </w:tcBorders>
          </w:tcPr>
          <w:p w:rsidRDefault="00794AD1" w:rsidP="00C36FA8" w:rsidR="00794AD1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Izvadak iz poslovnih knjiga</w:t>
            </w:r>
          </w:p>
          <w:p w:rsidRDefault="00794AD1" w:rsidP="00C36FA8" w:rsidR="00794AD1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Ug</w:t>
            </w:r>
            <w:r w:rsidR="00AE7190">
              <w:rPr>
                <w:rFonts w:hAnsi="Times New Roman" w:ascii="Times New Roman"/>
                <w:sz w:val="20"/>
                <w:szCs w:val="20"/>
              </w:rPr>
              <w:t>o</w:t>
            </w:r>
            <w:r>
              <w:rPr>
                <w:rFonts w:hAnsi="Times New Roman" w:ascii="Times New Roman"/>
                <w:sz w:val="20"/>
                <w:szCs w:val="20"/>
              </w:rPr>
              <w:t>vor o kreditu broj: 02/891-59000289; 04/891-59000289: 05/891-59000289</w:t>
            </w:r>
          </w:p>
        </w:tc>
        <w:tc>
          <w:tcPr>
            <w:tcW w:type="auto" w:w="0"/>
            <w:tcBorders>
              <w:top w:space="0" w:sz="4" w:color="auto" w:val="single"/>
            </w:tcBorders>
          </w:tcPr>
          <w:p w:rsidRDefault="00735057" w:rsidP="00C36FA8" w:rsidR="004141AE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10.499.666,26</w:t>
            </w:r>
          </w:p>
        </w:tc>
        <w:tc>
          <w:tcPr>
            <w:tcW w:type="auto" w:w="0"/>
            <w:tcBorders>
              <w:top w:space="0" w:sz="4" w:color="auto" w:val="single"/>
            </w:tcBorders>
          </w:tcPr>
          <w:p w:rsidRDefault="000977FE" w:rsidP="00C36FA8" w:rsidR="004141AE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 xml:space="preserve">Ovršne isprave - </w:t>
            </w:r>
            <w:r w:rsidR="00794AD1">
              <w:rPr>
                <w:rFonts w:hAnsi="Times New Roman" w:ascii="Times New Roman"/>
                <w:sz w:val="20"/>
                <w:szCs w:val="20"/>
              </w:rPr>
              <w:t>Ug</w:t>
            </w:r>
            <w:r w:rsidR="00AE7190">
              <w:rPr>
                <w:rFonts w:hAnsi="Times New Roman" w:ascii="Times New Roman"/>
                <w:sz w:val="20"/>
                <w:szCs w:val="20"/>
              </w:rPr>
              <w:t>o</w:t>
            </w:r>
            <w:r w:rsidR="00794AD1">
              <w:rPr>
                <w:rFonts w:hAnsi="Times New Roman" w:ascii="Times New Roman"/>
                <w:sz w:val="20"/>
                <w:szCs w:val="20"/>
              </w:rPr>
              <w:t xml:space="preserve">vor o odobrenju okvira za financijsko praćenje broj 891-59000289 od 27.12.2016., zadužnice </w:t>
            </w:r>
          </w:p>
        </w:tc>
      </w:tr>
      <w:tr w:rsidTr="00C36FA8" w:rsidR="00735057" w:rsidRPr="00B40BEB">
        <w:trPr>
          <w:trHeight w:val="115"/>
        </w:trPr>
        <w:tc>
          <w:tcPr>
            <w:tcW w:type="auto" w:w="0"/>
          </w:tcPr>
          <w:p w:rsidRDefault="004141AE" w:rsidP="00C36FA8" w:rsidR="004141AE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16</w:t>
            </w:r>
          </w:p>
        </w:tc>
        <w:tc>
          <w:tcPr>
            <w:tcW w:type="auto" w:w="0"/>
          </w:tcPr>
          <w:p w:rsidRDefault="00794AD1" w:rsidP="00C36FA8" w:rsidR="004141AE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Grad Zagreb</w:t>
            </w:r>
            <w:r w:rsidR="000977FE">
              <w:rPr>
                <w:rFonts w:hAnsi="Times New Roman" w:ascii="Times New Roman"/>
                <w:sz w:val="20"/>
                <w:szCs w:val="20"/>
              </w:rPr>
              <w:t xml:space="preserve"> zastupan po punmoćnici Lidija Jeleč, Su-639/15</w:t>
            </w:r>
          </w:p>
        </w:tc>
        <w:tc>
          <w:tcPr>
            <w:tcW w:type="auto" w:w="0"/>
          </w:tcPr>
          <w:p w:rsidRDefault="000977FE" w:rsidP="00C36FA8" w:rsidR="004141AE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61817894937</w:t>
            </w:r>
          </w:p>
        </w:tc>
        <w:tc>
          <w:tcPr>
            <w:tcW w:type="auto" w:w="0"/>
          </w:tcPr>
          <w:p w:rsidRDefault="000977FE" w:rsidP="00C36FA8" w:rsidR="004141AE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Zagreb, Trg S. Radića 1</w:t>
            </w:r>
          </w:p>
        </w:tc>
        <w:tc>
          <w:tcPr>
            <w:tcW w:type="dxa" w:w="1795"/>
          </w:tcPr>
          <w:p w:rsidRDefault="000977FE" w:rsidP="00C36FA8" w:rsidR="004141AE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10.097,33</w:t>
            </w:r>
          </w:p>
        </w:tc>
        <w:tc>
          <w:tcPr>
            <w:tcW w:type="dxa" w:w="2205"/>
            <w:tcBorders>
              <w:top w:space="0" w:sz="4" w:color="auto" w:val="single"/>
            </w:tcBorders>
          </w:tcPr>
          <w:p w:rsidRDefault="000977FE" w:rsidP="00C36FA8" w:rsidR="004141AE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Izvadak iz poslovnh knjiga (komunalna naknada)</w:t>
            </w:r>
          </w:p>
        </w:tc>
        <w:tc>
          <w:tcPr>
            <w:tcW w:type="auto" w:w="0"/>
          </w:tcPr>
          <w:p w:rsidRDefault="000977FE" w:rsidP="00C36FA8" w:rsidR="004141AE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10.097,33</w:t>
            </w:r>
          </w:p>
        </w:tc>
        <w:tc>
          <w:tcPr>
            <w:tcW w:type="auto" w:w="0"/>
          </w:tcPr>
          <w:p w:rsidRDefault="000977FE" w:rsidP="00C36FA8" w:rsidR="004141AE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Ovršno rješenje – Klasa UP/I-363-03/2016-02/0651</w:t>
            </w:r>
          </w:p>
        </w:tc>
      </w:tr>
      <w:tr w:rsidTr="00C36FA8" w:rsidR="00735057" w:rsidRPr="00B40BEB">
        <w:trPr>
          <w:trHeight w:val="105"/>
        </w:trPr>
        <w:tc>
          <w:tcPr>
            <w:tcW w:type="auto" w:w="0"/>
          </w:tcPr>
          <w:p w:rsidRDefault="000977FE" w:rsidP="00C36FA8" w:rsidR="004141AE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17</w:t>
            </w:r>
          </w:p>
        </w:tc>
        <w:tc>
          <w:tcPr>
            <w:tcW w:type="auto" w:w="0"/>
          </w:tcPr>
          <w:p w:rsidRDefault="000977FE" w:rsidP="00C36FA8" w:rsidR="004141AE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Komunalac Petrinja d.o.o.</w:t>
            </w:r>
          </w:p>
        </w:tc>
        <w:tc>
          <w:tcPr>
            <w:tcW w:type="auto" w:w="0"/>
          </w:tcPr>
          <w:p w:rsidRDefault="000977FE" w:rsidP="00C36FA8" w:rsidR="004141AE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53696178845</w:t>
            </w:r>
          </w:p>
        </w:tc>
        <w:tc>
          <w:tcPr>
            <w:tcW w:type="auto" w:w="0"/>
          </w:tcPr>
          <w:p w:rsidRDefault="000977FE" w:rsidP="00C36FA8" w:rsidR="004141AE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Petrinja, Gundulićeva 14</w:t>
            </w:r>
          </w:p>
        </w:tc>
        <w:tc>
          <w:tcPr>
            <w:tcW w:type="dxa" w:w="1795"/>
          </w:tcPr>
          <w:p w:rsidRDefault="000977FE" w:rsidP="00C36FA8" w:rsidR="004141AE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160.00,00</w:t>
            </w:r>
          </w:p>
        </w:tc>
        <w:tc>
          <w:tcPr>
            <w:tcW w:type="dxa" w:w="2205"/>
          </w:tcPr>
          <w:p w:rsidRDefault="000977FE" w:rsidP="00C36FA8" w:rsidR="004141AE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Izvodak iz poslovnih knjiga, Ugvor o otkupo mjeničnoga potraživanja IF 27-53696178845-1/16</w:t>
            </w:r>
          </w:p>
        </w:tc>
        <w:tc>
          <w:tcPr>
            <w:tcW w:type="auto" w:w="0"/>
          </w:tcPr>
          <w:p w:rsidRDefault="000977FE" w:rsidP="00C36FA8" w:rsidR="004141AE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160.000,00</w:t>
            </w:r>
          </w:p>
        </w:tc>
        <w:tc>
          <w:tcPr>
            <w:tcW w:type="auto" w:w="0"/>
          </w:tcPr>
          <w:p w:rsidRDefault="000977FE" w:rsidP="00C36FA8" w:rsidR="004141AE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Izvod računa od HPB sa nadnevkom od 4.8.2016.</w:t>
            </w:r>
          </w:p>
        </w:tc>
      </w:tr>
      <w:tr w:rsidTr="00C36FA8" w:rsidR="00735057" w:rsidRPr="00B40BEB">
        <w:trPr>
          <w:trHeight w:val="130"/>
        </w:trPr>
        <w:tc>
          <w:tcPr>
            <w:tcW w:type="auto" w:w="0"/>
          </w:tcPr>
          <w:p w:rsidRDefault="0071199A" w:rsidP="00C36FA8" w:rsidR="004141AE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18</w:t>
            </w:r>
          </w:p>
        </w:tc>
        <w:tc>
          <w:tcPr>
            <w:tcW w:type="auto" w:w="0"/>
          </w:tcPr>
          <w:p w:rsidRDefault="0071199A" w:rsidP="00C36FA8" w:rsidR="004141AE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Vodoopskrba i odvodnja d.o.o. zastupano po punomo</w:t>
            </w:r>
            <w:r w:rsidR="00AE7190">
              <w:rPr>
                <w:rFonts w:hAnsi="Times New Roman" w:ascii="Times New Roman"/>
                <w:sz w:val="20"/>
                <w:szCs w:val="20"/>
              </w:rPr>
              <w:t>.</w:t>
            </w:r>
            <w:r>
              <w:rPr>
                <w:rFonts w:hAnsi="Times New Roman" w:ascii="Times New Roman"/>
                <w:sz w:val="20"/>
                <w:szCs w:val="20"/>
              </w:rPr>
              <w:t xml:space="preserve"> Kseniji Dlab, dipl. iur.</w:t>
            </w:r>
          </w:p>
        </w:tc>
        <w:tc>
          <w:tcPr>
            <w:tcW w:type="auto" w:w="0"/>
          </w:tcPr>
          <w:p w:rsidRDefault="0071199A" w:rsidP="00C36FA8" w:rsidR="004141AE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83416546499</w:t>
            </w:r>
          </w:p>
        </w:tc>
        <w:tc>
          <w:tcPr>
            <w:tcW w:type="auto" w:w="0"/>
          </w:tcPr>
          <w:p w:rsidRDefault="0071199A" w:rsidP="00C36FA8" w:rsidR="004141AE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Zagreb, Folnegovićeva 1</w:t>
            </w:r>
          </w:p>
        </w:tc>
        <w:tc>
          <w:tcPr>
            <w:tcW w:type="dxa" w:w="1795"/>
          </w:tcPr>
          <w:p w:rsidRDefault="0071199A" w:rsidP="00C36FA8" w:rsidR="004141AE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629,21</w:t>
            </w:r>
          </w:p>
        </w:tc>
        <w:tc>
          <w:tcPr>
            <w:tcW w:type="dxa" w:w="2205"/>
          </w:tcPr>
          <w:p w:rsidRDefault="0071199A" w:rsidP="00C36FA8" w:rsidR="004141AE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Izvod otvorenih stavki</w:t>
            </w:r>
          </w:p>
        </w:tc>
        <w:tc>
          <w:tcPr>
            <w:tcW w:type="auto" w:w="0"/>
          </w:tcPr>
          <w:p w:rsidRDefault="0071199A" w:rsidP="00C36FA8" w:rsidR="004141AE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629,21</w:t>
            </w:r>
          </w:p>
        </w:tc>
        <w:tc>
          <w:tcPr>
            <w:tcW w:type="auto" w:w="0"/>
          </w:tcPr>
          <w:p w:rsidRDefault="0071199A" w:rsidP="00C36FA8" w:rsidR="004141AE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Računi, obračun kamata</w:t>
            </w:r>
          </w:p>
        </w:tc>
      </w:tr>
      <w:tr w:rsidTr="00C36FA8" w:rsidR="00735057" w:rsidRPr="00B40BEB">
        <w:trPr>
          <w:trHeight w:val="115"/>
        </w:trPr>
        <w:tc>
          <w:tcPr>
            <w:tcW w:type="auto" w:w="0"/>
          </w:tcPr>
          <w:p w:rsidRDefault="0071199A" w:rsidP="00C36FA8" w:rsidR="004141AE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19</w:t>
            </w:r>
          </w:p>
        </w:tc>
        <w:tc>
          <w:tcPr>
            <w:tcW w:type="auto" w:w="0"/>
          </w:tcPr>
          <w:p w:rsidRDefault="0071199A" w:rsidP="00C36FA8" w:rsidR="004141AE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Saponia d.d.</w:t>
            </w:r>
          </w:p>
        </w:tc>
        <w:tc>
          <w:tcPr>
            <w:tcW w:type="auto" w:w="0"/>
          </w:tcPr>
          <w:p w:rsidRDefault="0071199A" w:rsidP="00C36FA8" w:rsidR="004141AE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37879152548</w:t>
            </w:r>
          </w:p>
        </w:tc>
        <w:tc>
          <w:tcPr>
            <w:tcW w:type="auto" w:w="0"/>
          </w:tcPr>
          <w:p w:rsidRDefault="0071199A" w:rsidP="00C36FA8" w:rsidR="004141AE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Osijek, M. Gupca 2</w:t>
            </w:r>
          </w:p>
        </w:tc>
        <w:tc>
          <w:tcPr>
            <w:tcW w:type="dxa" w:w="1795"/>
          </w:tcPr>
          <w:p w:rsidRDefault="0071199A" w:rsidP="00C36FA8" w:rsidR="004141AE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1.752.000,00</w:t>
            </w:r>
          </w:p>
        </w:tc>
        <w:tc>
          <w:tcPr>
            <w:tcW w:type="dxa" w:w="2205"/>
          </w:tcPr>
          <w:p w:rsidRDefault="0071199A" w:rsidP="00C36FA8" w:rsidR="004141AE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Izvadak iz poslovnih knjiga – mjenična potraživanja (10 mjenica – trasat Konzum)</w:t>
            </w:r>
          </w:p>
        </w:tc>
        <w:tc>
          <w:tcPr>
            <w:tcW w:type="auto" w:w="0"/>
          </w:tcPr>
          <w:p w:rsidRDefault="0071199A" w:rsidP="00C36FA8" w:rsidR="004141AE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1.752.000,00</w:t>
            </w:r>
          </w:p>
        </w:tc>
        <w:tc>
          <w:tcPr>
            <w:tcW w:type="auto" w:w="0"/>
          </w:tcPr>
          <w:p w:rsidRDefault="0071199A" w:rsidP="00C36FA8" w:rsidR="004141AE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Popisana suglasnost o stanju duga od strane dužnika dana 31.5.2017.</w:t>
            </w:r>
          </w:p>
        </w:tc>
      </w:tr>
      <w:tr w:rsidTr="00C36FA8" w:rsidR="00735057" w:rsidRPr="00B40BEB">
        <w:trPr>
          <w:trHeight w:val="120"/>
        </w:trPr>
        <w:tc>
          <w:tcPr>
            <w:tcW w:type="auto" w:w="0"/>
            <w:tcBorders>
              <w:bottom w:space="0" w:sz="4" w:color="auto" w:val="single"/>
            </w:tcBorders>
          </w:tcPr>
          <w:p w:rsidRDefault="00970699" w:rsidP="00C36FA8" w:rsidR="004141AE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20</w:t>
            </w:r>
          </w:p>
        </w:tc>
        <w:tc>
          <w:tcPr>
            <w:tcW w:type="auto" w:w="0"/>
            <w:tcBorders>
              <w:bottom w:space="0" w:sz="4" w:color="auto" w:val="single"/>
            </w:tcBorders>
          </w:tcPr>
          <w:p w:rsidRDefault="00970699" w:rsidP="00C36FA8" w:rsidR="004141AE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 xml:space="preserve">PIK Vrbovec – mesna industrija d.d. </w:t>
            </w:r>
          </w:p>
        </w:tc>
        <w:tc>
          <w:tcPr>
            <w:tcW w:type="auto" w:w="0"/>
            <w:tcBorders>
              <w:bottom w:space="0" w:sz="4" w:color="auto" w:val="single"/>
            </w:tcBorders>
          </w:tcPr>
          <w:p w:rsidRDefault="00970699" w:rsidP="00C36FA8" w:rsidR="004141AE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78909170415</w:t>
            </w:r>
          </w:p>
        </w:tc>
        <w:tc>
          <w:tcPr>
            <w:tcW w:type="auto" w:w="0"/>
            <w:tcBorders>
              <w:bottom w:space="0" w:sz="4" w:color="auto" w:val="single"/>
            </w:tcBorders>
          </w:tcPr>
          <w:p w:rsidRDefault="00970699" w:rsidP="00C36FA8" w:rsidR="004141AE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Vrbovec, Zagrebačka 148</w:t>
            </w:r>
          </w:p>
        </w:tc>
        <w:tc>
          <w:tcPr>
            <w:tcW w:type="dxa" w:w="1795"/>
            <w:tcBorders>
              <w:bottom w:space="0" w:sz="4" w:color="auto" w:val="single"/>
            </w:tcBorders>
          </w:tcPr>
          <w:p w:rsidRDefault="00970699" w:rsidP="00C36FA8" w:rsidR="004141AE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342.514,02</w:t>
            </w:r>
          </w:p>
        </w:tc>
        <w:tc>
          <w:tcPr>
            <w:tcW w:type="dxa" w:w="2205"/>
            <w:tcBorders>
              <w:bottom w:space="0" w:sz="4" w:color="auto" w:val="single"/>
            </w:tcBorders>
          </w:tcPr>
          <w:p w:rsidRDefault="00970699" w:rsidP="00C36FA8" w:rsidR="004141AE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Izvod  iz poslovnih knjiga, Ugvor o otkupu mjeničnih potraživanja,</w:t>
            </w:r>
          </w:p>
        </w:tc>
        <w:tc>
          <w:tcPr>
            <w:tcW w:type="auto" w:w="0"/>
            <w:tcBorders>
              <w:bottom w:space="0" w:sz="4" w:color="auto" w:val="single"/>
            </w:tcBorders>
          </w:tcPr>
          <w:p w:rsidRDefault="00970699" w:rsidP="00C36FA8" w:rsidR="004141AE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342.514,02</w:t>
            </w:r>
          </w:p>
        </w:tc>
        <w:tc>
          <w:tcPr>
            <w:tcW w:type="auto" w:w="0"/>
            <w:tcBorders>
              <w:bottom w:space="0" w:sz="4" w:color="auto" w:val="single"/>
            </w:tcBorders>
          </w:tcPr>
          <w:p w:rsidRDefault="00970699" w:rsidP="00C36FA8" w:rsidR="004141AE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Sporazum o ispunjenu mjeničnih obveza od 27.1.2017.</w:t>
            </w:r>
          </w:p>
        </w:tc>
      </w:tr>
      <w:tr w:rsidTr="00C73BDA" w:rsidR="00735057" w:rsidRPr="00B40BEB">
        <w:trPr>
          <w:trHeight w:val="145"/>
        </w:trPr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970699" w:rsidP="00C36FA8" w:rsidR="004141AE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21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970699" w:rsidP="00C36FA8" w:rsidR="004141AE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Slatinska banka d.d. zastupana po punmoćnici Sanja Osrečki, Su-254/18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970699" w:rsidP="00C36FA8" w:rsidR="004141AE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42252496579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970699" w:rsidP="00C36FA8" w:rsidR="004141AE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Slatina, Vladmira Nazora 2</w:t>
            </w:r>
          </w:p>
        </w:tc>
        <w:tc>
          <w:tcPr>
            <w:tcW w:type="dxa" w:w="17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970699" w:rsidP="00C36FA8" w:rsidR="004141AE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1.768,17</w:t>
            </w:r>
          </w:p>
        </w:tc>
        <w:tc>
          <w:tcPr>
            <w:tcW w:type="dxa" w:w="220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970699" w:rsidP="00C36FA8" w:rsidR="004141AE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Izvadak iz poslovnih knjiga, ugovor o vođenju poslovnog računa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970699" w:rsidP="00C36FA8" w:rsidR="004141AE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1.768,17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970699" w:rsidP="00C36FA8" w:rsidR="004141AE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Izvadak iz poslovnih knjiga</w:t>
            </w:r>
          </w:p>
        </w:tc>
      </w:tr>
      <w:tr w:rsidTr="00C73BDA" w:rsidR="00735057" w:rsidRPr="00B40BEB">
        <w:trPr>
          <w:trHeight w:val="130"/>
        </w:trPr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32068" w:rsidP="00C36FA8" w:rsidR="004141AE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22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32068" w:rsidP="00C36FA8" w:rsidR="004141AE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Fortis savjetovanje d.o.o.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32068" w:rsidP="00C36FA8" w:rsidR="004141AE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19787621150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32068" w:rsidP="00C36FA8" w:rsidR="004141AE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Zagreb, Tratinska 22</w:t>
            </w:r>
          </w:p>
        </w:tc>
        <w:tc>
          <w:tcPr>
            <w:tcW w:type="dxa" w:w="17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32068" w:rsidP="00C36FA8" w:rsidR="004141AE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4.407.534,79</w:t>
            </w:r>
          </w:p>
        </w:tc>
        <w:tc>
          <w:tcPr>
            <w:tcW w:type="dxa" w:w="220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32068" w:rsidP="00C36FA8" w:rsidR="004141AE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 xml:space="preserve">Ugvor o zajmu broj IF 68578627732-3/2017 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32068" w:rsidP="00C36FA8" w:rsidR="004141AE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4.407.534,79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32068" w:rsidP="00C36FA8" w:rsidR="004141AE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Izvod otvorenih stavki</w:t>
            </w:r>
          </w:p>
        </w:tc>
      </w:tr>
      <w:tr w:rsidTr="00C73BDA" w:rsidR="00735057" w:rsidRPr="00B40BEB">
        <w:trPr>
          <w:trHeight w:val="135"/>
        </w:trPr>
        <w:tc>
          <w:tcPr>
            <w:tcW w:type="auto" w:w="0"/>
            <w:tcBorders>
              <w:top w:space="0" w:sz="4" w:color="auto" w:val="single"/>
            </w:tcBorders>
          </w:tcPr>
          <w:p w:rsidRDefault="00904601" w:rsidP="00C36FA8" w:rsidR="004141AE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lastRenderedPageBreak/>
              <w:t>23</w:t>
            </w:r>
          </w:p>
        </w:tc>
        <w:tc>
          <w:tcPr>
            <w:tcW w:type="auto" w:w="0"/>
            <w:tcBorders>
              <w:top w:space="0" w:sz="4" w:color="auto" w:val="single"/>
            </w:tcBorders>
          </w:tcPr>
          <w:p w:rsidRDefault="00904601" w:rsidP="00C36FA8" w:rsidR="004141AE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Kreditna banka d.d. zastupana po odvjetnici Marini Ljubanović</w:t>
            </w:r>
          </w:p>
        </w:tc>
        <w:tc>
          <w:tcPr>
            <w:tcW w:type="auto" w:w="0"/>
            <w:tcBorders>
              <w:top w:space="0" w:sz="4" w:color="auto" w:val="single"/>
            </w:tcBorders>
          </w:tcPr>
          <w:p w:rsidRDefault="00904601" w:rsidP="00C36FA8" w:rsidR="004141AE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68578627732</w:t>
            </w:r>
          </w:p>
        </w:tc>
        <w:tc>
          <w:tcPr>
            <w:tcW w:type="auto" w:w="0"/>
            <w:tcBorders>
              <w:top w:space="0" w:sz="4" w:color="auto" w:val="single"/>
            </w:tcBorders>
          </w:tcPr>
          <w:p w:rsidRDefault="00904601" w:rsidP="00C36FA8" w:rsidR="004141AE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Zagreb, Ul. grada Vukovara 74</w:t>
            </w:r>
          </w:p>
        </w:tc>
        <w:tc>
          <w:tcPr>
            <w:tcW w:type="dxa" w:w="1795"/>
            <w:tcBorders>
              <w:top w:space="0" w:sz="4" w:color="auto" w:val="single"/>
            </w:tcBorders>
          </w:tcPr>
          <w:p w:rsidRDefault="00904601" w:rsidP="00C36FA8" w:rsidR="004141AE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12.990.511.54</w:t>
            </w:r>
          </w:p>
        </w:tc>
        <w:tc>
          <w:tcPr>
            <w:tcW w:type="dxa" w:w="2205"/>
            <w:tcBorders>
              <w:top w:space="0" w:sz="4" w:color="auto" w:val="single"/>
            </w:tcBorders>
          </w:tcPr>
          <w:p w:rsidRDefault="00904601" w:rsidP="00C36FA8" w:rsidR="004141AE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Izvadak iz poslovnih knjiga, Ugovor o dugročnom kreditu br. 6211005182,</w:t>
            </w:r>
          </w:p>
        </w:tc>
        <w:tc>
          <w:tcPr>
            <w:tcW w:type="auto" w:w="0"/>
            <w:tcBorders>
              <w:top w:space="0" w:sz="4" w:color="auto" w:val="single"/>
            </w:tcBorders>
          </w:tcPr>
          <w:p w:rsidRDefault="00904601" w:rsidP="00C36FA8" w:rsidR="004141AE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12.990.511.54</w:t>
            </w:r>
          </w:p>
        </w:tc>
        <w:tc>
          <w:tcPr>
            <w:tcW w:type="auto" w:w="0"/>
            <w:tcBorders>
              <w:top w:space="0" w:sz="4" w:color="auto" w:val="single"/>
            </w:tcBorders>
          </w:tcPr>
          <w:p w:rsidRDefault="006874C3" w:rsidP="00C36FA8" w:rsidR="004141AE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Ovršna isparav – Ugovor o zemljišnoknjižnom zalogu br. 29/15 od 28.12.2015.</w:t>
            </w:r>
          </w:p>
          <w:p w:rsidRDefault="00F43649" w:rsidP="00C36FA8" w:rsidR="00F43649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</w:tr>
      <w:tr w:rsidTr="00C36FA8" w:rsidR="00735057" w:rsidRPr="00B40BEB">
        <w:trPr>
          <w:trHeight w:val="165"/>
        </w:trPr>
        <w:tc>
          <w:tcPr>
            <w:tcW w:type="auto" w:w="0"/>
          </w:tcPr>
          <w:p w:rsidRDefault="006874C3" w:rsidP="00C36FA8" w:rsidR="004141AE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24</w:t>
            </w:r>
          </w:p>
        </w:tc>
        <w:tc>
          <w:tcPr>
            <w:tcW w:type="auto" w:w="0"/>
          </w:tcPr>
          <w:p w:rsidRDefault="006874C3" w:rsidP="00C36FA8" w:rsidR="004141AE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Invictus ulaganje d.o.o.</w:t>
            </w:r>
          </w:p>
        </w:tc>
        <w:tc>
          <w:tcPr>
            <w:tcW w:type="auto" w:w="0"/>
          </w:tcPr>
          <w:p w:rsidRDefault="006874C3" w:rsidP="00C36FA8" w:rsidR="004141AE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19251956951</w:t>
            </w:r>
          </w:p>
        </w:tc>
        <w:tc>
          <w:tcPr>
            <w:tcW w:type="auto" w:w="0"/>
          </w:tcPr>
          <w:p w:rsidRDefault="006874C3" w:rsidP="00C36FA8" w:rsidR="004141AE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Zagreb, Vinkovićeva 15a</w:t>
            </w:r>
          </w:p>
        </w:tc>
        <w:tc>
          <w:tcPr>
            <w:tcW w:type="dxa" w:w="1795"/>
          </w:tcPr>
          <w:p w:rsidRDefault="006874C3" w:rsidP="00C36FA8" w:rsidR="004141AE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4.796.818,33</w:t>
            </w:r>
          </w:p>
        </w:tc>
        <w:tc>
          <w:tcPr>
            <w:tcW w:type="dxa" w:w="2205"/>
          </w:tcPr>
          <w:p w:rsidRDefault="006874C3" w:rsidP="00C36FA8" w:rsidR="004141AE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Izvod iz poslovnih knjiga, Ugovor o zajmu</w:t>
            </w:r>
          </w:p>
        </w:tc>
        <w:tc>
          <w:tcPr>
            <w:tcW w:type="auto" w:w="0"/>
          </w:tcPr>
          <w:p w:rsidRDefault="006874C3" w:rsidP="00C36FA8" w:rsidR="004141AE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4.796.818,33</w:t>
            </w:r>
          </w:p>
        </w:tc>
        <w:tc>
          <w:tcPr>
            <w:tcW w:type="auto" w:w="0"/>
          </w:tcPr>
          <w:p w:rsidRDefault="006874C3" w:rsidP="00C36FA8" w:rsidR="004141AE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Ovršna isprava – zadužnica ovjrena po JB Tomislav Matijević Zagreb, OV_2173/17</w:t>
            </w:r>
          </w:p>
        </w:tc>
      </w:tr>
      <w:tr w:rsidTr="00C36FA8" w:rsidR="00735057" w:rsidRPr="00B40BEB">
        <w:trPr>
          <w:trHeight w:val="155"/>
        </w:trPr>
        <w:tc>
          <w:tcPr>
            <w:tcW w:type="auto" w:w="0"/>
            <w:tcBorders>
              <w:bottom w:space="0" w:sz="4" w:color="auto" w:val="single"/>
            </w:tcBorders>
          </w:tcPr>
          <w:p w:rsidRDefault="00FF7BDF" w:rsidP="00C36FA8" w:rsidR="00B428B5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25</w:t>
            </w:r>
          </w:p>
        </w:tc>
        <w:tc>
          <w:tcPr>
            <w:tcW w:type="auto" w:w="0"/>
          </w:tcPr>
          <w:p w:rsidRDefault="00FF7BDF" w:rsidP="00C36FA8" w:rsidR="00B428B5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AWT International d.o.o.</w:t>
            </w:r>
          </w:p>
        </w:tc>
        <w:tc>
          <w:tcPr>
            <w:tcW w:type="auto" w:w="0"/>
          </w:tcPr>
          <w:p w:rsidRDefault="00FF7BDF" w:rsidP="00C36FA8" w:rsidR="00B428B5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57159149897</w:t>
            </w:r>
          </w:p>
        </w:tc>
        <w:tc>
          <w:tcPr>
            <w:tcW w:type="auto" w:w="0"/>
          </w:tcPr>
          <w:p w:rsidRDefault="00FF7BDF" w:rsidP="00C36FA8" w:rsidR="00B428B5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Zagreb, Slavonska avenija 52/a</w:t>
            </w:r>
          </w:p>
        </w:tc>
        <w:tc>
          <w:tcPr>
            <w:tcW w:type="dxa" w:w="1795"/>
          </w:tcPr>
          <w:p w:rsidRDefault="00FF7BDF" w:rsidP="00C36FA8" w:rsidR="00B428B5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1.737.000,00</w:t>
            </w:r>
          </w:p>
        </w:tc>
        <w:tc>
          <w:tcPr>
            <w:tcW w:type="dxa" w:w="2205"/>
          </w:tcPr>
          <w:p w:rsidRDefault="00FF7BDF" w:rsidP="00C36FA8" w:rsidR="00B428B5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Izvod otvorenih stavki, Faktoring ugvori o otkupu mjenica (sedam ugovora)</w:t>
            </w:r>
          </w:p>
        </w:tc>
        <w:tc>
          <w:tcPr>
            <w:tcW w:type="auto" w:w="0"/>
          </w:tcPr>
          <w:p w:rsidRDefault="00FF7BDF" w:rsidP="00C36FA8" w:rsidR="00B428B5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1.737.000,00</w:t>
            </w:r>
          </w:p>
        </w:tc>
        <w:tc>
          <w:tcPr>
            <w:tcW w:type="auto" w:w="0"/>
          </w:tcPr>
          <w:p w:rsidRDefault="00FF7BDF" w:rsidP="00C36FA8" w:rsidR="00B428B5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Izvod otvorenih stavki</w:t>
            </w:r>
          </w:p>
        </w:tc>
      </w:tr>
      <w:tr w:rsidTr="00C36FA8" w:rsidR="00735057" w:rsidRPr="00B40BEB">
        <w:trPr>
          <w:trHeight w:val="1410"/>
        </w:trPr>
        <w:tc>
          <w:tcPr>
            <w:tcW w:type="auto" w:w="0"/>
            <w:tcBorders>
              <w:bottom w:space="0" w:sz="4" w:color="auto" w:val="single"/>
            </w:tcBorders>
          </w:tcPr>
          <w:p w:rsidRDefault="00FF7BDF" w:rsidP="00C36FA8" w:rsidR="006874C3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26</w:t>
            </w:r>
          </w:p>
        </w:tc>
        <w:tc>
          <w:tcPr>
            <w:tcW w:type="auto" w:w="0"/>
          </w:tcPr>
          <w:p w:rsidRDefault="00FF7BDF" w:rsidP="00C36FA8" w:rsidR="006874C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Invictus assets d.o.o.</w:t>
            </w:r>
          </w:p>
        </w:tc>
        <w:tc>
          <w:tcPr>
            <w:tcW w:type="auto" w:w="0"/>
          </w:tcPr>
          <w:p w:rsidRDefault="00FF7BDF" w:rsidP="00C36FA8" w:rsidR="006874C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0286453797</w:t>
            </w:r>
          </w:p>
        </w:tc>
        <w:tc>
          <w:tcPr>
            <w:tcW w:type="auto" w:w="0"/>
          </w:tcPr>
          <w:p w:rsidRDefault="00FF7BDF" w:rsidP="00C36FA8" w:rsidR="006874C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Zagreb, Zagrebačka cesta 143/a</w:t>
            </w:r>
          </w:p>
        </w:tc>
        <w:tc>
          <w:tcPr>
            <w:tcW w:type="dxa" w:w="1795"/>
          </w:tcPr>
          <w:p w:rsidRDefault="00FF7BDF" w:rsidP="00C36FA8" w:rsidR="006874C3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7.679.801,11</w:t>
            </w:r>
          </w:p>
        </w:tc>
        <w:tc>
          <w:tcPr>
            <w:tcW w:type="dxa" w:w="2205"/>
          </w:tcPr>
          <w:p w:rsidRDefault="00FF7BDF" w:rsidP="00C36FA8" w:rsidR="006874C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 xml:space="preserve">Izvadak iz poslovnih knjiga, Ugovor o zajmu IA 5-58578627732-1/17 i 2/17; </w:t>
            </w:r>
            <w:r w:rsidR="00967B7C">
              <w:rPr>
                <w:rFonts w:hAnsi="Times New Roman" w:ascii="Times New Roman"/>
                <w:sz w:val="20"/>
                <w:szCs w:val="20"/>
              </w:rPr>
              <w:t>Mjenice broj B 07995126; B 07995127; B 07995129</w:t>
            </w:r>
          </w:p>
        </w:tc>
        <w:tc>
          <w:tcPr>
            <w:tcW w:type="auto" w:w="0"/>
          </w:tcPr>
          <w:p w:rsidRDefault="00967B7C" w:rsidP="00C36FA8" w:rsidR="006874C3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7.679.801,11</w:t>
            </w:r>
          </w:p>
        </w:tc>
        <w:tc>
          <w:tcPr>
            <w:tcW w:type="auto" w:w="0"/>
          </w:tcPr>
          <w:p w:rsidRDefault="00967B7C" w:rsidP="00C36FA8" w:rsidR="00391409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Ovršna isprava – zadužnica ovjrena po javnim bilježnicima broj OV-1207/17, OV-1204/17, OV-1203/17, OV-1206/17, OV-2735/15 i OV-2737/15</w:t>
            </w:r>
          </w:p>
        </w:tc>
      </w:tr>
      <w:tr w:rsidTr="00C36FA8" w:rsidR="00391409" w:rsidRPr="00B40BEB">
        <w:trPr>
          <w:trHeight w:val="345"/>
        </w:trPr>
        <w:tc>
          <w:tcPr>
            <w:tcW w:type="auto" w:w="0"/>
            <w:tcBorders>
              <w:bottom w:space="0" w:sz="4" w:color="auto" w:val="single"/>
            </w:tcBorders>
          </w:tcPr>
          <w:p w:rsidRDefault="00391409" w:rsidP="00C36FA8" w:rsidR="00391409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27</w:t>
            </w:r>
          </w:p>
        </w:tc>
        <w:tc>
          <w:tcPr>
            <w:tcW w:type="auto" w:w="0"/>
          </w:tcPr>
          <w:p w:rsidRDefault="00391409" w:rsidP="00C36FA8" w:rsidR="00391409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Sokol Marić d.o.o.</w:t>
            </w:r>
          </w:p>
        </w:tc>
        <w:tc>
          <w:tcPr>
            <w:tcW w:type="auto" w:w="0"/>
          </w:tcPr>
          <w:p w:rsidRDefault="00391409" w:rsidP="00C36FA8" w:rsidR="00391409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11543074213</w:t>
            </w:r>
          </w:p>
        </w:tc>
        <w:tc>
          <w:tcPr>
            <w:tcW w:type="auto" w:w="0"/>
          </w:tcPr>
          <w:p w:rsidRDefault="00391409" w:rsidP="00C36FA8" w:rsidR="00391409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Zagreb, ul. Vjekoslava Klaića 64</w:t>
            </w:r>
          </w:p>
        </w:tc>
        <w:tc>
          <w:tcPr>
            <w:tcW w:type="dxa" w:w="1795"/>
          </w:tcPr>
          <w:p w:rsidRDefault="00391409" w:rsidP="00C36FA8" w:rsidR="00391409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135.000,00</w:t>
            </w:r>
          </w:p>
        </w:tc>
        <w:tc>
          <w:tcPr>
            <w:tcW w:type="dxa" w:w="2205"/>
          </w:tcPr>
          <w:p w:rsidRDefault="00391409" w:rsidP="00C36FA8" w:rsidR="00391409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Faktoring ug</w:t>
            </w:r>
            <w:r w:rsidR="00AA77A8">
              <w:rPr>
                <w:rFonts w:hAnsi="Times New Roman" w:ascii="Times New Roman"/>
                <w:sz w:val="20"/>
                <w:szCs w:val="20"/>
              </w:rPr>
              <w:t>ovor o otkupu mjenica</w:t>
            </w:r>
          </w:p>
        </w:tc>
        <w:tc>
          <w:tcPr>
            <w:tcW w:type="auto" w:w="0"/>
          </w:tcPr>
          <w:p w:rsidRDefault="00AA77A8" w:rsidP="00C36FA8" w:rsidR="00391409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135.000,00</w:t>
            </w:r>
          </w:p>
        </w:tc>
        <w:tc>
          <w:tcPr>
            <w:tcW w:type="auto" w:w="0"/>
          </w:tcPr>
          <w:p w:rsidRDefault="00AA77A8" w:rsidP="00C36FA8" w:rsidR="00391409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Izvadak iz poslovnih knjiga</w:t>
            </w:r>
          </w:p>
        </w:tc>
      </w:tr>
      <w:tr w:rsidTr="00C36FA8" w:rsidR="00735057" w:rsidRPr="00B40BEB">
        <w:trPr>
          <w:trHeight w:val="195"/>
        </w:trPr>
        <w:tc>
          <w:tcPr>
            <w:tcW w:type="auto" w:w="0"/>
            <w:tcBorders>
              <w:bottom w:space="0" w:sz="4" w:color="auto" w:val="single"/>
            </w:tcBorders>
          </w:tcPr>
          <w:p w:rsidRDefault="00AE7190" w:rsidP="00C36FA8" w:rsidR="00AE7190" w:rsidRPr="00AE7190">
            <w:pPr>
              <w:pStyle w:val="Bezproreda"/>
              <w:jc w:val="center"/>
              <w:rPr>
                <w:rFonts w:hAnsi="Times New Roman" w:ascii="Times New Roman"/>
                <w:b/>
                <w:sz w:val="20"/>
                <w:szCs w:val="20"/>
              </w:rPr>
            </w:pPr>
          </w:p>
          <w:p w:rsidRDefault="00585411" w:rsidP="00C36FA8" w:rsidR="00585411" w:rsidRPr="00AE7190">
            <w:pPr>
              <w:pStyle w:val="Bezproreda"/>
              <w:jc w:val="center"/>
              <w:rPr>
                <w:rFonts w:hAnsi="Times New Roman" w:ascii="Times New Roman"/>
                <w:b/>
                <w:sz w:val="20"/>
                <w:szCs w:val="20"/>
              </w:rPr>
            </w:pPr>
            <w:r w:rsidRPr="00AE7190">
              <w:rPr>
                <w:rFonts w:hAnsi="Times New Roman" w:ascii="Times New Roman"/>
                <w:b/>
                <w:sz w:val="20"/>
                <w:szCs w:val="20"/>
              </w:rPr>
              <w:t>Ukupno:</w:t>
            </w:r>
          </w:p>
        </w:tc>
        <w:tc>
          <w:tcPr>
            <w:tcW w:type="auto" w:w="0"/>
            <w:tcBorders>
              <w:bottom w:space="0" w:sz="4" w:color="auto" w:val="single"/>
            </w:tcBorders>
          </w:tcPr>
          <w:p w:rsidRDefault="00585411" w:rsidP="00C36FA8" w:rsidR="00585411" w:rsidRPr="00AE7190">
            <w:pPr>
              <w:pStyle w:val="Bezproreda"/>
              <w:rPr>
                <w:rFonts w:hAnsi="Times New Roman" w:ascii="Times New Roman"/>
                <w:b/>
                <w:sz w:val="20"/>
                <w:szCs w:val="20"/>
              </w:rPr>
            </w:pPr>
          </w:p>
        </w:tc>
        <w:tc>
          <w:tcPr>
            <w:tcW w:type="auto" w:w="0"/>
            <w:tcBorders>
              <w:bottom w:space="0" w:sz="4" w:color="auto" w:val="single"/>
            </w:tcBorders>
          </w:tcPr>
          <w:p w:rsidRDefault="00585411" w:rsidP="00C36FA8" w:rsidR="00585411" w:rsidRPr="00AE7190">
            <w:pPr>
              <w:pStyle w:val="Bezproreda"/>
              <w:rPr>
                <w:rFonts w:hAnsi="Times New Roman" w:ascii="Times New Roman"/>
                <w:b/>
                <w:sz w:val="20"/>
                <w:szCs w:val="20"/>
              </w:rPr>
            </w:pPr>
          </w:p>
        </w:tc>
        <w:tc>
          <w:tcPr>
            <w:tcW w:type="auto" w:w="0"/>
            <w:tcBorders>
              <w:bottom w:space="0" w:sz="4" w:color="auto" w:val="single"/>
            </w:tcBorders>
          </w:tcPr>
          <w:p w:rsidRDefault="00585411" w:rsidP="00C36FA8" w:rsidR="00585411" w:rsidRPr="00AE7190">
            <w:pPr>
              <w:pStyle w:val="Bezproreda"/>
              <w:rPr>
                <w:rFonts w:hAnsi="Times New Roman" w:ascii="Times New Roman"/>
                <w:b/>
                <w:sz w:val="20"/>
                <w:szCs w:val="20"/>
              </w:rPr>
            </w:pPr>
          </w:p>
        </w:tc>
        <w:tc>
          <w:tcPr>
            <w:tcW w:type="dxa" w:w="1795"/>
            <w:tcBorders>
              <w:bottom w:space="0" w:sz="4" w:color="auto" w:val="single"/>
            </w:tcBorders>
          </w:tcPr>
          <w:p w:rsidRDefault="00585411" w:rsidP="00C36FA8" w:rsidR="00585411">
            <w:pPr>
              <w:pStyle w:val="Bezproreda"/>
              <w:tabs>
                <w:tab w:pos="990" w:val="left"/>
              </w:tabs>
              <w:jc w:val="right"/>
              <w:rPr>
                <w:rFonts w:hAnsi="Times New Roman" w:ascii="Times New Roman"/>
                <w:b/>
                <w:sz w:val="20"/>
                <w:szCs w:val="20"/>
              </w:rPr>
            </w:pPr>
          </w:p>
          <w:p w:rsidRDefault="00AA77A8" w:rsidP="00C36FA8" w:rsidR="00690D04" w:rsidRPr="00690D04">
            <w:pPr>
              <w:pStyle w:val="Bezproreda"/>
              <w:tabs>
                <w:tab w:pos="990" w:val="left"/>
              </w:tabs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113.456.676,58</w:t>
            </w:r>
          </w:p>
        </w:tc>
        <w:tc>
          <w:tcPr>
            <w:tcW w:type="dxa" w:w="2205"/>
            <w:tcBorders>
              <w:bottom w:space="0" w:sz="4" w:color="auto" w:val="single"/>
            </w:tcBorders>
          </w:tcPr>
          <w:p w:rsidRDefault="00585411" w:rsidP="00C36FA8" w:rsidR="00585411" w:rsidRPr="00183FB6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  <w:tcBorders>
              <w:bottom w:space="0" w:sz="4" w:color="auto" w:val="single"/>
            </w:tcBorders>
          </w:tcPr>
          <w:p w:rsidRDefault="00C36FA8" w:rsidP="00C36FA8" w:rsidR="00C36FA8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</w:p>
          <w:p w:rsidRDefault="00AA77A8" w:rsidP="00C36FA8" w:rsidR="00585411" w:rsidRPr="00183FB6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113.456.676,58</w:t>
            </w:r>
          </w:p>
        </w:tc>
        <w:tc>
          <w:tcPr>
            <w:tcW w:type="auto" w:w="0"/>
            <w:tcBorders>
              <w:bottom w:space="0" w:sz="4" w:color="auto" w:val="single"/>
            </w:tcBorders>
          </w:tcPr>
          <w:p w:rsidRDefault="00585411" w:rsidP="00C36FA8" w:rsidR="00585411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</w:tr>
    </w:tbl>
    <w:p w:rsidRDefault="009630DD" w:rsidP="00702487" w:rsidR="009630DD" w:rsidRPr="001D7793">
      <w:pPr>
        <w:pStyle w:val="Bezproreda"/>
        <w:rPr>
          <w:rFonts w:hAnsi="Times New Roman" w:ascii="Times New Roman"/>
          <w:sz w:val="24"/>
        </w:rPr>
      </w:pPr>
    </w:p>
    <w:tbl>
      <w:tblPr>
        <w:tblpPr w:tblpY="1" w:tblpXSpec="center" w:vertAnchor="text" w:rightFromText="180" w:leftFromText="180"/>
        <w:tblOverlap w:val="never"/>
        <w:tblW w:type="dxa" w:w="14231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2324"/>
        <w:gridCol w:w="1563"/>
        <w:gridCol w:w="7497"/>
        <w:gridCol w:w="2847"/>
      </w:tblGrid>
      <w:tr w:rsidTr="009630DD" w:rsidR="00A7572F" w:rsidRPr="00B40BEB">
        <w:tc>
          <w:tcPr>
            <w:tcW w:type="dxa" w:w="2325"/>
            <w:vAlign w:val="center"/>
          </w:tcPr>
          <w:p w:rsidRDefault="00560DDB" w:rsidP="004B02F2" w:rsidR="00560DD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Red.</w:t>
            </w:r>
          </w:p>
          <w:p w:rsidRDefault="00560DDB" w:rsidP="004B02F2" w:rsidR="00560DDB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br.</w:t>
            </w:r>
          </w:p>
        </w:tc>
        <w:tc>
          <w:tcPr>
            <w:tcW w:type="auto" w:w="0"/>
            <w:vAlign w:val="center"/>
          </w:tcPr>
          <w:p w:rsidRDefault="00560DDB" w:rsidP="00982EBD" w:rsidR="00560DDB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osporene tražbine</w:t>
            </w:r>
          </w:p>
          <w:p w:rsidRDefault="00560DDB" w:rsidP="00982EBD" w:rsidR="00560DDB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(kn)</w:t>
            </w:r>
          </w:p>
        </w:tc>
        <w:tc>
          <w:tcPr>
            <w:tcW w:type="auto" w:w="0"/>
            <w:vAlign w:val="center"/>
          </w:tcPr>
          <w:p w:rsidRDefault="00560DDB" w:rsidP="00982EBD" w:rsidR="00560DDB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Razlog osporavanja tražbine</w:t>
            </w:r>
          </w:p>
        </w:tc>
        <w:tc>
          <w:tcPr>
            <w:tcW w:type="auto" w:w="0"/>
            <w:vAlign w:val="center"/>
          </w:tcPr>
          <w:p w:rsidRDefault="00560DDB" w:rsidP="00982EBD" w:rsidR="00560DDB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Oznaka ovršne isprave ako se tražbine zasniva na ovršnoj ispravi</w:t>
            </w:r>
          </w:p>
        </w:tc>
      </w:tr>
      <w:tr w:rsidTr="009630DD" w:rsidR="00A7572F" w:rsidRPr="00B40BEB">
        <w:trPr>
          <w:trHeight w:val="240"/>
        </w:trPr>
        <w:tc>
          <w:tcPr>
            <w:tcW w:type="dxa" w:w="2325"/>
          </w:tcPr>
          <w:p w:rsidRDefault="00B33BB1" w:rsidP="00982EBD" w:rsidR="00560DDB" w:rsidRPr="00965663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10</w:t>
            </w:r>
          </w:p>
        </w:tc>
        <w:tc>
          <w:tcPr>
            <w:tcW w:type="auto" w:w="0"/>
          </w:tcPr>
          <w:p w:rsidRDefault="00B33BB1" w:rsidP="00193C61" w:rsidR="00560DDB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75.406,38</w:t>
            </w:r>
          </w:p>
        </w:tc>
        <w:tc>
          <w:tcPr>
            <w:tcW w:type="auto" w:w="0"/>
          </w:tcPr>
          <w:p w:rsidRDefault="00A7572F" w:rsidP="00A7572F" w:rsidR="00560DDB" w:rsidRPr="00965663">
            <w:pPr>
              <w:pStyle w:val="Bezproreda"/>
              <w:jc w:val="both"/>
              <w:rPr>
                <w:rFonts w:hAnsi="Times New Roman" w:ascii="Times New Roman"/>
                <w:sz w:val="20"/>
                <w:szCs w:val="20"/>
              </w:rPr>
            </w:pPr>
            <w:r w:rsidRPr="00A7572F">
              <w:rPr>
                <w:rFonts w:hAnsi="Times New Roman" w:ascii="Times New Roman"/>
                <w:sz w:val="20"/>
                <w:szCs w:val="20"/>
              </w:rPr>
              <w:t xml:space="preserve">Tražbina vjerovnika  </w:t>
            </w:r>
            <w:r>
              <w:rPr>
                <w:rFonts w:hAnsi="Times New Roman" w:ascii="Times New Roman"/>
                <w:sz w:val="20"/>
                <w:szCs w:val="20"/>
              </w:rPr>
              <w:t>RH, MF, PU, zastupano po ŽDO Zagreb</w:t>
            </w:r>
            <w:r w:rsidRPr="00A7572F">
              <w:rPr>
                <w:rFonts w:hAnsi="Times New Roman" w:ascii="Times New Roman"/>
                <w:sz w:val="20"/>
                <w:szCs w:val="20"/>
              </w:rPr>
              <w:t>, osporena je iz činjenice što su tražbine  u prijavi priznate u prvom višem isplatnom redu  kroz bruto plaće radnika (doprinosi; porez i prirez na dohodak od nesamostalnog rada)</w:t>
            </w:r>
          </w:p>
        </w:tc>
        <w:tc>
          <w:tcPr>
            <w:tcW w:type="auto" w:w="0"/>
          </w:tcPr>
          <w:p w:rsidRDefault="00A7572F" w:rsidP="00982EBD" w:rsidR="00560DDB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JOPPD obrazac</w:t>
            </w:r>
          </w:p>
        </w:tc>
      </w:tr>
    </w:tbl>
    <w:p w:rsidRDefault="00093BEF" w:rsidP="00702487" w:rsidR="00093BEF">
      <w:pPr>
        <w:pStyle w:val="Bezproreda"/>
        <w:rPr>
          <w:rFonts w:hAnsi="Times New Roman" w:ascii="Times New Roman"/>
          <w:sz w:val="24"/>
          <w:szCs w:val="24"/>
        </w:rPr>
      </w:pPr>
    </w:p>
    <w:p w:rsidRDefault="00C73BDA" w:rsidP="00702487" w:rsidR="00C73BDA" w:rsidRPr="00B40BEB">
      <w:pPr>
        <w:pStyle w:val="Bezproreda"/>
        <w:rPr>
          <w:rFonts w:hAnsi="Times New Roman" w:ascii="Times New Roman"/>
          <w:sz w:val="24"/>
          <w:szCs w:val="24"/>
        </w:rPr>
      </w:pPr>
    </w:p>
    <w:p w:rsidRDefault="00702487" w:rsidP="00AE7190" w:rsidR="00702487" w:rsidRPr="00AE7190">
      <w:pPr>
        <w:pStyle w:val="Odlomakpopisa"/>
        <w:numPr>
          <w:ilvl w:val="0"/>
          <w:numId w:val="1"/>
        </w:numPr>
        <w:jc w:val="center"/>
        <w:rPr>
          <w:rFonts w:hAnsi="Times New Roman" w:ascii="Times New Roman"/>
          <w:b/>
          <w:sz w:val="24"/>
        </w:rPr>
      </w:pPr>
      <w:r w:rsidRPr="00AE7190">
        <w:rPr>
          <w:rFonts w:hAnsi="Times New Roman" w:ascii="Times New Roman"/>
          <w:b/>
          <w:sz w:val="24"/>
        </w:rPr>
        <w:lastRenderedPageBreak/>
        <w:t>TABLICA RAZLUČNIH PRAVA</w:t>
      </w:r>
    </w:p>
    <w:p w:rsidRDefault="00AE7190" w:rsidP="00AE7190" w:rsidR="00AE7190" w:rsidRPr="00AE7190">
      <w:pPr>
        <w:pStyle w:val="Odlomakpopisa"/>
        <w:ind w:left="1080"/>
        <w:rPr>
          <w:rFonts w:hAnsi="Times New Roman" w:ascii="Times New Roman"/>
          <w:b/>
          <w:sz w:val="24"/>
        </w:rPr>
      </w:pPr>
    </w:p>
    <w:tbl>
      <w:tblPr>
        <w:tblpPr w:tblpY="1" w:tblpXSpec="center" w:vertAnchor="text" w:rightFromText="180" w:leftFromText="180"/>
        <w:tblOverlap w:val="never"/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844"/>
        <w:gridCol w:w="1730"/>
        <w:gridCol w:w="1485"/>
        <w:gridCol w:w="1562"/>
        <w:gridCol w:w="1577"/>
        <w:gridCol w:w="1640"/>
        <w:gridCol w:w="2095"/>
        <w:gridCol w:w="3287"/>
      </w:tblGrid>
      <w:tr w:rsidTr="00AE7190" w:rsidR="00AA7DEA" w:rsidRPr="00B40BEB">
        <w:tc>
          <w:tcPr>
            <w:tcW w:type="auto" w:w="0"/>
            <w:vAlign w:val="center"/>
          </w:tcPr>
          <w:p w:rsidRDefault="00702487" w:rsidP="00AE7190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Redni broj </w:t>
            </w:r>
          </w:p>
          <w:p w:rsidRDefault="00702487" w:rsidP="00AE7190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auto" w:w="0"/>
            <w:vAlign w:val="center"/>
          </w:tcPr>
          <w:p w:rsidRDefault="00702487" w:rsidP="00AE7190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Ime i prezime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 tvrtka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ili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naziv razlučnog vjerovnika</w:t>
            </w:r>
          </w:p>
        </w:tc>
        <w:tc>
          <w:tcPr>
            <w:tcW w:type="auto" w:w="0"/>
            <w:vAlign w:val="center"/>
          </w:tcPr>
          <w:p w:rsidRDefault="00702487" w:rsidP="00AE7190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OIB razlučnog vjerovnika </w:t>
            </w:r>
          </w:p>
        </w:tc>
        <w:tc>
          <w:tcPr>
            <w:tcW w:type="auto" w:w="0"/>
            <w:vAlign w:val="center"/>
          </w:tcPr>
          <w:p w:rsidRDefault="00702487" w:rsidP="00AE7190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Adresa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sjedište razlučnog vjerovnika</w:t>
            </w:r>
          </w:p>
        </w:tc>
        <w:tc>
          <w:tcPr>
            <w:tcW w:type="auto" w:w="0"/>
            <w:vAlign w:val="center"/>
          </w:tcPr>
          <w:p w:rsidRDefault="00702487" w:rsidP="00AE7190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Javna knjiga u koju je razlučno pravo upisano</w:t>
            </w:r>
          </w:p>
        </w:tc>
        <w:tc>
          <w:tcPr>
            <w:tcW w:type="auto" w:w="0"/>
            <w:vAlign w:val="center"/>
          </w:tcPr>
          <w:p w:rsidRDefault="00702487" w:rsidP="00AE7190" w:rsidR="00702487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tražbine osigurane razlučnim pravom</w:t>
            </w:r>
          </w:p>
          <w:p w:rsidRDefault="003F58B5" w:rsidP="00AE7190" w:rsidR="003F58B5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(KN)</w:t>
            </w:r>
          </w:p>
        </w:tc>
        <w:tc>
          <w:tcPr>
            <w:tcW w:type="auto" w:w="0"/>
            <w:vAlign w:val="center"/>
          </w:tcPr>
          <w:p w:rsidRDefault="00702487" w:rsidP="00AE7190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Pravnu osnovu tražbine osigurane razlučnim pravom</w:t>
            </w:r>
          </w:p>
        </w:tc>
        <w:tc>
          <w:tcPr>
            <w:tcW w:type="auto" w:w="0"/>
            <w:tcBorders>
              <w:bottom w:space="0" w:sz="4" w:color="auto" w:val="single"/>
            </w:tcBorders>
            <w:vAlign w:val="center"/>
          </w:tcPr>
          <w:p w:rsidRDefault="00702487" w:rsidP="00AE7190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Dio imovine na koji se odnosi razlučno pravo</w:t>
            </w:r>
          </w:p>
        </w:tc>
      </w:tr>
      <w:tr w:rsidTr="00AE7190" w:rsidR="00AA7DEA" w:rsidRPr="00B40BEB">
        <w:trPr>
          <w:trHeight w:val="1110"/>
        </w:trPr>
        <w:tc>
          <w:tcPr>
            <w:tcW w:type="auto" w:w="0"/>
          </w:tcPr>
          <w:p w:rsidRDefault="00967B7C" w:rsidP="00AE7190" w:rsidR="00093BEF" w:rsidRPr="00DC28AE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26</w:t>
            </w:r>
          </w:p>
        </w:tc>
        <w:tc>
          <w:tcPr>
            <w:tcW w:type="auto" w:w="0"/>
          </w:tcPr>
          <w:p w:rsidRDefault="00967B7C" w:rsidP="00AE7190" w:rsidR="00093BEF" w:rsidRPr="00DC28AE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Invictus assets d.o.o.</w:t>
            </w:r>
          </w:p>
        </w:tc>
        <w:tc>
          <w:tcPr>
            <w:tcW w:type="auto" w:w="0"/>
          </w:tcPr>
          <w:p w:rsidRDefault="00967B7C" w:rsidP="00AE7190" w:rsidR="00093BEF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02836453797</w:t>
            </w:r>
          </w:p>
        </w:tc>
        <w:tc>
          <w:tcPr>
            <w:tcW w:type="auto" w:w="0"/>
          </w:tcPr>
          <w:p w:rsidRDefault="00967B7C" w:rsidP="00AE7190" w:rsidR="00093BEF" w:rsidRPr="00DC28AE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Zagreb, Zagrebačka cesta 143/a</w:t>
            </w:r>
          </w:p>
        </w:tc>
        <w:tc>
          <w:tcPr>
            <w:tcW w:type="auto" w:w="0"/>
          </w:tcPr>
          <w:p w:rsidRDefault="00967B7C" w:rsidP="00AE7190" w:rsidR="00093BEF" w:rsidRPr="00143F2C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Središnje klirinško depozitarno društvo d.d.</w:t>
            </w:r>
          </w:p>
        </w:tc>
        <w:tc>
          <w:tcPr>
            <w:tcW w:type="auto" w:w="0"/>
          </w:tcPr>
          <w:p w:rsidRDefault="00967B7C" w:rsidP="00AE7190" w:rsidR="00093BEF" w:rsidRPr="00143F2C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4.934.192,96</w:t>
            </w:r>
          </w:p>
        </w:tc>
        <w:tc>
          <w:tcPr>
            <w:tcW w:type="auto" w:w="0"/>
          </w:tcPr>
          <w:p w:rsidRDefault="00967B7C" w:rsidP="00AE7190" w:rsidR="00093BEF" w:rsidRPr="00143F2C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Ugovor o prijenosu založnoga prava na dionicama</w:t>
            </w:r>
            <w:r w:rsidR="004D5982">
              <w:rPr>
                <w:rFonts w:hAnsi="Times New Roman" w:ascii="Times New Roman"/>
                <w:sz w:val="20"/>
                <w:szCs w:val="20"/>
              </w:rPr>
              <w:t xml:space="preserve"> ovjrenog po JB Tomislav Matijević Zagreb OV-2476/17</w:t>
            </w:r>
          </w:p>
        </w:tc>
        <w:tc>
          <w:tcPr>
            <w:tcW w:type="auto" w:w="0"/>
          </w:tcPr>
          <w:p w:rsidRDefault="00AA7DEA" w:rsidP="00AE7190" w:rsidR="00093BEF" w:rsidRPr="00143F2C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 xml:space="preserve">Založno pravo na </w:t>
            </w:r>
            <w:r w:rsidR="004D5982">
              <w:rPr>
                <w:rFonts w:hAnsi="Times New Roman" w:ascii="Times New Roman"/>
                <w:sz w:val="20"/>
                <w:szCs w:val="20"/>
              </w:rPr>
              <w:t>125.000 (slovima: stodvadsetpettisuća) redovnih dionica  Trajktne luke Split d.d., OIB:09153277779, oznake TLST, nominalne vrijednosti 5.000.000 kn</w:t>
            </w:r>
          </w:p>
        </w:tc>
      </w:tr>
    </w:tbl>
    <w:p w:rsidRDefault="00FC7157" w:rsidP="00FC7157" w:rsidR="004B02F2" w:rsidRPr="00FC7157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*Obavjest o razlučnom pravu dostavio je stečajni vjerovnik Invictus assets d.o.o. temljem Ug</w:t>
      </w:r>
      <w:r w:rsidR="00AA7DEA">
        <w:rPr>
          <w:rFonts w:hAnsi="Times New Roman" w:ascii="Times New Roman"/>
          <w:sz w:val="24"/>
          <w:szCs w:val="24"/>
        </w:rPr>
        <w:t>o</w:t>
      </w:r>
      <w:r>
        <w:rPr>
          <w:rFonts w:hAnsi="Times New Roman" w:ascii="Times New Roman"/>
          <w:sz w:val="24"/>
          <w:szCs w:val="24"/>
        </w:rPr>
        <w:t>vora o prijenosu založnoga prava na dionicama, koje su u vlasništvu</w:t>
      </w:r>
      <w:r w:rsidRPr="00FC7157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z</w:t>
      </w:r>
      <w:r w:rsidR="00AA7DEA">
        <w:rPr>
          <w:rFonts w:hAnsi="Times New Roman" w:ascii="Times New Roman"/>
          <w:sz w:val="24"/>
          <w:szCs w:val="24"/>
        </w:rPr>
        <w:t>aložnog</w:t>
      </w:r>
      <w:r w:rsidRPr="00FC7157">
        <w:rPr>
          <w:rFonts w:hAnsi="Times New Roman" w:ascii="Times New Roman"/>
          <w:sz w:val="24"/>
          <w:szCs w:val="24"/>
        </w:rPr>
        <w:t xml:space="preserve"> dužnik</w:t>
      </w:r>
      <w:r w:rsidR="00AA7DEA">
        <w:rPr>
          <w:rFonts w:hAnsi="Times New Roman" w:ascii="Times New Roman"/>
          <w:sz w:val="24"/>
          <w:szCs w:val="24"/>
        </w:rPr>
        <w:t>a</w:t>
      </w:r>
      <w:r w:rsidRPr="00FC7157">
        <w:rPr>
          <w:rFonts w:hAnsi="Times New Roman" w:ascii="Times New Roman"/>
          <w:sz w:val="24"/>
          <w:szCs w:val="24"/>
        </w:rPr>
        <w:t xml:space="preserve"> (vlasnik</w:t>
      </w:r>
      <w:r w:rsidR="00AA7DEA">
        <w:rPr>
          <w:rFonts w:hAnsi="Times New Roman" w:ascii="Times New Roman"/>
          <w:sz w:val="24"/>
          <w:szCs w:val="24"/>
        </w:rPr>
        <w:t xml:space="preserve">a dionica) </w:t>
      </w:r>
      <w:r w:rsidRPr="00FC7157">
        <w:rPr>
          <w:rFonts w:hAnsi="Times New Roman" w:ascii="Times New Roman"/>
          <w:sz w:val="24"/>
          <w:szCs w:val="24"/>
        </w:rPr>
        <w:t xml:space="preserve"> Buljan Branko. OIB:87336984531</w:t>
      </w:r>
      <w:r w:rsidR="00AA7DEA">
        <w:rPr>
          <w:rFonts w:hAnsi="Times New Roman" w:ascii="Times New Roman"/>
          <w:sz w:val="24"/>
          <w:szCs w:val="24"/>
        </w:rPr>
        <w:t>.</w:t>
      </w:r>
    </w:p>
    <w:p w:rsidRDefault="00585411" w:rsidP="00967B7C" w:rsidR="00585411">
      <w:pPr>
        <w:rPr>
          <w:rFonts w:hAnsi="Times New Roman" w:ascii="Times New Roman"/>
          <w:sz w:val="24"/>
          <w:szCs w:val="24"/>
        </w:rPr>
      </w:pPr>
    </w:p>
    <w:p w:rsidRDefault="00702487" w:rsidP="00702487" w:rsidR="00702487" w:rsidRPr="003726DD">
      <w:pPr>
        <w:jc w:val="center"/>
        <w:rPr>
          <w:rFonts w:hAnsi="Times New Roman" w:ascii="Times New Roman"/>
          <w:b/>
          <w:sz w:val="24"/>
        </w:rPr>
      </w:pPr>
      <w:r>
        <w:rPr>
          <w:rFonts w:hAnsi="Times New Roman" w:ascii="Times New Roman"/>
          <w:b/>
          <w:sz w:val="24"/>
        </w:rPr>
        <w:t xml:space="preserve">III. TABLICA IZLUČNIH </w:t>
      </w:r>
      <w:r w:rsidRPr="00655B39">
        <w:rPr>
          <w:rFonts w:hAnsi="Times New Roman" w:ascii="Times New Roman"/>
          <w:b/>
          <w:sz w:val="24"/>
        </w:rPr>
        <w:t>PRAVA</w:t>
      </w:r>
    </w:p>
    <w:p w:rsidRDefault="00702487" w:rsidP="00702487" w:rsidR="00702487" w:rsidRPr="001D7793">
      <w:pPr>
        <w:jc w:val="center"/>
        <w:rPr>
          <w:rFonts w:hAnsi="Times New Roman" w:ascii="Times New Roman"/>
          <w:sz w:val="24"/>
        </w:rPr>
      </w:pPr>
    </w:p>
    <w:tbl>
      <w:tblPr>
        <w:tblpPr w:tblpY="1" w:tblpXSpec="center" w:vertAnchor="text" w:rightFromText="180" w:leftFromText="180"/>
        <w:tblOverlap w:val="never"/>
        <w:tblW w:type="pct" w:w="4984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2118"/>
        <w:gridCol w:w="3254"/>
        <w:gridCol w:w="2421"/>
        <w:gridCol w:w="2577"/>
        <w:gridCol w:w="1902"/>
        <w:gridCol w:w="1902"/>
      </w:tblGrid>
      <w:tr w:rsidTr="000331A7" w:rsidR="00702487" w:rsidRPr="007B4027">
        <w:trPr>
          <w:jc w:val="center"/>
        </w:trPr>
        <w:tc>
          <w:tcPr>
            <w:tcW w:type="pct" w:w="747"/>
            <w:vAlign w:val="center"/>
          </w:tcPr>
          <w:p w:rsidRDefault="00702487" w:rsidP="000331A7" w:rsidR="00702487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25DE1">
              <w:rPr>
                <w:rFonts w:hAnsi="Times New Roman" w:ascii="Times New Roman"/>
                <w:sz w:val="24"/>
                <w:szCs w:val="24"/>
              </w:rPr>
              <w:t xml:space="preserve">Redni broj </w:t>
            </w:r>
          </w:p>
          <w:p w:rsidRDefault="00702487" w:rsidP="000331A7" w:rsidR="00702487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1148"/>
            <w:vAlign w:val="center"/>
          </w:tcPr>
          <w:p w:rsidRDefault="00702487" w:rsidP="000331A7" w:rsidR="00702487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25DE1">
              <w:rPr>
                <w:rFonts w:hAnsi="Times New Roman" w:ascii="Times New Roman"/>
                <w:sz w:val="24"/>
                <w:szCs w:val="24"/>
              </w:rPr>
              <w:t>Ime i prezime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 tvrtka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ili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>naziv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razlučnog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>vjerovnika</w:t>
            </w:r>
          </w:p>
        </w:tc>
        <w:tc>
          <w:tcPr>
            <w:tcW w:type="pct" w:w="854"/>
            <w:vAlign w:val="center"/>
          </w:tcPr>
          <w:p w:rsidRDefault="00702487" w:rsidP="000331A7" w:rsidR="00702487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25DE1">
              <w:rPr>
                <w:rFonts w:hAnsi="Times New Roman" w:ascii="Times New Roman"/>
                <w:sz w:val="24"/>
                <w:szCs w:val="24"/>
              </w:rPr>
              <w:t xml:space="preserve">OIB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razlučnog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 xml:space="preserve">vjerovnika </w:t>
            </w:r>
          </w:p>
        </w:tc>
        <w:tc>
          <w:tcPr>
            <w:tcW w:type="pct" w:w="909"/>
            <w:vAlign w:val="center"/>
          </w:tcPr>
          <w:p w:rsidRDefault="00702487" w:rsidP="000331A7" w:rsidR="00702487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25DE1">
              <w:rPr>
                <w:rFonts w:hAnsi="Times New Roman" w:ascii="Times New Roman"/>
                <w:sz w:val="24"/>
                <w:szCs w:val="24"/>
              </w:rPr>
              <w:t>Adresa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 xml:space="preserve">sjedište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razlučnog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>vjerovnika</w:t>
            </w:r>
          </w:p>
        </w:tc>
        <w:tc>
          <w:tcPr>
            <w:tcW w:type="pct" w:w="671"/>
            <w:vAlign w:val="center"/>
          </w:tcPr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Pravna osnova izlučnog prava</w:t>
            </w:r>
          </w:p>
        </w:tc>
        <w:tc>
          <w:tcPr>
            <w:tcW w:type="pct" w:w="671"/>
            <w:vAlign w:val="center"/>
          </w:tcPr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Predmet izlučnog prava</w:t>
            </w:r>
          </w:p>
        </w:tc>
      </w:tr>
      <w:tr w:rsidTr="000331A7" w:rsidR="00702487" w:rsidRPr="007B4027">
        <w:trPr>
          <w:jc w:val="center"/>
        </w:trPr>
        <w:tc>
          <w:tcPr>
            <w:tcW w:type="pct" w:w="747"/>
          </w:tcPr>
          <w:p w:rsidRDefault="00702487" w:rsidP="000331A7" w:rsidR="00702487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702487" w:rsidP="000331A7" w:rsidR="00702487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1148"/>
          </w:tcPr>
          <w:p w:rsidRDefault="00702487" w:rsidP="000331A7" w:rsidR="00702487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854"/>
          </w:tcPr>
          <w:p w:rsidRDefault="00702487" w:rsidP="000331A7" w:rsidR="00702487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909"/>
          </w:tcPr>
          <w:p w:rsidRDefault="00702487" w:rsidP="000331A7" w:rsidR="00702487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71"/>
          </w:tcPr>
          <w:p w:rsidRDefault="00702487" w:rsidP="000331A7" w:rsidR="00702487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71"/>
          </w:tcPr>
          <w:p w:rsidRDefault="00702487" w:rsidP="000331A7" w:rsidR="00702487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:rsidRDefault="004B02F2" w:rsidP="004B02F2" w:rsidR="004B02F2">
      <w:pPr>
        <w:rPr>
          <w:rFonts w:hAnsi="Times New Roman" w:ascii="Times New Roman"/>
          <w:sz w:val="24"/>
        </w:rPr>
      </w:pPr>
    </w:p>
    <w:p w:rsidRDefault="00AE7190" w:rsidP="004B02F2" w:rsidR="00AE7190">
      <w:pPr>
        <w:rPr>
          <w:rFonts w:hAnsi="Times New Roman" w:ascii="Times New Roman"/>
          <w:sz w:val="24"/>
        </w:rPr>
      </w:pPr>
    </w:p>
    <w:p w:rsidRDefault="00702487" w:rsidP="004B02F2" w:rsidR="00702487" w:rsidRPr="003726DD">
      <w:pPr>
        <w:rPr>
          <w:rFonts w:hAnsi="Times New Roman" w:ascii="Times New Roman"/>
          <w:sz w:val="24"/>
        </w:rPr>
      </w:pPr>
      <w:r w:rsidRPr="003726DD">
        <w:rPr>
          <w:rFonts w:hAnsi="Times New Roman" w:ascii="Times New Roman"/>
          <w:sz w:val="24"/>
        </w:rPr>
        <w:t xml:space="preserve">Mjesto i datum </w:t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 w:rsidR="004B02F2">
        <w:rPr>
          <w:rFonts w:hAnsi="Times New Roman" w:ascii="Times New Roman"/>
          <w:sz w:val="24"/>
        </w:rPr>
        <w:t xml:space="preserve">                             </w:t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 w:rsidR="004B02F2">
        <w:rPr>
          <w:rFonts w:hAnsi="Times New Roman" w:ascii="Times New Roman"/>
          <w:sz w:val="24"/>
        </w:rPr>
        <w:t xml:space="preserve">                                                                        </w:t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 w:rsidRPr="003726DD">
        <w:rPr>
          <w:rFonts w:hAnsi="Times New Roman" w:ascii="Times New Roman"/>
          <w:sz w:val="24"/>
        </w:rPr>
        <w:t>Stečajni upravitelj</w:t>
      </w:r>
    </w:p>
    <w:p w:rsidRDefault="00585411" w:rsidP="004B02F2" w:rsidR="00702487" w:rsidRPr="001D7793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Zagreb, </w:t>
      </w:r>
      <w:r w:rsidR="00690D04">
        <w:rPr>
          <w:rFonts w:hAnsi="Times New Roman" w:ascii="Times New Roman"/>
          <w:sz w:val="24"/>
        </w:rPr>
        <w:t>05</w:t>
      </w:r>
      <w:r w:rsidR="0095682B">
        <w:rPr>
          <w:rFonts w:hAnsi="Times New Roman" w:ascii="Times New Roman"/>
          <w:sz w:val="24"/>
        </w:rPr>
        <w:t>.</w:t>
      </w:r>
      <w:r w:rsidR="00A7572F">
        <w:rPr>
          <w:rFonts w:hAnsi="Times New Roman" w:ascii="Times New Roman"/>
          <w:sz w:val="24"/>
        </w:rPr>
        <w:t>11</w:t>
      </w:r>
      <w:r w:rsidR="0095682B">
        <w:rPr>
          <w:rFonts w:hAnsi="Times New Roman" w:ascii="Times New Roman"/>
          <w:sz w:val="24"/>
        </w:rPr>
        <w:t>.2018</w:t>
      </w:r>
      <w:r w:rsidR="00FF1CCD">
        <w:rPr>
          <w:rFonts w:hAnsi="Times New Roman" w:ascii="Times New Roman"/>
          <w:sz w:val="24"/>
        </w:rPr>
        <w:t>.</w:t>
      </w:r>
      <w:r w:rsidR="00702487">
        <w:rPr>
          <w:rFonts w:hAnsi="Times New Roman" w:ascii="Times New Roman"/>
          <w:sz w:val="24"/>
        </w:rPr>
        <w:tab/>
      </w:r>
      <w:r w:rsidR="00702487">
        <w:rPr>
          <w:rFonts w:hAnsi="Times New Roman" w:ascii="Times New Roman"/>
          <w:sz w:val="24"/>
        </w:rPr>
        <w:tab/>
      </w:r>
      <w:r w:rsidR="00702487">
        <w:rPr>
          <w:rFonts w:hAnsi="Times New Roman" w:ascii="Times New Roman"/>
          <w:sz w:val="24"/>
        </w:rPr>
        <w:tab/>
      </w:r>
      <w:r w:rsidR="004B02F2">
        <w:rPr>
          <w:rFonts w:hAnsi="Times New Roman" w:ascii="Times New Roman"/>
          <w:sz w:val="24"/>
        </w:rPr>
        <w:t xml:space="preserve">                                                                                              </w:t>
      </w:r>
      <w:r w:rsidR="00702487">
        <w:rPr>
          <w:rFonts w:hAnsi="Times New Roman" w:ascii="Times New Roman"/>
          <w:sz w:val="24"/>
        </w:rPr>
        <w:tab/>
      </w:r>
      <w:r w:rsidR="00702487">
        <w:rPr>
          <w:rFonts w:hAnsi="Times New Roman" w:ascii="Times New Roman"/>
          <w:sz w:val="24"/>
        </w:rPr>
        <w:tab/>
      </w:r>
      <w:r w:rsidR="00702487">
        <w:rPr>
          <w:rFonts w:hAnsi="Times New Roman" w:ascii="Times New Roman"/>
          <w:sz w:val="24"/>
        </w:rPr>
        <w:tab/>
      </w:r>
      <w:r w:rsidR="00FF1CCD">
        <w:rPr>
          <w:rFonts w:hAnsi="Times New Roman" w:ascii="Times New Roman"/>
          <w:sz w:val="24"/>
        </w:rPr>
        <w:t xml:space="preserve">            </w:t>
      </w:r>
      <w:r w:rsidR="004B02F2">
        <w:rPr>
          <w:rFonts w:hAnsi="Times New Roman" w:ascii="Times New Roman"/>
          <w:sz w:val="24"/>
        </w:rPr>
        <w:t xml:space="preserve">      </w:t>
      </w:r>
      <w:r w:rsidR="00FF1CCD">
        <w:rPr>
          <w:rFonts w:hAnsi="Times New Roman" w:ascii="Times New Roman"/>
          <w:sz w:val="24"/>
        </w:rPr>
        <w:t>Mato Čičak, dipl. oec.</w:t>
      </w:r>
    </w:p>
    <w:p w:rsidRDefault="00C61F72" w:rsidR="00C61F72"/>
    <w:sectPr w:rsidSect="009630DD" w:rsidR="00C61F72">
      <w:pgSz w:orient="landscape" w:h="11906" w:w="16838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52A9E" w:rsidP="00702487" w:rsidR="00852A9E">
      <w:pPr>
        <w:spacing w:after="0"/>
      </w:pPr>
      <w:r>
        <w:separator/>
      </w:r>
    </w:p>
  </w:endnote>
  <w:endnote w:id="0" w:type="continuationSeparator">
    <w:p w:rsidRDefault="00852A9E" w:rsidP="00702487" w:rsidR="00852A9E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52A9E" w:rsidP="00702487" w:rsidR="00852A9E">
      <w:pPr>
        <w:spacing w:after="0"/>
      </w:pPr>
      <w:r>
        <w:separator/>
      </w:r>
    </w:p>
  </w:footnote>
  <w:footnote w:id="0" w:type="continuationSeparator">
    <w:p w:rsidRDefault="00852A9E" w:rsidP="00702487" w:rsidR="00852A9E">
      <w:pPr>
        <w:spacing w:after="0"/>
      </w:pPr>
      <w:r>
        <w:continuationSeparator/>
      </w:r>
    </w:p>
  </w:footnote>
  <w:footnote w:id="1">
    <w:p w:rsidRDefault="00AA0F69" w:rsidP="00AA0F69" w:rsidR="00AA0F69" w:rsidRPr="00B40BEB">
      <w:pPr>
        <w:pStyle w:val="Tekstfusnote"/>
      </w:pPr>
      <w:r w:rsidRPr="00B40BEB">
        <w:rPr>
          <w:rStyle w:val="Referencafusnote"/>
        </w:rPr>
        <w:footnoteRef/>
      </w:r>
      <w:r w:rsidRPr="00B40BEB">
        <w:rPr>
          <w:lang w:val="pl-PL"/>
        </w:rPr>
        <w:t xml:space="preserve"> </w:t>
      </w:r>
      <w:r w:rsidRPr="00545009">
        <w:rPr>
          <w:rFonts w:hAnsi="Times New Roman" w:ascii="Times New Roman"/>
        </w:rPr>
        <w:t>Za radnike i prijašnje radnike tražbina se iskazuje u bruto i neto iznosu</w:t>
      </w:r>
    </w:p>
  </w:footnote>
  <w:footnote w:id="2">
    <w:p w:rsidRDefault="00702487" w:rsidP="00702487" w:rsidR="00702487">
      <w:pPr>
        <w:pStyle w:val="Tekstfusnote"/>
      </w:pPr>
    </w:p>
    <w:p w:rsidRDefault="00585411" w:rsidP="00702487" w:rsidR="00585411" w:rsidRPr="00B40BEB">
      <w:pPr>
        <w:pStyle w:val="Tekstfusnote"/>
      </w:pP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C00E4"/>
    <w:multiLevelType w:val="hybridMultilevel"/>
    <w:tmpl w:val="C6C40020"/>
    <w:lvl w:tplc="2F46F3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8766D78"/>
    <w:multiLevelType w:val="hybridMultilevel"/>
    <w:tmpl w:val="80188D2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85218CD"/>
    <w:multiLevelType w:val="hybridMultilevel"/>
    <w:tmpl w:val="0A3AD39C"/>
    <w:lvl w:tplc="3C46BBA4" w:ilvl="0">
      <w:start w:val="265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66A76AF6"/>
    <w:multiLevelType w:val="hybridMultilevel"/>
    <w:tmpl w:val="C9FC7116"/>
    <w:lvl w:tplc="48683CA4" w:ilvl="0">
      <w:numFmt w:val="bullet"/>
      <w:lvlText w:val=""/>
      <w:lvlJc w:val="left"/>
      <w:pPr>
        <w:ind w:hanging="360" w:left="720"/>
      </w:pPr>
      <w:rPr>
        <w:rFonts w:cs="Times New Roman" w:eastAsia="Calibri"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B752886"/>
    <w:multiLevelType w:val="hybridMultilevel"/>
    <w:tmpl w:val="D91CA87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1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02487"/>
    <w:rsid w:val="00015B8E"/>
    <w:rsid w:val="00023B85"/>
    <w:rsid w:val="000317A6"/>
    <w:rsid w:val="000559E5"/>
    <w:rsid w:val="00064AAF"/>
    <w:rsid w:val="00081220"/>
    <w:rsid w:val="000912AA"/>
    <w:rsid w:val="00093BEF"/>
    <w:rsid w:val="000977FE"/>
    <w:rsid w:val="000A0AAB"/>
    <w:rsid w:val="00104E98"/>
    <w:rsid w:val="00132068"/>
    <w:rsid w:val="00137CD5"/>
    <w:rsid w:val="00143F2C"/>
    <w:rsid w:val="00173A71"/>
    <w:rsid w:val="00183FB6"/>
    <w:rsid w:val="00193C61"/>
    <w:rsid w:val="001A4DA0"/>
    <w:rsid w:val="001D3734"/>
    <w:rsid w:val="002053A2"/>
    <w:rsid w:val="00232E23"/>
    <w:rsid w:val="00294CAD"/>
    <w:rsid w:val="002B6DA7"/>
    <w:rsid w:val="002C11F4"/>
    <w:rsid w:val="00334034"/>
    <w:rsid w:val="003505B4"/>
    <w:rsid w:val="00377D8E"/>
    <w:rsid w:val="00391409"/>
    <w:rsid w:val="003C63FE"/>
    <w:rsid w:val="003F58B5"/>
    <w:rsid w:val="00404514"/>
    <w:rsid w:val="004141AE"/>
    <w:rsid w:val="00421CC2"/>
    <w:rsid w:val="004765AD"/>
    <w:rsid w:val="00490858"/>
    <w:rsid w:val="004B02F2"/>
    <w:rsid w:val="004B1006"/>
    <w:rsid w:val="004D5982"/>
    <w:rsid w:val="00524398"/>
    <w:rsid w:val="00526CBF"/>
    <w:rsid w:val="00556987"/>
    <w:rsid w:val="00560DDB"/>
    <w:rsid w:val="00585411"/>
    <w:rsid w:val="0058761B"/>
    <w:rsid w:val="005A31BB"/>
    <w:rsid w:val="005A613F"/>
    <w:rsid w:val="005D5334"/>
    <w:rsid w:val="006062F9"/>
    <w:rsid w:val="006153B2"/>
    <w:rsid w:val="006227BC"/>
    <w:rsid w:val="006874C3"/>
    <w:rsid w:val="00690D04"/>
    <w:rsid w:val="006B5B4B"/>
    <w:rsid w:val="006C2B79"/>
    <w:rsid w:val="00702487"/>
    <w:rsid w:val="00705786"/>
    <w:rsid w:val="0071199A"/>
    <w:rsid w:val="00713019"/>
    <w:rsid w:val="00734BB6"/>
    <w:rsid w:val="00735057"/>
    <w:rsid w:val="00763765"/>
    <w:rsid w:val="00790FAC"/>
    <w:rsid w:val="00794AD1"/>
    <w:rsid w:val="007F11EB"/>
    <w:rsid w:val="00824A2E"/>
    <w:rsid w:val="008512FB"/>
    <w:rsid w:val="00852A9E"/>
    <w:rsid w:val="00860F53"/>
    <w:rsid w:val="008660B7"/>
    <w:rsid w:val="008C5F0E"/>
    <w:rsid w:val="00904601"/>
    <w:rsid w:val="009068E3"/>
    <w:rsid w:val="00927D94"/>
    <w:rsid w:val="0095682B"/>
    <w:rsid w:val="009630DD"/>
    <w:rsid w:val="00965663"/>
    <w:rsid w:val="00967B7C"/>
    <w:rsid w:val="00970699"/>
    <w:rsid w:val="00982EBD"/>
    <w:rsid w:val="009A41CF"/>
    <w:rsid w:val="009D7286"/>
    <w:rsid w:val="009F61D8"/>
    <w:rsid w:val="00A1574E"/>
    <w:rsid w:val="00A7572F"/>
    <w:rsid w:val="00A90FF7"/>
    <w:rsid w:val="00AA0F69"/>
    <w:rsid w:val="00AA77A8"/>
    <w:rsid w:val="00AA7DEA"/>
    <w:rsid w:val="00AE7190"/>
    <w:rsid w:val="00B10786"/>
    <w:rsid w:val="00B11F65"/>
    <w:rsid w:val="00B272B2"/>
    <w:rsid w:val="00B30CF4"/>
    <w:rsid w:val="00B33BB1"/>
    <w:rsid w:val="00B40C01"/>
    <w:rsid w:val="00B428B5"/>
    <w:rsid w:val="00BC55E1"/>
    <w:rsid w:val="00BD4B34"/>
    <w:rsid w:val="00C1665A"/>
    <w:rsid w:val="00C201A0"/>
    <w:rsid w:val="00C36FA8"/>
    <w:rsid w:val="00C4041B"/>
    <w:rsid w:val="00C61F72"/>
    <w:rsid w:val="00C73BDA"/>
    <w:rsid w:val="00CC2BF8"/>
    <w:rsid w:val="00D21480"/>
    <w:rsid w:val="00D71B5A"/>
    <w:rsid w:val="00DB7B17"/>
    <w:rsid w:val="00DC28AE"/>
    <w:rsid w:val="00DE5C4D"/>
    <w:rsid w:val="00E058BF"/>
    <w:rsid w:val="00E10C48"/>
    <w:rsid w:val="00E30DD3"/>
    <w:rsid w:val="00E7218E"/>
    <w:rsid w:val="00E81ED9"/>
    <w:rsid w:val="00E87D5B"/>
    <w:rsid w:val="00ED5C52"/>
    <w:rsid w:val="00F43649"/>
    <w:rsid w:val="00FC1C12"/>
    <w:rsid w:val="00FC7157"/>
    <w:rsid w:val="00FF1CCD"/>
    <w:rsid w:val="00FF7B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02487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702487"/>
    <w:pPr>
      <w:spacing w:lineRule="auto" w:line="240" w:after="80"/>
    </w:pPr>
    <w:rPr>
      <w:rFonts w:cs="Times New Roman" w:eastAsia="Times New Roman" w:hAnsi="Calibri" w:ascii="Calibri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702487"/>
    <w:rPr>
      <w:rFonts w:cs="Times New Roman" w:eastAsia="Calibri" w:hAnsi="Calibri" w:ascii="Calibri"/>
      <w:sz w:val="20"/>
      <w:szCs w:val="20"/>
      <w:lang w:eastAsia="en-US"/>
    </w:rPr>
  </w:style>
  <w:style w:styleId="Referencafusnote" w:type="character">
    <w:name w:val="footnote reference"/>
    <w:uiPriority w:val="99"/>
    <w:semiHidden/>
    <w:rsid w:val="00702487"/>
    <w:rPr>
      <w:rFonts w:cs="Times New Roman"/>
      <w:vertAlign w:val="superscript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317A6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317A6"/>
    <w:rPr>
      <w:rFonts w:cs="Tahoma" w:eastAsia="Calibri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3F58B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243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24398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24398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24398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24398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02487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702487"/>
    <w:pPr>
      <w:spacing w:after="80" w:line="240" w:lineRule="auto"/>
    </w:pPr>
    <w:rPr>
      <w:rFonts w:ascii="Calibri" w:cs="Times New Roman" w:eastAsia="Times New Roman" w:hAnsi="Calibri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702487"/>
    <w:rPr>
      <w:rFonts w:ascii="Calibri" w:cs="Times New Roman" w:eastAsia="Calibri" w:hAnsi="Calibri"/>
      <w:sz w:val="20"/>
      <w:szCs w:val="20"/>
      <w:lang w:eastAsia="en-US"/>
    </w:rPr>
  </w:style>
  <w:style w:styleId="Referencafusnote" w:type="character">
    <w:name w:val="footnote reference"/>
    <w:uiPriority w:val="99"/>
    <w:semiHidden/>
    <w:rsid w:val="00702487"/>
    <w:rPr>
      <w:rFonts w:cs="Times New Roman"/>
      <w:vertAlign w:val="superscript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317A6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317A6"/>
    <w:rPr>
      <w:rFonts w:ascii="Tahoma" w:cs="Tahoma" w:eastAsia="Calibri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3F58B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243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24398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24398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24398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24398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2D8AE1A-B3B0-42D0-A303-DE2A9B97A9D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7</properties:Pages>
  <properties:Words>1374</properties:Words>
  <properties:Characters>8822</properties:Characters>
  <properties:Lines>670</properties:Lines>
  <properties:Paragraphs>337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10123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2018-11-06T07:14:00Z</dcterms:created>
  <dc:creator>ADMINIBM</dc:creator>
  <cp:lastModifiedBy>Kristina Švajger</cp:lastModifiedBy>
  <cp:lastPrinted>2018-11-05T07:45:00Z</cp:lastPrinted>
  <dcterms:modified xmlns:xsi="http://www.w3.org/2001/XMLSchema-instance" xsi:type="dcterms:W3CDTF">2018-11-06T07:18:00Z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St-2819/2017-29 / Podnesak - Tablica prijavljenih i osporenih tražbina (tablice prijavljenih tražbina drugi viši isplatni red razlučnih i izlučnih prava (čl. 259. st. 1. SZ), 5. 11. 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7</vt:i4>
  </prop:property>
</prop:Properties>
</file>