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6a2dd92" w14:paraId="6a2dd92"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863B3B"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863B3B">
              <w:t>409</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863B3B" w:rsidRPr="00863B3B">
        <w:rPr>
          <w:rFonts w:eastAsia="Times New Roman" w:hAnsi="Times New Roman" w:ascii="Times New Roman"/>
          <w:color w:val="000000"/>
          <w:sz w:val="24"/>
          <w:szCs w:val="24"/>
        </w:rPr>
        <w:t>EKOSOFT d.o.o., Križevci, Radnički dol 82, OIB: 10793425028</w:t>
      </w:r>
      <w:r w:rsidRPr="000069E3">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17</w:t>
      </w:r>
      <w:r w:rsidRPr="000069E3">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0069E3">
        <w:rPr>
          <w:rFonts w:eastAsia="Times New Roman" w:hAnsi="Times New Roman" w:ascii="Times New Roman"/>
          <w:sz w:val="24"/>
          <w:szCs w:val="24"/>
          <w:lang w:eastAsia="hr-HR"/>
        </w:rPr>
        <w:t xml:space="preserve">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863B3B" w:rsidRPr="00863B3B">
        <w:rPr>
          <w:rFonts w:eastAsia="Times New Roman" w:hAnsi="Times New Roman" w:ascii="Times New Roman"/>
          <w:color w:val="000000"/>
          <w:sz w:val="24"/>
          <w:szCs w:val="24"/>
        </w:rPr>
        <w:t>EKOSOFT d.o.o., Križevci</w:t>
      </w:r>
      <w:r w:rsidR="00863B3B" w:rsidRPr="00863B3B">
        <w:rPr>
          <w:rFonts w:eastAsia="Times New Roman" w:hAnsi="Times New Roman" w:ascii="Times New Roman"/>
          <w:sz w:val="24"/>
          <w:szCs w:val="24"/>
        </w:rPr>
        <w:t xml:space="preserve">, Valentini Blagaj, Križevci, </w:t>
      </w:r>
      <w:r w:rsidR="00863B3B" w:rsidRPr="005D2327">
        <w:rPr>
          <w:rFonts w:eastAsia="Times New Roman" w:hAnsi="Times New Roman" w:ascii="Times New Roman"/>
          <w:sz w:val="24"/>
          <w:szCs w:val="24"/>
        </w:rPr>
        <w:t>Radnički dol 82, OIB: 82407946446</w:t>
      </w:r>
      <w:r w:rsidR="005D2327" w:rsidRPr="005D2327">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863B3B" w:rsidRPr="005D2327">
        <w:rPr>
          <w:rFonts w:eastAsia="Times New Roman" w:hAnsi="Times New Roman" w:ascii="Times New Roman"/>
          <w:sz w:val="24"/>
          <w:szCs w:val="24"/>
          <w:lang w:eastAsia="hr-HR"/>
        </w:rPr>
        <w:t>409</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863B3B" w:rsidRPr="005D2327">
        <w:rPr>
          <w:rFonts w:eastAsia="Times New Roman" w:hAnsi="Times New Roman" w:ascii="Times New Roman"/>
          <w:color w:val="000000"/>
          <w:sz w:val="24"/>
          <w:szCs w:val="24"/>
        </w:rPr>
        <w:t>EKOSOFT d.o.o., Križevci</w:t>
      </w:r>
      <w:r w:rsidR="00863B3B" w:rsidRPr="005D2327">
        <w:rPr>
          <w:rFonts w:eastAsia="Times New Roman" w:hAnsi="Times New Roman" w:ascii="Times New Roman"/>
          <w:sz w:val="24"/>
          <w:szCs w:val="24"/>
        </w:rPr>
        <w:t xml:space="preserve">, Valentini Blagaj, Križevci, Radnički dol 82, OIB: 82407946446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863B3B" w:rsidRPr="005D2327">
        <w:rPr>
          <w:rFonts w:eastAsia="Times New Roman" w:hAnsi="Times New Roman" w:ascii="Times New Roman"/>
          <w:sz w:val="24"/>
          <w:szCs w:val="24"/>
          <w:lang w:eastAsia="hr-HR"/>
        </w:rPr>
        <w:t>409</w:t>
      </w:r>
      <w:r w:rsidRPr="005D2327">
        <w:rPr>
          <w:rFonts w:eastAsia="Times New Roman" w:hAnsi="Times New Roman" w:ascii="Times New Roman"/>
          <w:sz w:val="24"/>
          <w:szCs w:val="24"/>
          <w:lang w:eastAsia="hr-HR"/>
        </w:rPr>
        <w:t xml:space="preserve">18 uplati iznos predujma za namirenje troškova stečajnog postupka u iznosu od </w:t>
      </w:r>
      <w:r w:rsidR="00EC44F9" w:rsidRPr="005D2327">
        <w:rPr>
          <w:rFonts w:eastAsia="Times New Roman" w:hAnsi="Times New Roman" w:ascii="Times New Roman"/>
          <w:sz w:val="24"/>
          <w:szCs w:val="24"/>
          <w:lang w:eastAsia="hr-HR"/>
        </w:rPr>
        <w:t>2</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863B3B" w:rsidRPr="00863B3B">
        <w:rPr>
          <w:rFonts w:eastAsia="Times New Roman" w:hAnsi="Times New Roman" w:ascii="Times New Roman"/>
          <w:sz w:val="24"/>
          <w:szCs w:val="24"/>
        </w:rPr>
        <w:t xml:space="preserve"> Valentin</w:t>
      </w:r>
      <w:r w:rsidR="00863B3B">
        <w:rPr>
          <w:rFonts w:eastAsia="Times New Roman" w:hAnsi="Times New Roman" w:ascii="Times New Roman"/>
          <w:sz w:val="24"/>
          <w:szCs w:val="24"/>
        </w:rPr>
        <w:t>a</w:t>
      </w:r>
      <w:r w:rsidR="00863B3B" w:rsidRPr="00863B3B">
        <w:rPr>
          <w:rFonts w:eastAsia="Times New Roman" w:hAnsi="Times New Roman" w:ascii="Times New Roman"/>
          <w:sz w:val="24"/>
          <w:szCs w:val="24"/>
        </w:rPr>
        <w:t xml:space="preserve"> Blagaj, Križevci, Radnički dol 82, OIB: 82407946446</w:t>
      </w:r>
      <w:r w:rsidR="00863B3B">
        <w:rPr>
          <w:rFonts w:eastAsia="Times New Roman" w:hAnsi="Times New Roman" w:ascii="Times New Roman"/>
          <w:sz w:val="24"/>
          <w:szCs w:val="24"/>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863B3B">
        <w:rPr>
          <w:rFonts w:eastAsia="Times New Roman" w:hAnsi="Times New Roman" w:ascii="Times New Roman"/>
          <w:sz w:val="24"/>
          <w:szCs w:val="24"/>
          <w:lang w:eastAsia="hr-HR"/>
        </w:rPr>
        <w:t>11</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863B3B">
        <w:rPr>
          <w:rFonts w:eastAsia="Times New Roman" w:hAnsi="Times New Roman" w:ascii="Times New Roman"/>
          <w:sz w:val="24"/>
          <w:szCs w:val="24"/>
          <w:lang w:eastAsia="hr-HR"/>
        </w:rPr>
        <w:t>20.476,47</w:t>
      </w:r>
      <w:r w:rsidRPr="00AF5E3C">
        <w:rPr>
          <w:rFonts w:eastAsia="Times New Roman" w:hAnsi="Times New Roman" w:ascii="Times New Roman"/>
          <w:sz w:val="24"/>
          <w:szCs w:val="24"/>
          <w:lang w:eastAsia="hr-HR"/>
        </w:rPr>
        <w:t xml:space="preserve"> kn te da dužnik ima </w:t>
      </w:r>
      <w:r w:rsidR="000069E3">
        <w:rPr>
          <w:rFonts w:eastAsia="Times New Roman" w:hAnsi="Times New Roman" w:ascii="Times New Roman"/>
          <w:sz w:val="24"/>
          <w:szCs w:val="24"/>
          <w:lang w:eastAsia="hr-HR"/>
        </w:rPr>
        <w:t>2</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Iz predmetnog prijedloga za otvaranje stečajnog postupka vidljivo je da je Financijska agencija u smislu čl. 112. SZ-a na ime predujma za namirenje troškova stečajnog postupka zaplijenila novčana sredstva dužnika u iznosu od 5.000,00 kn. Posljedično tome sukladno čl. 114. st. 2. SZ-a umanjena je za navedeni iznos obveza direktorice dužnika na plaćanje troškova postupka, odnosno direktorici je naložena platež iznosa od 2.650,00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863B3B">
        <w:rPr>
          <w:rFonts w:eastAsia="Times New Roman" w:hAnsi="Times New Roman" w:ascii="Times New Roman"/>
          <w:sz w:val="24"/>
          <w:szCs w:val="24"/>
          <w:lang w:eastAsia="hr-HR"/>
        </w:rPr>
        <w:t>17</w:t>
      </w:r>
      <w:r w:rsidRPr="00800A21">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863B3B" w:rsidRPr="00863B3B">
        <w:rPr>
          <w:rFonts w:eastAsia="Times New Roman" w:hAnsi="Times New Roman" w:ascii="Times New Roman"/>
          <w:sz w:val="24"/>
          <w:szCs w:val="24"/>
        </w:rPr>
        <w:t>Valentin</w:t>
      </w:r>
      <w:r w:rsidR="00863B3B">
        <w:rPr>
          <w:rFonts w:eastAsia="Times New Roman" w:hAnsi="Times New Roman" w:ascii="Times New Roman"/>
          <w:sz w:val="24"/>
          <w:szCs w:val="24"/>
        </w:rPr>
        <w:t>a</w:t>
      </w:r>
      <w:r w:rsidR="00863B3B" w:rsidRPr="00863B3B">
        <w:rPr>
          <w:rFonts w:eastAsia="Times New Roman" w:hAnsi="Times New Roman" w:ascii="Times New Roman"/>
          <w:sz w:val="24"/>
          <w:szCs w:val="24"/>
        </w:rPr>
        <w:t xml:space="preserve"> Blagaj, Križevci, Radnički dol 82</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441D2F" w:rsidR="00DF6C31" w:rsidRPr="0009785E">
      <w:headerReference w:type="default" r:id="rId11"/>
      <w:pgSz w:code="9" w:h="16838" w:w="11906"/>
      <w:pgMar w:gutter="0" w:footer="709" w:header="1134" w:left="1418" w:bottom="1418" w:right="1418" w:top="1418"/>
      <w:paperSrc w:other="15" w:first="1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1B235D" w:rsidRPr="001B235D">
      <w:rPr>
        <w:rFonts w:hAnsi="Times New Roman" w:ascii="Times New Roman"/>
        <w:bCs/>
        <w:noProof/>
        <w:sz w:val="24"/>
        <w:szCs w:val="24"/>
      </w:rPr>
      <w:t>Poslovni broj: 10 St-409/2018-5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1B235D">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139DB"/>
    <w:rsid w:val="00114EB4"/>
    <w:rsid w:val="00166DE1"/>
    <w:rsid w:val="00194888"/>
    <w:rsid w:val="001B235D"/>
    <w:rsid w:val="001F6DF0"/>
    <w:rsid w:val="002322F7"/>
    <w:rsid w:val="00237FCE"/>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D2327"/>
    <w:rsid w:val="005E1D89"/>
    <w:rsid w:val="005F633B"/>
    <w:rsid w:val="00685195"/>
    <w:rsid w:val="006F7BE7"/>
    <w:rsid w:val="00741600"/>
    <w:rsid w:val="00757A30"/>
    <w:rsid w:val="007802E2"/>
    <w:rsid w:val="0078483D"/>
    <w:rsid w:val="0078776D"/>
    <w:rsid w:val="007A409A"/>
    <w:rsid w:val="007B18F5"/>
    <w:rsid w:val="00800A21"/>
    <w:rsid w:val="00863B3B"/>
    <w:rsid w:val="008659E3"/>
    <w:rsid w:val="008A6557"/>
    <w:rsid w:val="008C4EFB"/>
    <w:rsid w:val="008D05FD"/>
    <w:rsid w:val="0092437B"/>
    <w:rsid w:val="009429C6"/>
    <w:rsid w:val="00957093"/>
    <w:rsid w:val="0096157B"/>
    <w:rsid w:val="0096563D"/>
    <w:rsid w:val="00975368"/>
    <w:rsid w:val="00987F31"/>
    <w:rsid w:val="00994A3F"/>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95E7D"/>
    <w:rsid w:val="00E97599"/>
    <w:rsid w:val="00EC15A5"/>
    <w:rsid w:val="00EC2381"/>
    <w:rsid w:val="00EC44F9"/>
    <w:rsid w:val="00EF6EA9"/>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B235D"/>
    <w:rPr>
      <w:color w:val="808080"/>
      <w:bdr w:space="0" w:sz="0" w:color="auto" w:val="none"/>
      <w:shd w:fill="auto" w:color="auto" w:val="clear"/>
    </w:rPr>
  </w:style>
  <w:style w:customStyle="true" w:styleId="eSPISCCParagraphDefaultFont" w:type="character">
    <w:name w:val="eSPIS_CC_Paragraph Default Font"/>
    <w:basedOn w:val="Zadanifontodlomka"/>
    <w:rsid w:val="001B23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235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23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23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B235D"/>
    <w:rPr>
      <w:color w:val="808080"/>
      <w:bdr w:color="auto" w:space="0" w:sz="0" w:val="none"/>
      <w:shd w:color="auto" w:fill="auto" w:val="clear"/>
    </w:rPr>
  </w:style>
  <w:style w:customStyle="1" w:styleId="eSPISCCParagraphDefaultFont" w:type="character">
    <w:name w:val="eSPIS_CC_Paragraph Default Font"/>
    <w:basedOn w:val="Zadanifontodlomka"/>
    <w:rsid w:val="001B23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235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23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23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St-409/2018</izvorni_sadrzaj>
    <derivirana_varijabla naziv="DomainObject.Predmet.OznakaBroj_1">St-409/2018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EKOSOFT d.o.o. trgovina i usluge zastupanog po punomoćniku Valentina Blagaj</izvorni_sadrzaj>
    <derivirana_varijabla naziv="DomainObject.Predmet.ProtustrankaFormated_1">  EKOSOFT d.o.o. trgovina i usluge zastupanog po punomoćniku Valentina Blagaj</derivirana_varijabla>
  </DomainObject.Predmet.ProtustrankaFormated>
  <DomainObject.Predmet.ProtustrankaFormatedOIB>
    <izvorni_sadrzaj>  EKOSOFT d.o.o. trgovina i usluge, OIB 10793425028 zastupanog po punomoćniku Valentina Blagaj</izvorni_sadrzaj>
    <derivirana_varijabla naziv="DomainObject.Predmet.ProtustrankaFormatedOIB_1">  EKOSOFT d.o.o. trgovina i usluge, OIB 10793425028 zastupanog po punomoćniku Valentina Blagaj</derivirana_varijabla>
  </DomainObject.Predmet.ProtustrankaFormatedOIB>
  <DomainObject.Predmet.ProtustrankaFormatedWithAdress>
    <izvorni_sadrzaj> EKOSOFT d.o.o. trgovina i usluge, Radnički Dol 82, 48260 Križevci zastupanog po punomoćniku Valentina Blagaj</izvorni_sadrzaj>
    <derivirana_varijabla naziv="DomainObject.Predmet.ProtustrankaFormatedWithAdress_1"> EKOSOFT d.o.o. trgovina i usluge, Radnički Dol 82, 48260 Križevci zastupanog po punomoćniku Valentina Blagaj</derivirana_varijabla>
  </DomainObject.Predmet.ProtustrankaFormatedWithAdress>
  <DomainObject.Predmet.ProtustrankaFormatedWithAdressOIB>
    <izvorni_sadrzaj> EKOSOFT d.o.o. trgovina i usluge, OIB 10793425028, Radnički Dol 82, 48260 Križevci zastupanog po punomoćniku Valentina Blagaj</izvorni_sadrzaj>
    <derivirana_varijabla naziv="DomainObject.Predmet.ProtustrankaFormatedWithAdressOIB_1"> EKOSOFT d.o.o. trgovina i usluge, OIB 10793425028, Radnički Dol 82, 48260 Križevci zastupanog po punomoćniku Valentina Blagaj</derivirana_varijabla>
  </DomainObject.Predmet.ProtustrankaFormatedWithAdressOIB>
  <DomainObject.Predmet.ProtustrankaWithAdress>
    <izvorni_sadrzaj>EKOSOFT d.o.o. trgovina i usluge Radnički Dol 82, 48260 Križevci</izvorni_sadrzaj>
    <derivirana_varijabla naziv="DomainObject.Predmet.ProtustrankaWithAdress_1">EKOSOFT d.o.o. trgovina i usluge Radnički Dol 82, 48260 Križevci</derivirana_varijabla>
  </DomainObject.Predmet.ProtustrankaWithAdress>
  <DomainObject.Predmet.ProtustrankaWithAdressOIB>
    <izvorni_sadrzaj>EKOSOFT d.o.o. trgovina i usluge, OIB 10793425028, Radnički Dol 82, 48260 Križevci</izvorni_sadrzaj>
    <derivirana_varijabla naziv="DomainObject.Predmet.ProtustrankaWithAdressOIB_1">EKOSOFT d.o.o. trgovina i usluge, OIB 10793425028, Radnički Dol 82, 48260 Križevci</derivirana_varijabla>
  </DomainObject.Predmet.ProtustrankaWithAdressOIB>
  <DomainObject.Predmet.ProtustrankaNazivFormated>
    <izvorni_sadrzaj>EKOSOFT d.o.o. trgovina i usluge</izvorni_sadrzaj>
    <derivirana_varijabla naziv="DomainObject.Predmet.ProtustrankaNazivFormated_1">EKOSOFT d.o.o. trgovina i usluge</derivirana_varijabla>
  </DomainObject.Predmet.ProtustrankaNazivFormated>
  <DomainObject.Predmet.ProtustrankaNazivFormatedOIB>
    <izvorni_sadrzaj>EKOSOFT d.o.o. trgovina i usluge, OIB 10793425028</izvorni_sadrzaj>
    <derivirana_varijabla naziv="DomainObject.Predmet.ProtustrankaNazivFormatedOIB_1">EKOSOFT d.o.o. trgovina i usluge, OIB 10793425028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20476.47</izvorni_sadrzaj>
    <derivirana_varijabla naziv="DomainObject.Predmet.TrenutnaVrijednost_1">20476.47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EKOSOFT d.o.o. trgovina i usluge zastupanog po punomoćniku Valentina Blagaj</item>
    </izvorni_sadrzaj>
    <derivirana_varijabla naziv="DomainObject.Predmet.ProtuStrankaListFormated_1">
      <item>EKOSOFT d.o.o. trgovina i usluge zastupanog po punomoćniku Valentina Blagaj</item>
    </derivirana_varijabla>
  </DomainObject.Predmet.ProtuStrankaListFormated>
  <DomainObject.Predmet.ProtuStrankaListFormatedOIB>
    <izvorni_sadrzaj>
      <item>EKOSOFT d.o.o. trgovina i usluge, OIB 10793425028 zastupanog po punomoćniku Valentina Blagaj</item>
    </izvorni_sadrzaj>
    <derivirana_varijabla naziv="DomainObject.Predmet.ProtuStrankaListFormatedOIB_1">
      <item>EKOSOFT d.o.o. trgovina i usluge, OIB 10793425028 zastupanog po punomoćniku Valentina Blagaj</item>
    </derivirana_varijabla>
  </DomainObject.Predmet.ProtuStrankaListFormatedOIB>
  <DomainObject.Predmet.ProtuStrankaListFormatedWithAdress>
    <izvorni_sadrzaj>
      <item>EKOSOFT d.o.o. trgovina i usluge, Radnički Dol 82, 48260 Križevci zastupanog po punomoćniku Valentina Blagaj</item>
    </izvorni_sadrzaj>
    <derivirana_varijabla naziv="DomainObject.Predmet.ProtuStrankaListFormatedWithAdress_1">
      <item>EKOSOFT d.o.o. trgovina i usluge, Radnički Dol 82, 48260 Križevci zastupanog po punomoćniku Valentina Blagaj</item>
    </derivirana_varijabla>
  </DomainObject.Predmet.ProtuStrankaListFormatedWithAdress>
  <DomainObject.Predmet.ProtuStrankaListFormatedWithAdressOIB>
    <izvorni_sadrzaj>
      <item>EKOSOFT d.o.o. trgovina i usluge, OIB 10793425028, Radnički Dol 82, 48260 Križevci zastupanog po punomoćniku Valentina Blagaj</item>
    </izvorni_sadrzaj>
    <derivirana_varijabla naziv="DomainObject.Predmet.ProtuStrankaListFormatedWithAdressOIB_1">
      <item>EKOSOFT d.o.o. trgovina i usluge, OIB 10793425028, Radnički Dol 82, 48260 Križevci zastupanog po punomoćniku Valentina Blagaj</item>
    </derivirana_varijabla>
  </DomainObject.Predmet.ProtuStrankaListFormatedWithAdressOIB>
  <DomainObject.Predmet.ProtuStrankaListNazivFormated>
    <izvorni_sadrzaj>
      <item>EKOSOFT d.o.o. trgovina i usluge</item>
    </izvorni_sadrzaj>
    <derivirana_varijabla naziv="DomainObject.Predmet.ProtuStrankaListNazivFormated_1">
      <item>EKOSOFT d.o.o. trgovina i usluge</item>
    </derivirana_varijabla>
  </DomainObject.Predmet.ProtuStrankaListNazivFormated>
  <DomainObject.Predmet.ProtuStrankaListNazivFormatedOIB>
    <izvorni_sadrzaj>
      <item>EKOSOFT d.o.o. trgovina i usluge, OIB 10793425028</item>
    </izvorni_sadrzaj>
    <derivirana_varijabla naziv="DomainObject.Predmet.ProtuStrankaListNazivFormatedOIB_1">
      <item>EKOSOFT d.o.o. trgovina i usluge, OIB 10793425028</item>
    </derivirana_varijabla>
  </DomainObject.Predmet.ProtuStrankaListNazivFormatedOIB>
  <DomainObject.Predmet.OstaliListFormated>
    <izvorni_sadrzaj>
      <item>Sudski registar</item>
      <item>Valentina Blagaj punomoćnica sudionika u postupku EKOSOFT d.o.o. trgovina i usluge</item>
      <item>Županijsko državno odvjetništvo</item>
      <item>Raiffeisenbank Austria d.d.</item>
      <item>Erste &amp; Steiermärkische bank d.d.</item>
    </izvorni_sadrzaj>
    <derivirana_varijabla naziv="DomainObject.Predmet.OstaliListFormated_1">
      <item>Sudski registar</item>
      <item>Valentina Blagaj punomoćnica sudionika u postupku EKOSOFT d.o.o. trgovina i usluge</item>
      <item>Županijsko državno odvjetništvo</item>
      <item>Raiffeisenbank Austria d.d.</item>
      <item>Erste &amp; Steiermärkische bank d.d.</item>
    </derivirana_varijabla>
  </DomainObject.Predmet.OstaliListFormated>
  <DomainObject.Predmet.OstaliListFormatedOIB>
    <izvorni_sadrzaj>
      <item>Sudski registar</item>
      <item>Valentina Blagaj, OIB 82407946446 punomoćnica sudionika u postupku EKOSOFT d.o.o. trgovina i usluge</item>
      <item>Županijsko državno odvjetništvo</item>
      <item>Raiffeisenbank Austria d.d.</item>
      <item>Erste &amp; Steiermärkische bank d.d.</item>
    </izvorni_sadrzaj>
    <derivirana_varijabla naziv="DomainObject.Predmet.OstaliListFormatedOIB_1">
      <item>Sudski registar</item>
      <item>Valentina Blagaj, OIB 82407946446 punomoćnica sudionika u postupku EKOSOFT d.o.o. trgovina i usluge</item>
      <item>Županijsko državno odvjetništvo</item>
      <item>Raiffeisenbank Austria d.d.</item>
      <item>Erste &amp; Steiermärkische bank d.d.</item>
    </derivirana_varijabla>
  </DomainObject.Predmet.OstaliListFormatedOIB>
  <DomainObject.Predmet.OstaliListFormatedWithAdress>
    <izvorni_sadrzaj>
      <item>Sudski registar</item>
      <item>Valentina Blagaj, Radnički Dol 82, 48260 Križevci punomoćnica sudionika u postupku EKOSOFT d.o.o. trgovina i usluge</item>
      <item>Županijsko državno odvjetništvo</item>
      <item>Raiffeisenbank Austria d.d., Magazinska cesta 69, 10000 Zagreb</item>
      <item>Erste &amp; Steiermärkische bank d.d., Jadranski trg 3A, 51000 Rijeka</item>
    </izvorni_sadrzaj>
    <derivirana_varijabla naziv="DomainObject.Predmet.OstaliListFormatedWithAdress_1">
      <item>Sudski registar</item>
      <item>Valentina Blagaj, Radnički Dol 82, 48260 Križevci punomoćnica sudionika u postupku EKOSOFT d.o.o. trgovina i usluge</item>
      <item>Županijsko državno odvjetništvo</item>
      <item>Raiffeisenbank Austria d.d., Magazinska cesta 69, 10000 Zagreb</item>
      <item>Erste &amp; Steiermärkische bank d.d., Jadranski trg 3A, 51000 Rijeka</item>
    </derivirana_varijabla>
  </DomainObject.Predmet.OstaliListFormatedWithAdress>
  <DomainObject.Predmet.OstaliListFormatedWithAdressOIB>
    <izvorni_sadrzaj>
      <item>Sudski registar</item>
      <item>Valentina Blagaj, OIB 82407946446, Radnički Dol 82, 48260 Križevci punomoćnica sudionika u postupku EKOSOFT d.o.o. trgovina i usluge</item>
      <item>Županijsko državno odvjetništvo</item>
      <item>Raiffeisenbank Austria d.d., Magazinska cesta 69, 10000 Zagreb</item>
      <item>Erste &amp; Steiermärkische bank d.d., Jadranski trg 3A, 51000 Rijeka</item>
    </izvorni_sadrzaj>
    <derivirana_varijabla naziv="DomainObject.Predmet.OstaliListFormatedWithAdressOIB_1">
      <item>Sudski registar</item>
      <item>Valentina Blagaj, OIB 82407946446, Radnički Dol 82, 48260 Križevci punomoćnica sudionika u postupku EKOSOFT d.o.o. trgovina i usluge</item>
      <item>Županijsko državno odvjetništvo</item>
      <item>Raiffeisenbank Austria d.d., Magazinska cesta 69, 10000 Zagreb</item>
      <item>Erste &amp; Steiermärkische bank d.d., Jadranski trg 3A, 51000 Rijeka</item>
    </derivirana_varijabla>
  </DomainObject.Predmet.OstaliListFormatedWithAdressOIB>
  <DomainObject.Predmet.OstaliListNazivFormated>
    <izvorni_sadrzaj>
      <item>Sudski registar</item>
      <item>Valentina Blagaj</item>
      <item>Županijsko državno odvjetništvo</item>
      <item>Raiffeisenbank Austria d.d.</item>
      <item>Erste &amp; Steiermärkische bank d.d.</item>
    </izvorni_sadrzaj>
    <derivirana_varijabla naziv="DomainObject.Predmet.OstaliListNazivFormated_1">
      <item>Sudski registar</item>
      <item>Valentina Blagaj</item>
      <item>Županijsko državno odvjetništvo</item>
      <item>Raiffeisenbank Austria d.d.</item>
      <item>Erste &amp; Steiermärkische bank d.d.</item>
    </derivirana_varijabla>
  </DomainObject.Predmet.OstaliListNazivFormated>
  <DomainObject.Predmet.OstaliListNazivFormatedOIB>
    <izvorni_sadrzaj>
      <item>Sudski registar</item>
      <item>Valentina Blagaj, OIB 82407946446</item>
      <item>Županijsko državno odvjetništvo</item>
      <item>Raiffeisenbank Austria d.d.</item>
      <item>Erste &amp; Steiermärkische bank d.d.</item>
    </izvorni_sadrzaj>
    <derivirana_varijabla naziv="DomainObject.Predmet.OstaliListNazivFormatedOIB_1">
      <item>Sudski registar</item>
      <item>Valentina Blagaj, OIB 82407946446</item>
      <item>Županijsko državno odvjetništvo</item>
      <item>Raiffeisenbank Austria d.d.</item>
      <item>Erste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EKOSOFT d.o.o. trgovina i usluge</izvorni_sadrzaj>
    <derivirana_varijabla naziv="DomainObject.Predmet.ProtustrankaIDrugi_1">EKOSOFT d.o.o. trgovina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EKOSOFT d.o.o. trgovina i usluge, OIB 10793425028, Radnički Dol 82, 48260 Križevci</izvorni_sadrzaj>
    <derivirana_varijabla naziv="DomainObject.Predmet.ProtustrankaIDrugiAdressOIB_1">EKOSOFT d.o.o. trgovina i usluge, OIB 10793425028, Radnički Dol 82,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EKOSOFT d.o.o. trgovina i usluge</item>
      <item>Sudski registar</item>
      <item>Valentina Blagaj</item>
      <item>Županijsko državno odvjetništvo</item>
      <item>Raiffeisenbank Austria d.d.</item>
      <item>Erste &amp; Steiermärkische bank d.d.</item>
    </izvorni_sadrzaj>
    <derivirana_varijabla naziv="DomainObject.Predmet.SudioniciListNaziv_1">
      <item>Financijska agencija</item>
      <item>EKOSOFT d.o.o. trgovina i usluge</item>
      <item>Sudski registar</item>
      <item>Valentina Blagaj</item>
      <item>Županijsko državno odvjetništvo</item>
      <item>Raiffeisenbank Austria d.d.</item>
      <item>Erste &amp; Steiermärkische bank d.d.</item>
    </derivirana_varijabla>
  </DomainObject.Predmet.SudioniciListNaziv>
  <DomainObject.Predmet.SudioniciListAdressOIB>
    <izvorni_sadrzaj>
      <item>Financijska agencija, OIB 85821130368, A. Cesarca 2,42000 Varaždin</item>
      <item>EKOSOFT d.o.o. trgovina i usluge, OIB 10793425028, Radnički Dol 82,48260 Križevci</item>
      <item>Sudski registar</item>
      <item>Valentina Blagaj, OIB 82407946446, Radnički Dol 82,48260 Križevci</item>
      <item>Županijsko državno odvjetništvo</item>
      <item>Raiffeisenbank Austria d.d., Magazinska cesta 69,10000 Zagreb</item>
      <item>Erste &amp; Steiermärkische bank d.d., Jadranski trg 3A,51000 Rijeka</item>
    </izvorni_sadrzaj>
    <derivirana_varijabla naziv="DomainObject.Predmet.SudioniciListAdressOIB_1">
      <item>Financijska agencija, OIB 85821130368, A. Cesarca 2,42000 Varaždin</item>
      <item>EKOSOFT d.o.o. trgovina i usluge, OIB 10793425028, Radnički Dol 82,48260 Križevci</item>
      <item>Sudski registar</item>
      <item>Valentina Blagaj, OIB 82407946446, Radnički Dol 82,48260 Križevci</item>
      <item>Županijsko državno odvjetništvo</item>
      <item>Raiffeisenbank Austria d.d., Magazinska cesta 69,10000 Zagreb</item>
      <item>Erste &amp; Steiermärkische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10793425028</item>
      <item>, OIB null</item>
      <item>, OIB 82407946446</item>
      <item>, OIB null</item>
      <item>, OIB null</item>
      <item>, OIB null</item>
    </izvorni_sadrzaj>
    <derivirana_varijabla naziv="DomainObject.Predmet.SudioniciListNazivOIB_1">
      <item>, OIB 85821130368</item>
      <item>, OIB 10793425028</item>
      <item>, OIB null</item>
      <item>, OIB 82407946446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St-409/2018-3</izvorni_sadrzaj>
    <derivirana_varijabla naziv="DomainObject.PredzadnjaOdlukaIzPredmeta.Oznaka_1">St-409/2018-3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79C771-50E4-4E40-B77B-BB3B14570A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662</properties:Words>
  <properties:Characters>3584</properties:Characters>
  <properties:Lines>94</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2018-10-16T12:12:00Z</dcterms:created>
  <dc:creator>Mirjana Mlinarić</dc:creator>
  <cp:lastModifiedBy>Nevenka Vuković</cp:lastModifiedBy>
  <cp:lastPrinted>2018-10-17T06:15:00Z</cp:lastPrinted>
  <dcterms:modified xmlns:xsi="http://www.w3.org/2001/XMLSchema-instance" xsi:type="dcterms:W3CDTF">2018-10-17T06:15:00Z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(St-409-18-5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