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1da8" w14:paraId="e191da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82905">
        <w:t>2333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482905">
        <w:t>Financijske agencije OIB: 85821130368, Regionalni centar Rijeka Podružnica Pula, Giardini 5, za pokretanje skraćenog stečajnog postupka nad dužnikom MINERS PUB j.d.o.o. OIB: 09621331748, MBS: 130052363, Pula, Stiglicheva 28</w:t>
      </w:r>
      <w:r>
        <w:t xml:space="preserve">, temeljem članka 430. Stečajnog zakona („Narodne novine“ 71/15), </w:t>
      </w:r>
      <w:r w:rsidR="002F01CE">
        <w:t xml:space="preserve"> dana </w:t>
      </w:r>
      <w:r w:rsidR="0049346A">
        <w:t>20. sijčenja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9346A">
        <w:t>MINERS PUB j.d.o.o. OIB: 09621331748, MBS: 130052363, Pula, Stiglicheva 28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9346A">
        <w:t>MINERS PUB j.d.o.o. OIB: 09621331748, MBS: 130052363, Pula, Stiglicheva 28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>Financijske agencije OIB: 85821130368, Regionalni centar Rijeka Podružnica Pula, Giardini 5</w:t>
      </w:r>
      <w:r w:rsidR="002F01CE">
        <w:t xml:space="preserve">, podnijela </w:t>
      </w:r>
      <w:r>
        <w:t xml:space="preserve">je dana </w:t>
      </w:r>
      <w:r w:rsidR="0049346A">
        <w:t>10. kolovoza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715A06">
        <w:t>1</w:t>
      </w:r>
      <w:r w:rsidR="0049346A">
        <w:t>0894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</w:t>
      </w:r>
      <w:r w:rsidR="0049346A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9346A">
        <w:t>Financijske agencije OIB: 85821130368, Regionalni centar Rijeka Podružnica Pula, Giardini 5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49346A">
        <w:t>26. listoapda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2333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49346A">
        <w:t>20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49346A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0DAC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2333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40DAC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0D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0D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D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D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0D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0D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D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D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MINERS PUB j.d.o.o. PULA</izvorni_sadrzaj>
    <derivirana_varijabla naziv="DomainObject.Predmet.ProtustrankaFormated_1">  MINERS PUB j.d.o.o. PULA</derivirana_varijabla>
  </DomainObject.Predmet.ProtustrankaFormated>
  <DomainObject.Predmet.ProtustrankaFormatedOIB>
    <izvorni_sadrzaj>  MINERS PUB j.d.o.o. PULA, OIB 09621331748</izvorni_sadrzaj>
    <derivirana_varijabla naziv="DomainObject.Predmet.ProtustrankaFormatedOIB_1">  MINERS PUB j.d.o.o. PULA, OIB 09621331748</derivirana_varijabla>
  </DomainObject.Predmet.ProtustrankaFormatedOIB>
  <DomainObject.Predmet.ProtustrankaFormatedWithAdress>
    <izvorni_sadrzaj> MINERS PUB j.d.o.o. PULA, Stiglicheva 28, 52100 Pula</izvorni_sadrzaj>
    <derivirana_varijabla naziv="DomainObject.Predmet.ProtustrankaFormatedWithAdress_1"> MINERS PUB j.d.o.o. PULA, Stiglicheva 28, 52100 Pula</derivirana_varijabla>
  </DomainObject.Predmet.ProtustrankaFormatedWithAdress>
  <DomainObject.Predmet.ProtustrankaFormatedWithAdressOIB>
    <izvorni_sadrzaj> MINERS PUB j.d.o.o. PULA, OIB 09621331748, Stiglicheva 28, 52100 Pula</izvorni_sadrzaj>
    <derivirana_varijabla naziv="DomainObject.Predmet.ProtustrankaFormatedWithAdressOIB_1"> MINERS PUB j.d.o.o. PULA, OIB 09621331748, Stiglicheva 28, 52100 Pula</derivirana_varijabla>
  </DomainObject.Predmet.ProtustrankaFormatedWithAdressOIB>
  <DomainObject.Predmet.ProtustrankaWithAdress>
    <izvorni_sadrzaj>MINERS PUB j.d.o.o. PULA Stiglicheva 28, 52100 Pula</izvorni_sadrzaj>
    <derivirana_varijabla naziv="DomainObject.Predmet.ProtustrankaWithAdress_1">MINERS PUB j.d.o.o. PULA Stiglicheva 28, 52100 Pula</derivirana_varijabla>
  </DomainObject.Predmet.ProtustrankaWithAdress>
  <DomainObject.Predmet.ProtustrankaWithAdressOIB>
    <izvorni_sadrzaj>MINERS PUB j.d.o.o. PULA, OIB 09621331748, Stiglicheva 28, 52100 Pula</izvorni_sadrzaj>
    <derivirana_varijabla naziv="DomainObject.Predmet.ProtustrankaWithAdressOIB_1">MINERS PUB j.d.o.o. PULA, OIB 09621331748, Stiglicheva 28, 52100 Pula</derivirana_varijabla>
  </DomainObject.Predmet.ProtustrankaWithAdressOIB>
  <DomainObject.Predmet.ProtustrankaNazivFormated>
    <izvorni_sadrzaj>MINERS PUB j.d.o.o. PULA</izvorni_sadrzaj>
    <derivirana_varijabla naziv="DomainObject.Predmet.ProtustrankaNazivFormated_1">MINERS PUB j.d.o.o. PULA</derivirana_varijabla>
  </DomainObject.Predmet.ProtustrankaNazivFormated>
  <DomainObject.Predmet.ProtustrankaNazivFormatedOIB>
    <izvorni_sadrzaj>MINERS PUB j.d.o.o. PULA, OIB 09621331748</izvorni_sadrzaj>
    <derivirana_varijabla naziv="DomainObject.Predmet.ProtustrankaNazivFormatedOIB_1">MINERS PUB j.d.o.o. PULA, OIB 09621331748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MINERS PUB j.d.o.o. PULA</item>
    </izvorni_sadrzaj>
    <derivirana_varijabla naziv="DomainObject.Predmet.ProtuStrankaListFormated_1">
      <item>MINERS PUB j.d.o.o. PULA</item>
    </derivirana_varijabla>
  </DomainObject.Predmet.ProtuStrankaListFormated>
  <DomainObject.Predmet.ProtuStrankaListFormatedOIB>
    <izvorni_sadrzaj>
      <item>MINERS PUB j.d.o.o. PULA, OIB 09621331748</item>
    </izvorni_sadrzaj>
    <derivirana_varijabla naziv="DomainObject.Predmet.ProtuStrankaListFormatedOIB_1">
      <item>MINERS PUB j.d.o.o. PULA, OIB 09621331748</item>
    </derivirana_varijabla>
  </DomainObject.Predmet.ProtuStrankaListFormatedOIB>
  <DomainObject.Predmet.ProtuStrankaListFormatedWithAdress>
    <izvorni_sadrzaj>
      <item>MINERS PUB j.d.o.o. PULA, Stiglicheva 28, 52100 Pula</item>
    </izvorni_sadrzaj>
    <derivirana_varijabla naziv="DomainObject.Predmet.ProtuStrankaListFormatedWithAdress_1">
      <item>MINERS PUB j.d.o.o. PULA, Stiglicheva 28, 52100 Pula</item>
    </derivirana_varijabla>
  </DomainObject.Predmet.ProtuStrankaListFormatedWithAdress>
  <DomainObject.Predmet.ProtuStrankaListFormatedWithAdressOIB>
    <izvorni_sadrzaj>
      <item>MINERS PUB j.d.o.o. PULA, OIB 09621331748, Stiglicheva 28, 52100 Pula</item>
    </izvorni_sadrzaj>
    <derivirana_varijabla naziv="DomainObject.Predmet.ProtuStrankaListFormatedWithAdressOIB_1">
      <item>MINERS PUB j.d.o.o. PULA, OIB 09621331748, Stiglicheva 28, 52100 Pula</item>
    </derivirana_varijabla>
  </DomainObject.Predmet.ProtuStrankaListFormatedWithAdressOIB>
  <DomainObject.Predmet.ProtuStrankaListNazivFormated>
    <izvorni_sadrzaj>
      <item>MINERS PUB j.d.o.o. PULA</item>
    </izvorni_sadrzaj>
    <derivirana_varijabla naziv="DomainObject.Predmet.ProtuStrankaListNazivFormated_1">
      <item>MINERS PUB j.d.o.o. PULA</item>
    </derivirana_varijabla>
  </DomainObject.Predmet.ProtuStrankaListNazivFormated>
  <DomainObject.Predmet.ProtuStrankaListNazivFormatedOIB>
    <izvorni_sadrzaj>
      <item>MINERS PUB j.d.o.o. PULA, OIB 09621331748</item>
    </izvorni_sadrzaj>
    <derivirana_varijabla naziv="DomainObject.Predmet.ProtuStrankaListNazivFormatedOIB_1">
      <item>MINERS PUB j.d.o.o. PULA, OIB 09621331748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MINERS PUB j.d.o.o. PULA</izvorni_sadrzaj>
    <derivirana_varijabla naziv="DomainObject.Predmet.ProtustrankaIDrugi_1">MINERS PUB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MINERS PUB j.d.o.o. PULA, OIB 09621331748, Stiglicheva 28, 52100 Pula</izvorni_sadrzaj>
    <derivirana_varijabla naziv="DomainObject.Predmet.ProtustrankaIDrugiAdressOIB_1">MINERS PUB j.d.o.o. PULA, OIB 09621331748,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MINERS PUB j.d.o.o. PULA</item>
    </izvorni_sadrzaj>
    <derivirana_varijabla naziv="DomainObject.Predmet.SudioniciListNaziv_1">
      <item>FINANCIJSKA AGENCIJA, RC RIJEKA, PODRUŽNICA PULA, PULA</item>
      <item>MINERS PUB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MINERS PUB j.d.o.o. PULA, OIB 09621331748, Stiglicheva 28,52100 Pula</item>
    </izvorni_sadrzaj>
    <derivirana_varijabla naziv="DomainObject.Predmet.SudioniciListAdressOIB_1">
      <item>FINANCIJSKA AGENCIJA, RC RIJEKA, PODRUŽNICA PULA, PULA, OIB 85821130368, Giardini 5,52100 Pula</item>
      <item>MINERS PUB j.d.o.o. PULA, OIB 09621331748,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09621331748</item>
    </izvorni_sadrzaj>
    <derivirana_varijabla naziv="DomainObject.Predmet.SudioniciListNazivOIB_1">
      <item>, OIB 85821130368</item>
      <item>, OIB 09621331748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3224B-D467-4912-A77A-7259F5868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2321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2017-01-20T11:06:00Z</dcterms:created>
  <dc:creator>korisnik</dc:creator>
  <cp:lastModifiedBy>Snježana Andrijanić</cp:lastModifiedBy>
  <cp:lastPrinted>2017-01-20T11:06:00Z</cp:lastPrinted>
  <dcterms:modified xmlns:xsi="http://www.w3.org/2001/XMLSchema-instance" xsi:type="dcterms:W3CDTF">2017-01-20T11:06:00Z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