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fc72" w14:paraId="d90fc72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  <w:t>31-St-</w:t>
      </w:r>
      <w:r w:rsidR="00901154">
        <w:t>416/15-66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0D30BD" w:rsidRPr="00F47E3D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062B7E">
        <w:t xml:space="preserve">SIM-CENTAR d.o.o. – u stečaju, Zagreb, Kustošijanska 10, MBS: 080081385 OIB: 74800445694 </w:t>
      </w:r>
      <w:r w:rsidR="00D51C43" w:rsidRPr="00F47E3D">
        <w:t xml:space="preserve">dana </w:t>
      </w:r>
      <w:r w:rsidR="00062B7E">
        <w:t xml:space="preserve">11. travnja </w:t>
      </w:r>
      <w:r w:rsidR="00A333BC">
        <w:t xml:space="preserve">2017. </w:t>
      </w:r>
      <w:r w:rsidR="006C17DB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A38E9" w:rsidR="00DA38E9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062B7E" w:rsidRPr="00C916CB">
        <w:t>KARST d.o.o.</w:t>
      </w:r>
      <w:r w:rsidR="00062B7E">
        <w:t xml:space="preserve"> Zagreb, Nikole Pavića 11, MBS: </w:t>
      </w:r>
      <w:r w:rsidR="00062B7E" w:rsidRPr="00C916CB">
        <w:t>080007722</w:t>
      </w:r>
      <w:r w:rsidR="00062B7E">
        <w:t xml:space="preserve"> OIB: </w:t>
      </w:r>
      <w:r w:rsidR="00062B7E" w:rsidRPr="00C916CB">
        <w:t>33162411239</w:t>
      </w:r>
      <w:r w:rsidR="00062B7E">
        <w:t xml:space="preserve"> </w:t>
      </w:r>
      <w:r w:rsidR="00DA38E9" w:rsidRPr="00CB2F04">
        <w:t xml:space="preserve">nekretnine vlasništvo stečajnog dužnika </w:t>
      </w:r>
      <w:r w:rsidR="00DA38E9">
        <w:rPr>
          <w:bCs/>
        </w:rPr>
        <w:t>što u naravi čini:</w:t>
      </w:r>
    </w:p>
    <w:p w:rsidRDefault="00062B7E" w:rsidP="00062B7E" w:rsidR="00062B7E">
      <w:pPr>
        <w:pStyle w:val="Odlomakpopisa"/>
        <w:numPr>
          <w:ilvl w:val="0"/>
          <w:numId w:val="7"/>
        </w:numPr>
        <w:jc w:val="both"/>
      </w:pPr>
      <w:r>
        <w:t xml:space="preserve">kčbr. 4908 Oranica Šlezingerovo u Lugu 272 čhv i kčbr. 4909 Oranica </w:t>
      </w:r>
    </w:p>
    <w:p w:rsidRDefault="00062B7E" w:rsidP="00062B7E" w:rsidR="00062B7E">
      <w:pPr>
        <w:jc w:val="both"/>
      </w:pPr>
      <w:r>
        <w:t xml:space="preserve">Šlezingerovo u Lugu 1463 čhv sve upisano u z.k. ul. 529 k.o. Bistra </w:t>
      </w:r>
      <w:r w:rsidRPr="00CB2F04">
        <w:tab/>
      </w:r>
    </w:p>
    <w:p w:rsidRDefault="00062B7E" w:rsidP="00062B7E" w:rsidR="00062B7E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062B7E">
        <w:t>416/15</w:t>
      </w:r>
      <w:r w:rsidR="00ED6590">
        <w:t xml:space="preserve"> </w:t>
      </w:r>
      <w:r w:rsidR="00D51C43" w:rsidRPr="00F47E3D">
        <w:t xml:space="preserve"> od </w:t>
      </w:r>
      <w:r w:rsidR="00062B7E">
        <w:t>20</w:t>
      </w:r>
      <w:r w:rsidR="00A333BC">
        <w:t>. veljače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062B7E">
        <w:t>9. ožujka</w:t>
      </w:r>
      <w:r w:rsidR="00A333BC">
        <w:t xml:space="preserve"> 2017</w:t>
      </w:r>
      <w:r w:rsidR="006C17DB">
        <w:t xml:space="preserve">. </w:t>
      </w:r>
      <w:r w:rsidR="00D51C43" w:rsidRPr="00F47E3D">
        <w:t xml:space="preserve"> </w:t>
      </w:r>
      <w:r w:rsidR="00C862FE" w:rsidRPr="00F47E3D">
        <w:t xml:space="preserve"> </w:t>
      </w:r>
      <w:r w:rsidR="00ED6590">
        <w:t>godine i 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062B7E">
        <w:t>20</w:t>
      </w:r>
      <w:r w:rsidR="00A333BC">
        <w:t>. veljače 2017</w:t>
      </w:r>
      <w:r w:rsidR="006C17DB">
        <w:t>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062B7E">
        <w:t>11. travnja</w:t>
      </w:r>
      <w:r w:rsidR="00A333BC">
        <w:t xml:space="preserve"> 2017.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D4647D">
        <w:t>,v.r.</w:t>
      </w:r>
      <w:r w:rsidRPr="00F47E3D">
        <w:t xml:space="preserve"> </w:t>
      </w:r>
    </w:p>
    <w:p w:rsidRDefault="00F71DF6" w:rsidP="001E0E34" w:rsidR="00F71DF6" w:rsidRPr="00F47E3D"/>
    <w:p w:rsidRDefault="00D4647D" w:rsidR="00D464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4647D" w:rsidP="00D4647D" w:rsidR="00D4647D">
      <w:pPr>
        <w:ind w:firstLine="708" w:left="5664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DA4CB5" w:rsidR="00F71DF6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01154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916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2017-04-11T08:08:00Z</dcterms:created>
  <dc:creator>kraljicn</dc:creator>
  <cp:lastModifiedBy>Vinka Mihalinčić</cp:lastModifiedBy>
  <cp:lastPrinted>2017-03-14T12:48:00Z</cp:lastPrinted>
  <dcterms:modified xmlns:xsi="http://www.w3.org/2001/XMLSchema-instance" xsi:type="dcterms:W3CDTF">2017-04-11T08:12:00Z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