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f815" w14:paraId="346f815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4F79DE">
        <w:rPr>
          <w:szCs w:val="24"/>
        </w:rPr>
        <w:t>219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5C2F3D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4F79DE" w:rsidRPr="004F79DE">
        <w:t>ZELENA MREŽA VARAŽDINSKE ŽUPANIJE, Varaždin, Alojza Stepinca 1,  OIB: 64447438728</w:t>
      </w:r>
      <w:r w:rsidR="000571E3" w:rsidRPr="00BF11A3">
        <w:t xml:space="preserve">, dana 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4F79DE" w:rsidRPr="004F79DE">
        <w:t>ZELENA MREŽA VARAŽDINSKE ŽUPANIJE, Varaždin, Alojza Stepinca 1,  OIB: 64447438728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4F79DE" w:rsidRPr="004F79DE">
        <w:t>ZELENA MREŽA VARAŽDINSKE ŽUPANIJE, Varaždin, Alojza Stepinca 1,  OIB: 64447438728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253546" w:rsidRPr="00253546">
        <w:t>Lidija Lesar, Travnička 26, Čakovec, OIB: 29389899347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4F79DE" w:rsidRPr="004F79DE">
        <w:t>ZELENA MREŽA VARAŽDINSKE ŽUPANIJE, Varaždin, Alojza Stepinca 1,  OIB: 64447438728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registra</w:t>
      </w:r>
      <w:r w:rsidR="004F79DE">
        <w:rPr>
          <w:szCs w:val="24"/>
        </w:rPr>
        <w:t xml:space="preserve"> udruga</w:t>
      </w:r>
      <w:r w:rsidR="007A75CE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F12C71">
        <w:rPr>
          <w:szCs w:val="24"/>
        </w:rPr>
        <w:t xml:space="preserve"> </w:t>
      </w:r>
      <w:r w:rsidR="004F79DE">
        <w:rPr>
          <w:szCs w:val="24"/>
        </w:rPr>
        <w:t>12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4704EA" w:rsidR="004704EA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4704EA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4F79DE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4F79DE" w:rsidRPr="004F79DE">
        <w:t>ZELENA MREŽA VARAŽDINSKE ŽUPANIJE, Varaždin, Aloj</w:t>
      </w:r>
      <w:r w:rsidR="004F79DE">
        <w:t>za Stepinca 1</w:t>
      </w:r>
    </w:p>
    <w:p w:rsidRDefault="00253546" w:rsidP="00253546" w:rsidR="00253546" w:rsidRPr="00253546">
      <w:pPr>
        <w:pStyle w:val="Odlomakpopisa"/>
        <w:numPr>
          <w:ilvl w:val="0"/>
          <w:numId w:val="1"/>
        </w:numPr>
        <w:rPr>
          <w:szCs w:val="24"/>
        </w:rPr>
      </w:pPr>
      <w:r w:rsidRPr="00253546">
        <w:rPr>
          <w:szCs w:val="24"/>
        </w:rPr>
        <w:t xml:space="preserve">Ured državne uprave u Varaždinskoj županiji, Varaždin, Stanka Vraza 4, Registar udruga (odmah i nakon pravomoćnosti)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4F79DE">
        <w:rPr>
          <w:szCs w:val="24"/>
        </w:rPr>
        <w:t>Varaždin</w:t>
      </w:r>
      <w:r w:rsidR="00B625D1" w:rsidRPr="00BF11A3">
        <w:rPr>
          <w:szCs w:val="24"/>
        </w:rPr>
        <w:t xml:space="preserve">, </w:t>
      </w:r>
      <w:r w:rsidR="004F79DE">
        <w:rPr>
          <w:szCs w:val="24"/>
        </w:rPr>
        <w:t>Graberje 1</w:t>
      </w:r>
    </w:p>
    <w:p w:rsidRDefault="00DF4B3F" w:rsidP="00253546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253546" w:rsidRPr="00253546">
        <w:t>Lidija Lesar, Travnič</w:t>
      </w:r>
      <w:r w:rsidR="00253546">
        <w:t>ka 26, Čakovec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04EA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4F79DE">
      <w:t>219</w:t>
    </w:r>
    <w:r w:rsidR="00B8373D" w:rsidRPr="00BF11A3">
      <w:t>/201</w:t>
    </w:r>
    <w:r w:rsidR="007B11AD">
      <w:t>6</w:t>
    </w:r>
    <w:r w:rsidR="00B8373D" w:rsidRPr="00BF11A3">
      <w:t>-</w:t>
    </w:r>
    <w:r w:rsidR="005C2F3D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254FE"/>
    <w:rsid w:val="00253546"/>
    <w:rsid w:val="00255595"/>
    <w:rsid w:val="002A2B19"/>
    <w:rsid w:val="002A6059"/>
    <w:rsid w:val="00351AF0"/>
    <w:rsid w:val="003732E8"/>
    <w:rsid w:val="003B5155"/>
    <w:rsid w:val="003E2AE0"/>
    <w:rsid w:val="00457D33"/>
    <w:rsid w:val="00467EEF"/>
    <w:rsid w:val="004704EA"/>
    <w:rsid w:val="00497129"/>
    <w:rsid w:val="004A1245"/>
    <w:rsid w:val="004C1E71"/>
    <w:rsid w:val="004E20AA"/>
    <w:rsid w:val="004E4FF4"/>
    <w:rsid w:val="004F79DE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2E3"/>
    <w:rsid w:val="00E52E48"/>
    <w:rsid w:val="00EA5D61"/>
    <w:rsid w:val="00F0497A"/>
    <w:rsid w:val="00F06773"/>
    <w:rsid w:val="00F12C71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4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4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mreža Varaždinske županije</izvorni_sadrzaj>
    <derivirana_varijabla naziv="DomainObject.Predmet.ProtustrankaFormated_1">  Zelena mreža Varaždinske županije</derivirana_varijabla>
  </DomainObject.Predmet.ProtustrankaFormated>
  <DomainObject.Predmet.ProtustrankaFormatedOIB>
    <izvorni_sadrzaj>  Zelena mreža Varaždinske županije, OIB 64447438728</izvorni_sadrzaj>
    <derivirana_varijabla naziv="DomainObject.Predmet.ProtustrankaFormatedOIB_1">  Zelena mreža Varaždinske županije, OIB 64447438728</derivirana_varijabla>
  </DomainObject.Predmet.ProtustrankaFormatedOIB>
  <DomainObject.Predmet.ProtustrankaFormatedWithAdress>
    <izvorni_sadrzaj> Zelena mreža Varaždinske županije, Alojza Stepinca 1, 42000 Varaždin</izvorni_sadrzaj>
    <derivirana_varijabla naziv="DomainObject.Predmet.ProtustrankaFormatedWithAdress_1"> Zelena mreža Varaždinske županije, Alojza Stepinca 1, 42000 Varaždin</derivirana_varijabla>
  </DomainObject.Predmet.ProtustrankaFormatedWithAdress>
  <DomainObject.Predmet.ProtustrankaFormatedWithAdressOIB>
    <izvorni_sadrzaj> Zelena mreža Varaždinske županije, OIB 64447438728, Alojza Stepinca 1, 42000 Varaždin</izvorni_sadrzaj>
    <derivirana_varijabla naziv="DomainObject.Predmet.ProtustrankaFormatedWithAdressOIB_1"> Zelena mreža Varaždinske županije, OIB 64447438728, Alojza Stepinca 1, 42000 Varaždin</derivirana_varijabla>
  </DomainObject.Predmet.ProtustrankaFormatedWithAdressOIB>
  <DomainObject.Predmet.ProtustrankaWithAdress>
    <izvorni_sadrzaj>Zelena mreža Varaždinske županije Alojza Stepinca 1, 42000 Varaždin</izvorni_sadrzaj>
    <derivirana_varijabla naziv="DomainObject.Predmet.ProtustrankaWithAdress_1">Zelena mreža Varaždinske županije Alojza Stepinca 1, 42000 Varaždin</derivirana_varijabla>
  </DomainObject.Predmet.ProtustrankaWithAdress>
  <DomainObject.Predmet.ProtustrankaWithAdressOIB>
    <izvorni_sadrzaj>Zelena mreža Varaždinske županije, OIB 64447438728, Alojza Stepinca 1, 42000 Varaždin</izvorni_sadrzaj>
    <derivirana_varijabla naziv="DomainObject.Predmet.ProtustrankaWithAdressOIB_1">Zelena mreža Varaždinske županije, OIB 64447438728, Alojza Stepinca 1, 42000 Varaždin</derivirana_varijabla>
  </DomainObject.Predmet.ProtustrankaWithAdressOIB>
  <DomainObject.Predmet.ProtustrankaNazivFormated>
    <izvorni_sadrzaj>Zelena mreža Varaždinske županije</izvorni_sadrzaj>
    <derivirana_varijabla naziv="DomainObject.Predmet.ProtustrankaNazivFormated_1">Zelena mreža Varaždinske županije</derivirana_varijabla>
  </DomainObject.Predmet.ProtustrankaNazivFormated>
  <DomainObject.Predmet.ProtustrankaNazivFormatedOIB>
    <izvorni_sadrzaj>Zelena mreža Varaždinske županije, OIB 64447438728</izvorni_sadrzaj>
    <derivirana_varijabla naziv="DomainObject.Predmet.ProtustrankaNazivFormatedOIB_1">Zelena mreža Varaždinske županije, OIB 64447438728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34936.67</izvorni_sadrzaj>
    <derivirana_varijabla naziv="DomainObject.Predmet.TrenutnaVrijednost_1">34936.67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Zelena mreža Varaždinske županije</item>
    </izvorni_sadrzaj>
    <derivirana_varijabla naziv="DomainObject.Predmet.ProtuStrankaListFormated_1">
      <item>Zelena mreža Varaždinske županije</item>
    </derivirana_varijabla>
  </DomainObject.Predmet.ProtuStrankaListFormated>
  <DomainObject.Predmet.ProtuStrankaListFormatedOIB>
    <izvorni_sadrzaj>
      <item>Zelena mreža Varaždinske županije, OIB 64447438728</item>
    </izvorni_sadrzaj>
    <derivirana_varijabla naziv="DomainObject.Predmet.ProtuStrankaListFormatedOIB_1">
      <item>Zelena mreža Varaždinske županije, OIB 64447438728</item>
    </derivirana_varijabla>
  </DomainObject.Predmet.ProtuStrankaListFormatedOIB>
  <DomainObject.Predmet.ProtuStrankaListFormatedWithAdress>
    <izvorni_sadrzaj>
      <item>Zelena mreža Varaždinske županije, Alojza Stepinca 1, 42000 Varaždin</item>
    </izvorni_sadrzaj>
    <derivirana_varijabla naziv="DomainObject.Predmet.ProtuStrankaListFormatedWithAdress_1">
      <item>Zelena mreža Varaždinske županije, Alojza Stepinca 1, 42000 Varaždin</item>
    </derivirana_varijabla>
  </DomainObject.Predmet.ProtuStrankaListFormatedWithAdress>
  <DomainObject.Predmet.ProtuStrankaListFormatedWithAdressOIB>
    <izvorni_sadrzaj>
      <item>Zelena mreža Varaždinske županije, OIB 64447438728, Alojza Stepinca 1, 42000 Varaždin</item>
    </izvorni_sadrzaj>
    <derivirana_varijabla naziv="DomainObject.Predmet.ProtuStrankaListFormatedWithAdressOIB_1">
      <item>Zelena mreža Varaždinske županije, OIB 64447438728, Alojza Stepinca 1, 42000 Varaždin</item>
    </derivirana_varijabla>
  </DomainObject.Predmet.ProtuStrankaListFormatedWithAdressOIB>
  <DomainObject.Predmet.ProtuStrankaListNazivFormated>
    <izvorni_sadrzaj>
      <item>Zelena mreža Varaždinske županije</item>
    </izvorni_sadrzaj>
    <derivirana_varijabla naziv="DomainObject.Predmet.ProtuStrankaListNazivFormated_1">
      <item>Zelena mreža Varaždinske županije</item>
    </derivirana_varijabla>
  </DomainObject.Predmet.ProtuStrankaListNazivFormated>
  <DomainObject.Predmet.ProtuStrankaListNazivFormatedOIB>
    <izvorni_sadrzaj>
      <item>Zelena mreža Varaždinske županije, OIB 64447438728</item>
    </izvorni_sadrzaj>
    <derivirana_varijabla naziv="DomainObject.Predmet.ProtuStrankaListNazivFormatedOIB_1">
      <item>Zelena mreža Varaždinske županije, OIB 64447438728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Zelena mreža Varaždinske županije</izvorni_sadrzaj>
    <derivirana_varijabla naziv="DomainObject.Predmet.ProtustrankaIDrugi_1">Zelena mreža Varaždinske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Zelena mreža Varaždinske županije, OIB 64447438728, Alojza Stepinca 1, 42000 Varaždin</izvorni_sadrzaj>
    <derivirana_varijabla naziv="DomainObject.Predmet.ProtustrankaIDrugiAdressOIB_1">Zelena mreža Varaždinske županije, OIB 64447438728, Alojza Stepinca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Zelena mreža Varaždinske županije</item>
    </izvorni_sadrzaj>
    <derivirana_varijabla naziv="DomainObject.Predmet.SudioniciListNaziv_1">
      <item>Financijska agencija</item>
      <item>Zelena mreža Varaždinske županije</item>
    </derivirana_varijabla>
  </DomainObject.Predmet.SudioniciListNaziv>
  <DomainObject.Predmet.SudioniciListAdressOIB>
    <izvorni_sadrzaj>
      <item>Financijska agencija, OIB 85821130368, A. Cesarca 2,42000 Varaždin</item>
      <item>Zelena mreža Varaždinske županije, OIB 64447438728, Alojza Stepinca 1,42000 Varaždin</item>
    </izvorni_sadrzaj>
    <derivirana_varijabla naziv="DomainObject.Predmet.SudioniciListAdressOIB_1">
      <item>Financijska agencija, OIB 85821130368, A. Cesarca 2,42000 Varaždin</item>
      <item>Zelena mreža Varaždinske županije, OIB 64447438728, Alojza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64447438728</item>
    </izvorni_sadrzaj>
    <derivirana_varijabla naziv="DomainObject.Predmet.SudioniciListNazivOIB_1">
      <item>, OIB 85821130368</item>
      <item>, OIB 64447438728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76D0B-EF39-4A07-A336-8FE18C9E2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550</properties:Words>
  <properties:Characters>2987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2016-04-08T07:14:00Z</dcterms:created>
  <dc:creator>Ljubica Makovec</dc:creator>
  <cp:lastModifiedBy>Nevenka Vuković</cp:lastModifiedBy>
  <cp:lastPrinted>2016-04-08T07:19:00Z</cp:lastPrinted>
  <dcterms:modified xmlns:xsi="http://www.w3.org/2001/XMLSchema-instance" xsi:type="dcterms:W3CDTF">2016-04-08T07:20:00Z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