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cec8" w14:paraId="230cec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B3155D">
        <w:t>5</w:t>
      </w:r>
      <w:r w:rsidR="000B4D31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0B4D31" w:rsidRPr="000B4D31">
        <w:t xml:space="preserve">Pijun jednostavno društvo s ograničenom odgovornošću za trgovinu i </w:t>
      </w:r>
      <w:r w:rsidR="000B4D31">
        <w:t xml:space="preserve">ugostiteljstvo </w:t>
      </w:r>
      <w:r w:rsidR="00863ED6">
        <w:t xml:space="preserve">Zagreb, </w:t>
      </w:r>
      <w:r w:rsidR="000B4D31">
        <w:t xml:space="preserve">Podbrežje VIII. 34, OIB: </w:t>
      </w:r>
      <w:r w:rsidR="000B4D31" w:rsidRPr="000B4D31">
        <w:t>86223908290</w:t>
      </w:r>
      <w:r w:rsidR="000B4D31">
        <w:t xml:space="preserve">, MBS: </w:t>
      </w:r>
      <w:r w:rsidR="000B4D31" w:rsidRPr="000B4D31">
        <w:t>080960757</w:t>
      </w:r>
      <w:r w:rsidR="000B4D3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r w:rsidR="000B4D31" w:rsidRPr="000B4D31">
        <w:t xml:space="preserve">Pijun jednostavno društvo s ograničenom odgovornošću za trgovinu i </w:t>
      </w:r>
      <w:r w:rsidR="000B4D31">
        <w:t xml:space="preserve">ugostiteljstvo Zagreb, Podbrežje VIII. 34, OIB: </w:t>
      </w:r>
      <w:r w:rsidR="000B4D31" w:rsidRPr="000B4D31">
        <w:t>86223908290</w:t>
      </w:r>
      <w:r w:rsidR="000B4D31">
        <w:t xml:space="preserve">, MBS: </w:t>
      </w:r>
      <w:r w:rsidR="000B4D31" w:rsidRPr="000B4D31">
        <w:t>080960757</w:t>
      </w:r>
      <w:r w:rsidR="000B4D31">
        <w:t xml:space="preserve">, iznosi 12.638,60 kn.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0B4D31">
        <w:t xml:space="preserve"> Nada Marković</w:t>
      </w:r>
      <w:r w:rsidR="004C025E">
        <w:t xml:space="preserve"> iz Zagreba</w:t>
      </w:r>
      <w:r w:rsidR="00B3155D">
        <w:t xml:space="preserve">, </w:t>
      </w:r>
      <w:r w:rsidR="009900E4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8E4E6F">
        <w:t>3</w:t>
      </w:r>
      <w:r w:rsidR="00B3155D">
        <w:t>5</w:t>
      </w:r>
      <w:r w:rsidR="000B4D31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26239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623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623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3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3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623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623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23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23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Pijun jednostavno društvo s ograničenom odgovornošću za trgovinu i ugostiteljstvo</izvorni_sadrzaj>
    <derivirana_varijabla naziv="DomainObject.Predmet.ProtustrankaFormated_1">  Pijun jednostavno društvo s ograničenom odgovornošću za trgovinu i ugostiteljstvo</derivirana_varijabla>
  </DomainObject.Predmet.ProtustrankaFormated>
  <DomainObject.Predmet.ProtustrankaFormatedOIB>
    <izvorni_sadrzaj>  Pijun jednostavno društvo s ograničenom odgovornošću za trgovinu i ugostiteljstvo, OIB 86223908290</izvorni_sadrzaj>
    <derivirana_varijabla naziv="DomainObject.Predmet.ProtustrankaFormatedOIB_1">  Pijun jednostavno društvo s ograničenom odgovornošću za trgovinu i ugostiteljstvo, OIB 86223908290</derivirana_varijabla>
  </DomainObject.Predmet.ProtustrankaFormatedOIB>
  <DomainObject.Predmet.ProtustrankaFormatedWithAdress>
    <izvorni_sadrzaj> Pijun jednostavno društvo s ograničenom odgovornošću za trgovinu i ugostiteljstvo, Podbrežje VIII. 34, 10000 Zagreb</izvorni_sadrzaj>
    <derivirana_varijabla naziv="DomainObject.Predmet.ProtustrankaFormatedWithAdress_1"> Pijun jednostavno društvo s ograničenom odgovornošću za trgovinu i ugostiteljstvo, Podbrežje VIII. 34, 10000 Zagreb</derivirana_varijabla>
  </DomainObject.Predmet.ProtustrankaFormatedWithAdress>
  <DomainObject.Predmet.ProtustrankaFormatedWithAdressOIB>
    <izvorni_sadrzaj> Pijun jednostavno društvo s ograničenom odgovornošću za trgovinu i ugostiteljstvo, OIB 86223908290, Podbrežje VIII. 34, 10000 Zagreb</izvorni_sadrzaj>
    <derivirana_varijabla naziv="DomainObject.Predmet.ProtustrankaFormatedWithAdressOIB_1"> Pijun jednostavno društvo s ograničenom odgovornošću za trgovinu i ugostiteljstvo, OIB 86223908290, Podbrežje VIII. 34, 10000 Zagreb</derivirana_varijabla>
  </DomainObject.Predmet.ProtustrankaFormatedWithAdressOIB>
  <DomainObject.Predmet.ProtustrankaWithAdress>
    <izvorni_sadrzaj>Pijun jednostavno društvo s ograničenom odgovornošću za trgovinu i ugostiteljstvo Podbrežje VIII. 34, 10000 Zagreb</izvorni_sadrzaj>
    <derivirana_varijabla naziv="DomainObject.Predmet.ProtustrankaWithAdress_1">Pijun jednostavno društvo s ograničenom odgovornošću za trgovinu i ugostiteljstvo Podbrežje VIII. 34, 10000 Zagreb</derivirana_varijabla>
  </DomainObject.Predmet.ProtustrankaWithAdress>
  <DomainObject.Predmet.ProtustrankaWithAdressOIB>
    <izvorni_sadrzaj>Pijun jednostavno društvo s ograničenom odgovornošću za trgovinu i ugostiteljstvo, OIB 86223908290, Podbrežje VIII. 34, 10000 Zagreb</izvorni_sadrzaj>
    <derivirana_varijabla naziv="DomainObject.Predmet.ProtustrankaWithAdressOIB_1">Pijun jednostavno društvo s ograničenom odgovornošću za trgovinu i ugostiteljstvo, OIB 86223908290, Podbrežje VIII. 34, 10000 Zagreb</derivirana_varijabla>
  </DomainObject.Predmet.ProtustrankaWithAdressOIB>
  <DomainObject.Predmet.ProtustrankaNazivFormated>
    <izvorni_sadrzaj>Pijun jednostavno društvo s ograničenom odgovornošću za trgovinu i ugostiteljstvo</izvorni_sadrzaj>
    <derivirana_varijabla naziv="DomainObject.Predmet.ProtustrankaNazivFormated_1">Pijun jednostavno društvo s ograničenom odgovornošću za trgovinu i ugostiteljstvo</derivirana_varijabla>
  </DomainObject.Predmet.ProtustrankaNazivFormated>
  <DomainObject.Predmet.ProtustrankaNazivFormatedOIB>
    <izvorni_sadrzaj>Pijun jednostavno društvo s ograničenom odgovornošću za trgovinu i ugostiteljstvo, OIB 86223908290</izvorni_sadrzaj>
    <derivirana_varijabla naziv="DomainObject.Predmet.ProtustrankaNazivFormatedOIB_1">Pijun jednostavno društvo s ograničenom odgovornošću za trgovinu i ugostiteljstvo, OIB 86223908290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Pijun jednostavno društvo s ograničenom odgovornošću za trgovinu i ugostiteljstvo</item>
    </izvorni_sadrzaj>
    <derivirana_varijabla naziv="DomainObject.Predmet.ProtuStrankaListFormated_1">
      <item>Pijun jednostavno društvo s ograničenom odgovornošću za trgovinu i ugostiteljstvo</item>
    </derivirana_varijabla>
  </DomainObject.Predmet.ProtuStrankaListFormated>
  <DomainObject.Predmet.ProtuStrankaListFormatedOIB>
    <izvorni_sadrzaj>
      <item>Pijun jednostavno društvo s ograničenom odgovornošću za trgovinu i ugostiteljstvo, OIB 86223908290</item>
    </izvorni_sadrzaj>
    <derivirana_varijabla naziv="DomainObject.Predmet.ProtuStrankaListFormatedOIB_1">
      <item>Pijun jednostavno društvo s ograničenom odgovornošću za trgovinu i ugostiteljstvo, OIB 86223908290</item>
    </derivirana_varijabla>
  </DomainObject.Predmet.ProtuStrankaListFormatedOIB>
  <DomainObject.Predmet.ProtuStrankaListFormatedWithAdress>
    <izvorni_sadrzaj>
      <item>Pijun jednostavno društvo s ograničenom odgovornošću za trgovinu i ugostiteljstvo, Podbrežje VIII. 34, 10000 Zagreb</item>
    </izvorni_sadrzaj>
    <derivirana_varijabla naziv="DomainObject.Predmet.ProtuStrankaListFormatedWithAdress_1">
      <item>Pijun jednostavno društvo s ograničenom odgovornošću za trgovinu i ugostiteljstvo, Podbrežje VIII. 34, 10000 Zagreb</item>
    </derivirana_varijabla>
  </DomainObject.Predmet.ProtuStrankaListFormatedWithAdress>
  <DomainObject.Predmet.ProtuStrankaListFormatedWithAdressOIB>
    <izvorni_sadrzaj>
      <item>Pijun jednostavno društvo s ograničenom odgovornošću za trgovinu i ugostiteljstvo, OIB 86223908290, Podbrežje VIII. 34, 10000 Zagreb</item>
    </izvorni_sadrzaj>
    <derivirana_varijabla naziv="DomainObject.Predmet.ProtuStrankaListFormatedWithAdressOIB_1">
      <item>Pijun jednostavno društvo s ograničenom odgovornošću za trgovinu i ugostiteljstvo, OIB 86223908290, Podbrežje VIII. 34, 10000 Zagreb</item>
    </derivirana_varijabla>
  </DomainObject.Predmet.ProtuStrankaListFormatedWithAdressOIB>
  <DomainObject.Predmet.ProtuStrankaListNazivFormated>
    <izvorni_sadrzaj>
      <item>Pijun jednostavno društvo s ograničenom odgovornošću za trgovinu i ugostiteljstvo</item>
    </izvorni_sadrzaj>
    <derivirana_varijabla naziv="DomainObject.Predmet.ProtuStrankaListNazivFormated_1">
      <item>Pijun jednostavno društvo s ograničenom odgovornošću za trgovinu i ugostiteljstvo</item>
    </derivirana_varijabla>
  </DomainObject.Predmet.ProtuStrankaListNazivFormated>
  <DomainObject.Predmet.ProtuStrankaListNazivFormatedOIB>
    <izvorni_sadrzaj>
      <item>Pijun jednostavno društvo s ograničenom odgovornošću za trgovinu i ugostiteljstvo, OIB 86223908290</item>
    </izvorni_sadrzaj>
    <derivirana_varijabla naziv="DomainObject.Predmet.ProtuStrankaListNazivFormatedOIB_1">
      <item>Pijun jednostavno društvo s ograničenom odgovornošću za trgovinu i ugostiteljstvo, OIB 86223908290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Pijun jednostavno društvo s ograničenom odgovornošću za trgovinu i ugostiteljstvo</izvorni_sadrzaj>
    <derivirana_varijabla naziv="DomainObject.Predmet.ProtustrankaIDrugi_1">Pijun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Pijun jednostavno društvo s ograničenom odgovornošću za trgovinu i ugostiteljstvo, OIB 86223908290, Podbrežje VIII. 34, 10000 Zagreb</izvorni_sadrzaj>
    <derivirana_varijabla naziv="DomainObject.Predmet.ProtustrankaIDrugiAdressOIB_1">Pijun jednostavno društvo s ograničenom odgovornošću za trgovinu i ugostiteljstvo, OIB 86223908290, Podbrežje VIII.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Pijun jednostavno društvo s ograničenom odgovornošću za trgovinu i ugostiteljstvo</item>
      <item>FINA Regionalni centar Zagreb</item>
    </izvorni_sadrzaj>
    <derivirana_varijabla naziv="DomainObject.Predmet.SudioniciListNaziv_1">
      <item>Pijun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Pijun jednostavno društvo s ograničenom odgovornošću za trgovinu i ugostiteljstvo, OIB 86223908290, Podbrežje VIII. 34,10000 Zagreb</item>
      <item>FINA Regionalni centar Zagreb, OIB 85821130368, Trg svibanjskih žrtava 1995. br. 1,10000 Zagreb</item>
    </izvorni_sadrzaj>
    <derivirana_varijabla naziv="DomainObject.Predmet.SudioniciListAdressOIB_1">
      <item>Pijun jednostavno društvo s ograničenom odgovornošću za trgovinu i ugostiteljstvo, OIB 86223908290, Podbrežje VIII.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86223908290</item>
      <item>, OIB 85821130368</item>
    </izvorni_sadrzaj>
    <derivirana_varijabla naziv="DomainObject.Predmet.SudioniciListNazivOIB_1">
      <item>, OIB 86223908290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2024</properties:Characters>
  <properties:Lines>47</properties:Lines>
  <properties:Paragraphs>15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2018-05-07T06:10:00Z</cp:lastPrinted>
  <dcterms:modified xmlns:xsi="http://www.w3.org/2001/XMLSchema-instance" xsi:type="dcterms:W3CDTF">2018-05-07T06:12:00Z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