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e314" w14:paraId="87be314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OIB: 56429917706, </w:t>
      </w:r>
      <w:r w:rsidR="005600CE">
        <w:rPr>
          <w:rFonts w:hAnsi="Times New Roman" w:ascii="Times New Roman"/>
          <w:sz w:val="24"/>
          <w:szCs w:val="24"/>
        </w:rPr>
        <w:t>16. travnja</w:t>
      </w:r>
      <w:r w:rsidR="00D93F88">
        <w:rPr>
          <w:rFonts w:hAnsi="Times New Roman" w:ascii="Times New Roman"/>
          <w:sz w:val="24"/>
          <w:szCs w:val="24"/>
        </w:rPr>
        <w:t xml:space="preserve"> 2018</w:t>
      </w:r>
      <w:r w:rsidR="00696E17" w:rsidRPr="003C2B77">
        <w:rPr>
          <w:rFonts w:hAnsi="Times New Roman" w:ascii="Times New Roman"/>
          <w:sz w:val="24"/>
          <w:szCs w:val="24"/>
        </w:rPr>
        <w:t>.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5600CE">
        <w:t>08</w:t>
      </w:r>
      <w:r w:rsidR="00687A17">
        <w:t xml:space="preserve">,00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A24B54">
        <w:t>pristupile stečajna upraviteljica</w:t>
      </w:r>
      <w:r w:rsidR="00A24B54" w:rsidRPr="00A24B54">
        <w:t xml:space="preserve"> </w:t>
      </w:r>
      <w:r w:rsidR="00A24B54">
        <w:t>Katarina Conar-Brod te</w:t>
      </w:r>
      <w:r w:rsidR="00241F3A">
        <w:t xml:space="preserve">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9D1724">
        <w:t>Tanja Purić-Stamenković</w:t>
      </w:r>
      <w:r w:rsidR="00A24B54">
        <w:t>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>Stečajna upraviteljica predaje u spis dokaze o objavi javne dražbe na stranicama web stečaj i Sudačke mreže, te predlaže da se cijena za sljedeću javnu dražbu smanji za 20 %, a sa čime je suglasna zastupnica Republike Hrvatske.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</w:t>
      </w:r>
      <w:r w:rsidRPr="00332DA1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Početna cijena za obje nekretnine koje su predmet prodaje kao cjelina iznosi </w:t>
      </w:r>
      <w:r w:rsidR="00332DA1">
        <w:rPr>
          <w:rFonts w:eastAsia="Calibri"/>
          <w:lang w:eastAsia="en-US"/>
        </w:rPr>
        <w:t>2.300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332DA1">
        <w:rPr>
          <w:rFonts w:eastAsia="Calibri"/>
          <w:lang w:eastAsia="en-US"/>
        </w:rPr>
        <w:t>22. svibnja</w:t>
      </w:r>
      <w:r w:rsidR="00B12F5D">
        <w:rPr>
          <w:rFonts w:eastAsia="Calibri"/>
          <w:lang w:eastAsia="en-US"/>
        </w:rPr>
        <w:t xml:space="preserve"> </w:t>
      </w:r>
      <w:r w:rsidR="00A24B54">
        <w:rPr>
          <w:rFonts w:eastAsia="Calibri"/>
          <w:lang w:eastAsia="en-US"/>
        </w:rPr>
        <w:t xml:space="preserve">2018. u </w:t>
      </w:r>
      <w:r w:rsidR="00B12F5D">
        <w:rPr>
          <w:rFonts w:eastAsia="Calibri"/>
          <w:lang w:eastAsia="en-US"/>
        </w:rPr>
        <w:t xml:space="preserve">08,00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332DA1">
        <w:rPr>
          <w:lang w:val="hr-HR"/>
        </w:rPr>
        <w:t>08</w:t>
      </w:r>
      <w:r w:rsidR="00B12F5D">
        <w:rPr>
          <w:lang w:val="hr-HR"/>
        </w:rPr>
        <w:t>,05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5C7" w:rsidR="005F15C7">
      <w:r>
        <w:separator/>
      </w:r>
    </w:p>
  </w:endnote>
  <w:endnote w:id="0" w:type="continuationSeparator">
    <w:p w:rsidRDefault="005F15C7" w:rsidR="005F1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5C7" w:rsidR="005F15C7">
      <w:r>
        <w:separator/>
      </w:r>
    </w:p>
  </w:footnote>
  <w:footnote w:id="0" w:type="continuationSeparator">
    <w:p w:rsidRDefault="005F15C7" w:rsidR="005F15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3F35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547F86">
      <w:t>177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547F86">
      <w:t>177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3F35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1734"/>
    <w:rsid w:val="0048343E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70083D"/>
    <w:rsid w:val="0070215E"/>
    <w:rsid w:val="00715354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6253C"/>
    <w:rsid w:val="00A63E3F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B5E78"/>
    <w:rsid w:val="00CC5FA8"/>
    <w:rsid w:val="00CD1C04"/>
    <w:rsid w:val="00CD1DF8"/>
    <w:rsid w:val="00CE236A"/>
    <w:rsid w:val="00CF062D"/>
    <w:rsid w:val="00CF216F"/>
    <w:rsid w:val="00CF35F4"/>
    <w:rsid w:val="00D064F5"/>
    <w:rsid w:val="00D14D89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01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01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St-58/2010-177</izvorni_sadrzaj>
    <derivirana_varijabla naziv="DomainObject.Zapisnik.Oznaka_1">St-58/2010-177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St-58/2010-177</izvorni_sadrzaj>
    <derivirana_varijabla naziv="DomainObject.PoslovniBrojDokumenta_1">St-58/2010-177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9536C-EDAB-4050-9B93-CE13FBEBD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4607</properties:Characters>
  <properties:Lines>120</properties:Lines>
  <properties:Paragraphs>36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2018-04-16T06:02:00Z</cp:lastPrinted>
  <dcterms:modified xmlns:xsi="http://www.w3.org/2001/XMLSchema-instance" xsi:type="dcterms:W3CDTF">2018-04-18T05:59:00Z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St-58/2010-177 / Zapisnik - Ročište za dražbu (ST-58-10-177  ZAPISNIK JAVNA DRAŽBA 16.04.2018..docx)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