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3a68" w14:paraId="33d3a68" w:rsidRDefault="0064508A" w:rsidP="0064508A" w:rsidR="0064508A" w:rsidRPr="00DA375F">
      <w:pPr>
        <w15:collapsed w:val="false"/>
        <w:rPr>
          <w:b/>
        </w:rPr>
      </w:pPr>
      <w:bookmarkStart w:name="_GoBack" w:id="0"/>
      <w:bookmarkEnd w:id="0"/>
      <w:r w:rsidRPr="00DA375F">
        <w:rPr>
          <w:b/>
        </w:rPr>
        <w:t xml:space="preserve">                            </w:t>
      </w:r>
      <w:r w:rsidRPr="00DA375F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75F">
        <w:rPr>
          <w:b/>
        </w:rPr>
        <w:t xml:space="preserve">                                                            </w:t>
      </w:r>
    </w:p>
    <w:p w:rsidRDefault="0064508A" w:rsidP="0064508A" w:rsidR="0064508A" w:rsidRPr="00DA375F">
      <w:r w:rsidRPr="00DA375F">
        <w:t xml:space="preserve">    REPUBLIKA HRVATSKA </w:t>
      </w:r>
      <w:r w:rsidRPr="00DA375F">
        <w:tab/>
      </w:r>
      <w:r w:rsidRPr="00DA375F">
        <w:tab/>
      </w:r>
      <w:r w:rsidRPr="00DA375F">
        <w:tab/>
      </w:r>
      <w:r w:rsidRPr="00DA375F">
        <w:tab/>
      </w:r>
      <w:r w:rsidRPr="00DA375F">
        <w:tab/>
      </w:r>
    </w:p>
    <w:p w:rsidRDefault="0064508A" w:rsidP="0064508A" w:rsidR="0064508A" w:rsidRPr="00DA375F">
      <w:r w:rsidRPr="00DA375F">
        <w:t xml:space="preserve"> TRGOVAČKI SUD U PAZINU</w:t>
      </w:r>
    </w:p>
    <w:p w:rsidRDefault="0064508A" w:rsidP="0064508A" w:rsidR="0064508A">
      <w:r w:rsidRPr="00DA375F">
        <w:t xml:space="preserve">     52000 PAZIN, Dršćevka 1</w:t>
      </w:r>
      <w:r w:rsidRPr="00DA375F">
        <w:tab/>
      </w:r>
      <w:r w:rsidRPr="00DA375F">
        <w:tab/>
      </w:r>
      <w:r w:rsidRPr="00DA375F">
        <w:tab/>
      </w:r>
      <w:r w:rsidRPr="00DA375F">
        <w:tab/>
      </w:r>
      <w:r w:rsidRPr="00DA375F">
        <w:tab/>
        <w:t xml:space="preserve">      </w:t>
      </w:r>
    </w:p>
    <w:p w:rsidRDefault="005561E4" w:rsidP="0064508A" w:rsidR="005561E4" w:rsidRPr="00DA375F"/>
    <w:p w:rsidRDefault="0064508A" w:rsidP="0064508A" w:rsidR="0064508A">
      <w:pPr>
        <w:rPr>
          <w:lang w:val="it-IT"/>
        </w:rPr>
      </w:pPr>
    </w:p>
    <w:p w:rsidRDefault="005561E4" w:rsidP="0064508A" w:rsidR="005561E4" w:rsidRPr="00DA375F">
      <w:pPr>
        <w:rPr>
          <w:lang w:val="it-IT"/>
        </w:rPr>
      </w:pPr>
    </w:p>
    <w:p w:rsidRDefault="0064508A" w:rsidP="0064508A" w:rsidR="0064508A" w:rsidRPr="00DA375F">
      <w:pPr>
        <w:ind w:right="512"/>
        <w:jc w:val="center"/>
      </w:pPr>
      <w:r w:rsidRPr="00DA375F">
        <w:t xml:space="preserve">          R E P U B L I K A  H R V A T S K A</w:t>
      </w:r>
    </w:p>
    <w:p w:rsidRDefault="0064508A" w:rsidP="0064508A" w:rsidR="0064508A" w:rsidRPr="00DA375F">
      <w:pPr>
        <w:jc w:val="center"/>
      </w:pPr>
    </w:p>
    <w:p w:rsidRDefault="0064508A" w:rsidP="0064508A" w:rsidR="0064508A" w:rsidRPr="00DA375F">
      <w:pPr>
        <w:jc w:val="center"/>
      </w:pPr>
      <w:r w:rsidRPr="00DA375F">
        <w:t>R J E Š E NJ E</w:t>
      </w:r>
    </w:p>
    <w:p w:rsidRDefault="0064508A" w:rsidP="0064508A" w:rsidR="0064508A" w:rsidRPr="00DA375F">
      <w:r w:rsidRPr="00DA375F">
        <w:t xml:space="preserve">                                                                                                     </w:t>
      </w:r>
    </w:p>
    <w:p w:rsidRDefault="0064508A" w:rsidP="0064508A" w:rsidR="0064508A" w:rsidRPr="00DA375F">
      <w:pPr>
        <w:ind w:firstLine="708"/>
        <w:jc w:val="both"/>
      </w:pPr>
      <w:r w:rsidRPr="00DA375F">
        <w:t xml:space="preserve">Trgovački sud u Pazinu, po sucu </w:t>
      </w:r>
      <w:r w:rsidR="00F61235" w:rsidRPr="00DA375F">
        <w:t>Damiru Rabaru</w:t>
      </w:r>
      <w:r w:rsidRPr="00DA375F">
        <w:t xml:space="preserve">, u stečajnom postupku </w:t>
      </w:r>
      <w:r w:rsidR="00F61235" w:rsidRPr="00DA375F">
        <w:t xml:space="preserve">nad </w:t>
      </w:r>
      <w:r w:rsidR="00276FA4" w:rsidRPr="00DA375F">
        <w:t xml:space="preserve">dužnikom </w:t>
      </w:r>
      <w:r w:rsidR="00F61235" w:rsidRPr="00DA375F">
        <w:t xml:space="preserve"> </w:t>
      </w:r>
      <w:r w:rsidR="00276FA4" w:rsidRPr="00DA375F">
        <w:t>FIORELA d.o.o. Rovinj, Vladimira Švalbe 19, OIB: 04337519316</w:t>
      </w:r>
      <w:r w:rsidR="00F61235" w:rsidRPr="00DA375F">
        <w:t xml:space="preserve">, dana </w:t>
      </w:r>
      <w:r w:rsidR="00276FA4" w:rsidRPr="00DA375F">
        <w:t>24</w:t>
      </w:r>
      <w:r w:rsidR="00F61235" w:rsidRPr="00DA375F">
        <w:t>. ožujka 2017</w:t>
      </w:r>
      <w:r w:rsidRPr="00DA375F">
        <w:t xml:space="preserve">., </w:t>
      </w:r>
    </w:p>
    <w:p w:rsidRDefault="0064508A" w:rsidP="0064508A" w:rsidR="0064508A" w:rsidRPr="00DA375F">
      <w:pPr>
        <w:jc w:val="both"/>
      </w:pPr>
    </w:p>
    <w:p w:rsidRDefault="0064508A" w:rsidP="0064508A" w:rsidR="0064508A" w:rsidRPr="00DA375F">
      <w:pPr>
        <w:jc w:val="center"/>
      </w:pPr>
      <w:r w:rsidRPr="00DA375F">
        <w:t>r i j e š i o   j e</w:t>
      </w:r>
    </w:p>
    <w:p w:rsidRDefault="0064508A" w:rsidP="0064508A" w:rsidR="0064508A" w:rsidRPr="00DA375F">
      <w:pPr>
        <w:jc w:val="center"/>
        <w:rPr>
          <w:b/>
        </w:rPr>
      </w:pPr>
    </w:p>
    <w:p w:rsidRDefault="00F47200" w:rsidP="003F65BC" w:rsidR="008558D9" w:rsidRPr="00DA375F">
      <w:pPr>
        <w:ind w:firstLine="720"/>
        <w:jc w:val="both"/>
      </w:pPr>
      <w:r w:rsidRPr="00DA375F">
        <w:t xml:space="preserve">I. </w:t>
      </w:r>
      <w:r w:rsidR="0064508A" w:rsidRPr="00DA375F">
        <w:t xml:space="preserve">Ispravlja se ovosudno rješenje posl.br. </w:t>
      </w:r>
      <w:r w:rsidR="00F61235" w:rsidRPr="00DA375F">
        <w:t>1</w:t>
      </w:r>
      <w:r w:rsidR="0064508A" w:rsidRPr="00DA375F">
        <w:t xml:space="preserve"> St-</w:t>
      </w:r>
      <w:r w:rsidR="00276FA4" w:rsidRPr="00DA375F">
        <w:t>1080</w:t>
      </w:r>
      <w:r w:rsidR="0064508A" w:rsidRPr="00DA375F">
        <w:t>/16-</w:t>
      </w:r>
      <w:r w:rsidR="005561E4">
        <w:t xml:space="preserve">16 </w:t>
      </w:r>
      <w:r w:rsidR="0064508A" w:rsidRPr="00DA375F">
        <w:t xml:space="preserve">od </w:t>
      </w:r>
      <w:r w:rsidR="00276FA4" w:rsidRPr="00DA375F">
        <w:t>21</w:t>
      </w:r>
      <w:r w:rsidR="0064508A" w:rsidRPr="00DA375F">
        <w:t xml:space="preserve">. </w:t>
      </w:r>
      <w:r w:rsidR="00276FA4" w:rsidRPr="00DA375F">
        <w:t xml:space="preserve">ožujka </w:t>
      </w:r>
      <w:r w:rsidR="0064508A" w:rsidRPr="00DA375F">
        <w:t>201</w:t>
      </w:r>
      <w:r w:rsidR="00F61235" w:rsidRPr="00DA375F">
        <w:t>7</w:t>
      </w:r>
      <w:r w:rsidR="0064508A" w:rsidRPr="00DA375F">
        <w:t xml:space="preserve">. u </w:t>
      </w:r>
      <w:r w:rsidR="00F61235" w:rsidRPr="00DA375F">
        <w:t xml:space="preserve">točci </w:t>
      </w:r>
      <w:r w:rsidR="003F65BC" w:rsidRPr="00DA375F">
        <w:t>VII</w:t>
      </w:r>
      <w:r w:rsidR="00F61235" w:rsidRPr="00DA375F">
        <w:t>. izreke</w:t>
      </w:r>
      <w:r w:rsidR="0064508A" w:rsidRPr="00DA375F">
        <w:t>, tako da umjesto</w:t>
      </w:r>
      <w:r w:rsidR="008558D9" w:rsidRPr="00DA375F">
        <w:t>:</w:t>
      </w:r>
    </w:p>
    <w:p w:rsidRDefault="008558D9" w:rsidP="0064508A" w:rsidR="008558D9" w:rsidRPr="00DA375F">
      <w:pPr>
        <w:ind w:firstLine="720"/>
        <w:jc w:val="both"/>
      </w:pPr>
    </w:p>
    <w:p w:rsidRDefault="003F65BC" w:rsidP="003F65BC" w:rsidR="000C6C17" w:rsidRPr="00DA375F">
      <w:pPr>
        <w:ind w:left="360"/>
        <w:jc w:val="both"/>
        <w:rPr>
          <w:i/>
        </w:rPr>
      </w:pPr>
      <w:r w:rsidRPr="00DA375F">
        <w:rPr>
          <w:i/>
        </w:rPr>
        <w:t xml:space="preserve">„VII. </w:t>
      </w:r>
      <w:r w:rsidR="000C6C17" w:rsidRPr="00DA375F">
        <w:rPr>
          <w:i/>
        </w:rPr>
        <w:t>Ispitno ročište na kojem će se ispitivati prijavljene tražbine određuje se za dan</w:t>
      </w:r>
    </w:p>
    <w:p w:rsidRDefault="000C6C17" w:rsidP="000C6C17" w:rsidR="000C6C17" w:rsidRPr="00DA375F">
      <w:pPr>
        <w:jc w:val="center"/>
        <w:rPr>
          <w:i/>
        </w:rPr>
      </w:pPr>
    </w:p>
    <w:p w:rsidRDefault="00DA375F" w:rsidP="000C6C17" w:rsidR="000C6C17" w:rsidRPr="00DA375F">
      <w:pPr>
        <w:jc w:val="center"/>
        <w:rPr>
          <w:i/>
        </w:rPr>
      </w:pPr>
      <w:r w:rsidRPr="00DA375F">
        <w:rPr>
          <w:i/>
        </w:rPr>
        <w:t>18. svibnja 2017. g. u 10:</w:t>
      </w:r>
      <w:r w:rsidR="000C6C17" w:rsidRPr="00DA375F">
        <w:rPr>
          <w:i/>
        </w:rPr>
        <w:t>00 sati,</w:t>
      </w:r>
    </w:p>
    <w:p w:rsidRDefault="000C6C17" w:rsidP="000C6C17" w:rsidR="000C6C17" w:rsidRPr="00DA375F">
      <w:pPr>
        <w:jc w:val="center"/>
        <w:rPr>
          <w:i/>
        </w:rPr>
      </w:pPr>
      <w:r w:rsidRPr="00DA375F">
        <w:rPr>
          <w:i/>
        </w:rPr>
        <w:t>sudnica broj 2,</w:t>
      </w:r>
    </w:p>
    <w:p w:rsidRDefault="000C6C17" w:rsidP="000C6C17" w:rsidR="000C6C17" w:rsidRPr="00DA375F">
      <w:pPr>
        <w:jc w:val="center"/>
        <w:rPr>
          <w:i/>
        </w:rPr>
      </w:pPr>
      <w:r w:rsidRPr="00DA375F">
        <w:rPr>
          <w:i/>
        </w:rPr>
        <w:t>u Trgovačkom sudu u Pazinu,</w:t>
      </w:r>
    </w:p>
    <w:p w:rsidRDefault="000C6C17" w:rsidP="000C6C17" w:rsidR="000C6C17" w:rsidRPr="00DA375F">
      <w:pPr>
        <w:jc w:val="center"/>
        <w:rPr>
          <w:i/>
        </w:rPr>
      </w:pPr>
      <w:r w:rsidRPr="00DA375F">
        <w:rPr>
          <w:i/>
        </w:rPr>
        <w:t xml:space="preserve">Dršćevka 1. </w:t>
      </w:r>
    </w:p>
    <w:p w:rsidRDefault="000C6C17" w:rsidP="000C6C17" w:rsidR="000C6C17" w:rsidRPr="00DA375F">
      <w:pPr>
        <w:jc w:val="both"/>
        <w:rPr>
          <w:i/>
        </w:rPr>
      </w:pPr>
    </w:p>
    <w:p w:rsidRDefault="000C6C17" w:rsidP="000C6C17" w:rsidR="000C6C17" w:rsidRPr="00DA375F">
      <w:pPr>
        <w:jc w:val="both"/>
        <w:rPr>
          <w:i/>
        </w:rPr>
      </w:pPr>
      <w:r w:rsidRPr="00DA375F">
        <w:rPr>
          <w:i/>
        </w:rPr>
        <w:t xml:space="preserve">      Ročištu mogu prisustvovati vjerovnici odnosno njihovi punomoćnici.</w:t>
      </w:r>
      <w:r w:rsidR="003F65BC" w:rsidRPr="00DA375F">
        <w:rPr>
          <w:i/>
        </w:rPr>
        <w:t>“</w:t>
      </w:r>
    </w:p>
    <w:p w:rsidRDefault="008558D9" w:rsidP="000C6C17" w:rsidR="008558D9" w:rsidRPr="00DA375F">
      <w:pPr>
        <w:jc w:val="both"/>
      </w:pPr>
    </w:p>
    <w:p w:rsidRDefault="008558D9" w:rsidP="0064508A" w:rsidR="008558D9" w:rsidRPr="00DA375F">
      <w:pPr>
        <w:ind w:firstLine="720"/>
        <w:jc w:val="both"/>
      </w:pPr>
    </w:p>
    <w:p w:rsidRDefault="008558D9" w:rsidP="0064508A" w:rsidR="008558D9" w:rsidRPr="00DA375F">
      <w:pPr>
        <w:ind w:firstLine="720"/>
        <w:jc w:val="both"/>
      </w:pPr>
      <w:r w:rsidRPr="00DA375F">
        <w:t>ista sada glasi:</w:t>
      </w:r>
    </w:p>
    <w:p w:rsidRDefault="00F47200" w:rsidP="0064508A" w:rsidR="00F47200" w:rsidRPr="00DA375F">
      <w:pPr>
        <w:ind w:firstLine="720"/>
        <w:jc w:val="both"/>
      </w:pPr>
    </w:p>
    <w:p w:rsidRDefault="000C6C17" w:rsidP="000C6C17" w:rsidR="000C6C17" w:rsidRPr="00DA375F">
      <w:pPr>
        <w:ind w:left="360"/>
        <w:jc w:val="both"/>
      </w:pPr>
      <w:r w:rsidRPr="00DA375F">
        <w:t>„VII. Ispitno ročište na kojem će se ispitivati prijavljene tražbine određuje se za dan</w:t>
      </w:r>
    </w:p>
    <w:p w:rsidRDefault="000C6C17" w:rsidP="000C6C17" w:rsidR="000C6C17" w:rsidRPr="00DA375F">
      <w:pPr>
        <w:jc w:val="center"/>
      </w:pPr>
    </w:p>
    <w:p w:rsidRDefault="00DA375F" w:rsidP="000C6C17" w:rsidR="000C6C17" w:rsidRPr="00DA375F">
      <w:pPr>
        <w:jc w:val="center"/>
      </w:pPr>
      <w:r w:rsidRPr="00DA375F">
        <w:t>8. lipnja 2017. g. u 9</w:t>
      </w:r>
      <w:r w:rsidR="000C6C17" w:rsidRPr="00DA375F">
        <w:t>:00 sati,</w:t>
      </w:r>
    </w:p>
    <w:p w:rsidRDefault="000C6C17" w:rsidP="000C6C17" w:rsidR="000C6C17" w:rsidRPr="00DA375F">
      <w:pPr>
        <w:jc w:val="center"/>
      </w:pPr>
      <w:r w:rsidRPr="00DA375F">
        <w:t>sudnica broj 2,</w:t>
      </w:r>
    </w:p>
    <w:p w:rsidRDefault="000C6C17" w:rsidP="000C6C17" w:rsidR="000C6C17" w:rsidRPr="00DA375F">
      <w:pPr>
        <w:jc w:val="center"/>
      </w:pPr>
      <w:r w:rsidRPr="00DA375F">
        <w:t>u Trgovačkom sudu u Pazinu,</w:t>
      </w:r>
    </w:p>
    <w:p w:rsidRDefault="000C6C17" w:rsidP="000C6C17" w:rsidR="000C6C17" w:rsidRPr="00DA375F">
      <w:pPr>
        <w:jc w:val="center"/>
      </w:pPr>
      <w:r w:rsidRPr="00DA375F">
        <w:t xml:space="preserve">Dršćevka 1. </w:t>
      </w:r>
    </w:p>
    <w:p w:rsidRDefault="000C6C17" w:rsidP="000C6C17" w:rsidR="000C6C17" w:rsidRPr="00DA375F">
      <w:pPr>
        <w:jc w:val="both"/>
      </w:pPr>
    </w:p>
    <w:p w:rsidRDefault="000C6C17" w:rsidP="000C6C17" w:rsidR="008558D9" w:rsidRPr="00DA375F">
      <w:pPr>
        <w:jc w:val="both"/>
      </w:pPr>
      <w:r w:rsidRPr="00DA375F">
        <w:t xml:space="preserve">      Ročištu mogu prisustvovati vjerovn</w:t>
      </w:r>
      <w:r w:rsidR="003F65BC" w:rsidRPr="00DA375F">
        <w:t>ici odnosno njihovi punomoćnici</w:t>
      </w:r>
      <w:r w:rsidR="008558D9" w:rsidRPr="00DA375F">
        <w:t>.“</w:t>
      </w:r>
    </w:p>
    <w:p w:rsidRDefault="000C6C17" w:rsidP="000C6C17" w:rsidR="000C6C17" w:rsidRPr="00DA375F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F65BC" w:rsidP="003F65BC" w:rsidR="003F65BC" w:rsidRPr="00DA375F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DA375F">
        <w:rPr>
          <w:rFonts w:cs="Times New Roman" w:hAnsi="Times New Roman" w:ascii="Times New Roman"/>
          <w:sz w:val="24"/>
          <w:szCs w:val="24"/>
        </w:rPr>
        <w:tab/>
      </w:r>
      <w:r w:rsidR="000C6C17" w:rsidRPr="00DA375F">
        <w:rPr>
          <w:rFonts w:cs="Times New Roman" w:hAnsi="Times New Roman" w:ascii="Times New Roman"/>
          <w:sz w:val="24"/>
          <w:szCs w:val="24"/>
        </w:rPr>
        <w:t xml:space="preserve">II. Ispravlja se ovosudno </w:t>
      </w:r>
      <w:r w:rsidR="005561E4">
        <w:rPr>
          <w:rFonts w:cs="Times New Roman" w:hAnsi="Times New Roman" w:ascii="Times New Roman"/>
          <w:sz w:val="24"/>
          <w:szCs w:val="24"/>
        </w:rPr>
        <w:t>rješenje posl.br. 1 St-1080/16-16</w:t>
      </w:r>
      <w:r w:rsidR="000C6C17" w:rsidRPr="00DA375F">
        <w:rPr>
          <w:rFonts w:cs="Times New Roman" w:hAnsi="Times New Roman" w:ascii="Times New Roman"/>
          <w:sz w:val="24"/>
          <w:szCs w:val="24"/>
        </w:rPr>
        <w:t xml:space="preserve"> od 21. ožujka 2017. u točci XI. izreke, tako da umjesto:</w:t>
      </w:r>
      <w:r w:rsidRPr="00DA375F">
        <w:rPr>
          <w:rFonts w:cs="Times New Roman" w:hAnsi="Times New Roman" w:ascii="Times New Roman"/>
          <w:sz w:val="24"/>
          <w:szCs w:val="24"/>
        </w:rPr>
        <w:tab/>
      </w:r>
    </w:p>
    <w:p w:rsidRDefault="003F65BC" w:rsidP="003F65BC" w:rsidR="003F65BC" w:rsidRPr="00DA375F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65BC" w:rsidP="003F65BC" w:rsidR="003F65BC" w:rsidRPr="00DA375F">
      <w:pPr>
        <w:pStyle w:val="Odlomakpopisa"/>
        <w:ind w:left="0"/>
        <w:jc w:val="both"/>
        <w:rPr>
          <w:rFonts w:cs="Times New Roman" w:hAnsi="Times New Roman" w:ascii="Times New Roman"/>
          <w:i/>
          <w:sz w:val="24"/>
          <w:szCs w:val="24"/>
        </w:rPr>
      </w:pPr>
      <w:r w:rsidRPr="00DA375F">
        <w:rPr>
          <w:rFonts w:cs="Times New Roman" w:hAnsi="Times New Roman" w:ascii="Times New Roman"/>
          <w:i/>
          <w:sz w:val="24"/>
          <w:szCs w:val="24"/>
        </w:rPr>
        <w:tab/>
        <w:t>„XI. Izvještajno ročište na kojem će se na temelju izvješća stečajnog upravitelja odlučivati o daljnjem tijeku stečajnog postupka određuje se za dan</w:t>
      </w:r>
    </w:p>
    <w:p w:rsidRDefault="003F65BC" w:rsidP="003F65BC" w:rsidR="003F65BC" w:rsidRPr="00DA375F">
      <w:pPr>
        <w:pStyle w:val="Odlomakpopisa"/>
        <w:rPr>
          <w:rFonts w:cs="Times New Roman" w:hAnsi="Times New Roman" w:ascii="Times New Roman"/>
          <w:i/>
          <w:sz w:val="24"/>
          <w:szCs w:val="24"/>
        </w:rPr>
      </w:pPr>
    </w:p>
    <w:p w:rsidRDefault="00DA375F" w:rsidP="003F65BC" w:rsidR="003F65BC" w:rsidRPr="00DA375F">
      <w:pPr>
        <w:jc w:val="center"/>
        <w:rPr>
          <w:i/>
        </w:rPr>
      </w:pPr>
      <w:r w:rsidRPr="00DA375F">
        <w:rPr>
          <w:i/>
        </w:rPr>
        <w:lastRenderedPageBreak/>
        <w:t>18. svibnja 2017. g. u 10</w:t>
      </w:r>
      <w:r w:rsidR="003F65BC" w:rsidRPr="00DA375F">
        <w:rPr>
          <w:i/>
        </w:rPr>
        <w:t>:30 sati,</w:t>
      </w:r>
    </w:p>
    <w:p w:rsidRDefault="003F65BC" w:rsidP="003F65BC" w:rsidR="003F65BC" w:rsidRPr="00DA375F">
      <w:pPr>
        <w:jc w:val="center"/>
        <w:rPr>
          <w:i/>
        </w:rPr>
      </w:pPr>
      <w:r w:rsidRPr="00DA375F">
        <w:rPr>
          <w:i/>
        </w:rPr>
        <w:t>sudnica broj 2</w:t>
      </w:r>
    </w:p>
    <w:p w:rsidRDefault="003F65BC" w:rsidP="003F65BC" w:rsidR="003F65BC" w:rsidRPr="00DA375F">
      <w:pPr>
        <w:jc w:val="center"/>
        <w:rPr>
          <w:i/>
        </w:rPr>
      </w:pPr>
      <w:r w:rsidRPr="00DA375F">
        <w:rPr>
          <w:i/>
        </w:rPr>
        <w:t>u Trgovačkom sudu u Pazinu,</w:t>
      </w:r>
    </w:p>
    <w:p w:rsidRDefault="003F65BC" w:rsidP="003F65BC" w:rsidR="003F65BC" w:rsidRPr="00DA375F">
      <w:pPr>
        <w:jc w:val="center"/>
        <w:rPr>
          <w:i/>
        </w:rPr>
      </w:pPr>
      <w:r w:rsidRPr="00DA375F">
        <w:rPr>
          <w:i/>
        </w:rPr>
        <w:t>Dršćevka 1.“</w:t>
      </w:r>
    </w:p>
    <w:p w:rsidRDefault="003F65BC" w:rsidP="005561E4" w:rsidR="003F65BC" w:rsidRPr="00DA375F"/>
    <w:p w:rsidRDefault="003F65BC" w:rsidP="003F65BC" w:rsidR="003F65BC" w:rsidRPr="00DA375F">
      <w:pPr>
        <w:ind w:firstLine="720"/>
        <w:jc w:val="both"/>
      </w:pPr>
      <w:r w:rsidRPr="00DA375F">
        <w:t>ista sada glasi:</w:t>
      </w:r>
    </w:p>
    <w:p w:rsidRDefault="003F65BC" w:rsidP="003F65BC" w:rsidR="003F65BC" w:rsidRPr="00DA375F">
      <w:pPr>
        <w:ind w:left="360"/>
        <w:jc w:val="both"/>
      </w:pPr>
    </w:p>
    <w:p w:rsidRDefault="003F65BC" w:rsidP="003F65BC" w:rsidR="003F65BC" w:rsidRPr="00DA375F">
      <w:pPr>
        <w:jc w:val="both"/>
      </w:pPr>
      <w:r w:rsidRPr="00DA375F">
        <w:tab/>
        <w:t>„XI. Izvještajno ročište na kojem će se na temelju izvješća stečajnog upravitelja odlučivati o daljnjem tijeku stečajnog postupka određuje se za dan</w:t>
      </w:r>
    </w:p>
    <w:p w:rsidRDefault="003F65BC" w:rsidP="003F65BC" w:rsidR="003F65BC" w:rsidRPr="00DA375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3F65BC" w:rsidP="003F65BC" w:rsidR="003F65BC" w:rsidRPr="00DA375F">
      <w:pPr>
        <w:jc w:val="center"/>
      </w:pPr>
      <w:r w:rsidRPr="00DA375F">
        <w:t>8. lipnja 2017. g. u 9:30 sati,</w:t>
      </w:r>
    </w:p>
    <w:p w:rsidRDefault="003F65BC" w:rsidP="003F65BC" w:rsidR="003F65BC" w:rsidRPr="00DA375F">
      <w:pPr>
        <w:jc w:val="center"/>
      </w:pPr>
      <w:r w:rsidRPr="00DA375F">
        <w:t>sudnica broj 2</w:t>
      </w:r>
    </w:p>
    <w:p w:rsidRDefault="003F65BC" w:rsidP="003F65BC" w:rsidR="003F65BC" w:rsidRPr="00DA375F">
      <w:pPr>
        <w:jc w:val="center"/>
      </w:pPr>
      <w:r w:rsidRPr="00DA375F">
        <w:t>u Trgovačkom sudu u Pazinu,</w:t>
      </w:r>
    </w:p>
    <w:p w:rsidRDefault="003F65BC" w:rsidP="003F65BC" w:rsidR="000C6C17" w:rsidRPr="00DA375F">
      <w:pPr>
        <w:jc w:val="center"/>
      </w:pPr>
      <w:r w:rsidRPr="00DA375F">
        <w:t>Dršćevka 1.“</w:t>
      </w:r>
    </w:p>
    <w:p w:rsidRDefault="008558D9" w:rsidP="0064508A" w:rsidR="008558D9" w:rsidRPr="00DA375F">
      <w:pPr>
        <w:ind w:firstLine="720"/>
        <w:jc w:val="both"/>
      </w:pPr>
    </w:p>
    <w:p w:rsidRDefault="00F47200" w:rsidP="0064508A" w:rsidR="0064508A" w:rsidRPr="00DA375F">
      <w:pPr>
        <w:ind w:firstLine="720"/>
        <w:jc w:val="both"/>
      </w:pPr>
      <w:r w:rsidRPr="00DA375F">
        <w:t>I</w:t>
      </w:r>
      <w:r w:rsidR="000C6C17" w:rsidRPr="00DA375F">
        <w:t>I</w:t>
      </w:r>
      <w:r w:rsidRPr="00DA375F">
        <w:t xml:space="preserve">I. </w:t>
      </w:r>
      <w:r w:rsidR="0064508A" w:rsidRPr="00DA375F">
        <w:t xml:space="preserve">U preostalom dijelu ovosudno rješenje posl.br. </w:t>
      </w:r>
      <w:r w:rsidR="002307B9" w:rsidRPr="00DA375F">
        <w:t>1 St-</w:t>
      </w:r>
      <w:r w:rsidR="00276FA4" w:rsidRPr="00DA375F">
        <w:t>1080</w:t>
      </w:r>
      <w:r w:rsidR="002307B9" w:rsidRPr="00DA375F">
        <w:t>/16-</w:t>
      </w:r>
      <w:r w:rsidR="005561E4">
        <w:t>16</w:t>
      </w:r>
      <w:r w:rsidR="002307B9" w:rsidRPr="00DA375F">
        <w:t xml:space="preserve"> od </w:t>
      </w:r>
      <w:r w:rsidR="00276FA4" w:rsidRPr="00DA375F">
        <w:t>21</w:t>
      </w:r>
      <w:r w:rsidR="002307B9" w:rsidRPr="00DA375F">
        <w:t xml:space="preserve">. </w:t>
      </w:r>
      <w:r w:rsidR="00276FA4" w:rsidRPr="00DA375F">
        <w:t xml:space="preserve">ožujka </w:t>
      </w:r>
      <w:r w:rsidR="002307B9" w:rsidRPr="00DA375F">
        <w:t>2017</w:t>
      </w:r>
      <w:r w:rsidR="0064508A" w:rsidRPr="00DA375F">
        <w:t>. ostaje neizmijenjeno.</w:t>
      </w:r>
    </w:p>
    <w:p w:rsidRDefault="0064508A" w:rsidP="0064508A" w:rsidR="0064508A" w:rsidRPr="00DA375F">
      <w:pPr>
        <w:ind w:firstLine="720"/>
        <w:jc w:val="both"/>
      </w:pPr>
    </w:p>
    <w:p w:rsidRDefault="0064508A" w:rsidP="0064508A" w:rsidR="0064508A" w:rsidRPr="00DA375F">
      <w:pPr>
        <w:jc w:val="center"/>
      </w:pPr>
      <w:r w:rsidRPr="00DA375F">
        <w:t>Obrazloženje</w:t>
      </w:r>
    </w:p>
    <w:p w:rsidRDefault="0064508A" w:rsidP="0064508A" w:rsidR="0064508A" w:rsidRPr="00DA375F">
      <w:pPr>
        <w:jc w:val="center"/>
        <w:rPr>
          <w:b/>
        </w:rPr>
      </w:pPr>
    </w:p>
    <w:p w:rsidRDefault="0064508A" w:rsidP="0064508A" w:rsidR="0064508A" w:rsidRPr="00DA375F">
      <w:pPr>
        <w:jc w:val="both"/>
      </w:pPr>
      <w:r w:rsidRPr="00DA375F">
        <w:tab/>
        <w:t xml:space="preserve">Budući je u rješenju posl.br. </w:t>
      </w:r>
      <w:r w:rsidR="002307B9" w:rsidRPr="00DA375F">
        <w:t>1 St-10</w:t>
      </w:r>
      <w:r w:rsidR="005561E4">
        <w:t>80</w:t>
      </w:r>
      <w:r w:rsidR="002307B9" w:rsidRPr="00DA375F">
        <w:t>/16-1</w:t>
      </w:r>
      <w:r w:rsidR="005561E4">
        <w:t>6</w:t>
      </w:r>
      <w:r w:rsidR="002307B9" w:rsidRPr="00DA375F">
        <w:t xml:space="preserve"> od </w:t>
      </w:r>
      <w:r w:rsidR="005561E4">
        <w:t>21. ožujka</w:t>
      </w:r>
      <w:r w:rsidR="002307B9" w:rsidRPr="00DA375F">
        <w:t xml:space="preserve"> 2017</w:t>
      </w:r>
      <w:r w:rsidRPr="00DA375F">
        <w:t xml:space="preserve">. </w:t>
      </w:r>
      <w:r w:rsidR="002307B9" w:rsidRPr="00DA375F">
        <w:t>omaškom unesen</w:t>
      </w:r>
      <w:r w:rsidR="000C6C17" w:rsidRPr="00DA375F">
        <w:t xml:space="preserve"> pogrešan datum i vrijeme održavanja ispitnog i izvještajnog ročišta</w:t>
      </w:r>
      <w:r w:rsidR="002307B9" w:rsidRPr="00DA375F">
        <w:t xml:space="preserve">, </w:t>
      </w:r>
      <w:r w:rsidRPr="00DA375F">
        <w:t>donesena je odluka kao u izreci</w:t>
      </w:r>
      <w:r w:rsidR="007576FE" w:rsidRPr="00DA375F">
        <w:t xml:space="preserve"> temeljem odredbe čl. 10. Stečajnog zakona u svezi s čl. 342. st. 1. i 347. Zakona o parničnom postupku</w:t>
      </w:r>
      <w:r w:rsidRPr="00DA375F">
        <w:t>.</w:t>
      </w:r>
    </w:p>
    <w:p w:rsidRDefault="0064508A" w:rsidP="0064508A" w:rsidR="0064508A" w:rsidRPr="00DA375F">
      <w:pPr>
        <w:jc w:val="both"/>
      </w:pPr>
      <w:r w:rsidRPr="00DA375F">
        <w:tab/>
        <w:t xml:space="preserve">  </w:t>
      </w:r>
    </w:p>
    <w:p w:rsidRDefault="0064508A" w:rsidP="0064508A" w:rsidR="0064508A" w:rsidRPr="00DA375F">
      <w:pPr>
        <w:ind w:firstLine="708"/>
        <w:jc w:val="center"/>
      </w:pPr>
      <w:r w:rsidRPr="00DA375F">
        <w:t xml:space="preserve">U Pazinu, dana </w:t>
      </w:r>
      <w:r w:rsidR="000C6C17" w:rsidRPr="00DA375F">
        <w:t>24</w:t>
      </w:r>
      <w:r w:rsidRPr="00DA375F">
        <w:t xml:space="preserve">. </w:t>
      </w:r>
      <w:r w:rsidR="00F47200" w:rsidRPr="00DA375F">
        <w:t xml:space="preserve">ožujka </w:t>
      </w:r>
      <w:r w:rsidRPr="00DA375F">
        <w:t>201</w:t>
      </w:r>
      <w:r w:rsidR="00F47200" w:rsidRPr="00DA375F">
        <w:t>7</w:t>
      </w:r>
      <w:r w:rsidRPr="00DA375F">
        <w:t>.</w:t>
      </w:r>
    </w:p>
    <w:p w:rsidRDefault="0064508A" w:rsidP="0064508A" w:rsidR="0064508A" w:rsidRPr="00DA375F"/>
    <w:p w:rsidRDefault="0064508A" w:rsidP="0064508A" w:rsidR="0064508A" w:rsidRPr="00DA375F">
      <w:r w:rsidRPr="00DA375F">
        <w:tab/>
      </w:r>
      <w:r w:rsidRPr="00DA375F"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</w:r>
      <w:r w:rsidRPr="00DA375F">
        <w:rPr>
          <w:b/>
        </w:rPr>
        <w:tab/>
        <w:t xml:space="preserve">     </w:t>
      </w:r>
      <w:r w:rsidR="007576FE" w:rsidRPr="00DA375F">
        <w:rPr>
          <w:b/>
        </w:rPr>
        <w:t xml:space="preserve">     </w:t>
      </w:r>
      <w:r w:rsidRPr="00DA375F">
        <w:t>Sudac</w:t>
      </w:r>
    </w:p>
    <w:p w:rsidRDefault="0064508A" w:rsidP="0064508A" w:rsidR="0064508A" w:rsidRPr="00DA375F">
      <w:pPr>
        <w:jc w:val="both"/>
      </w:pPr>
      <w:r w:rsidRPr="00DA375F">
        <w:tab/>
      </w:r>
      <w:r w:rsidRPr="00DA375F">
        <w:tab/>
        <w:t xml:space="preserve">                                                                  </w:t>
      </w:r>
      <w:r w:rsidR="007576FE" w:rsidRPr="00DA375F">
        <w:tab/>
        <w:t xml:space="preserve">     </w:t>
      </w:r>
      <w:r w:rsidR="00F47200" w:rsidRPr="00DA375F">
        <w:t xml:space="preserve">      Damir Rabar</w:t>
      </w:r>
      <w:r w:rsidR="007C4F17">
        <w:t>, v.r.</w:t>
      </w:r>
    </w:p>
    <w:p w:rsidRDefault="0064508A" w:rsidP="0064508A" w:rsidR="0064508A" w:rsidRPr="00DA375F">
      <w:pPr>
        <w:jc w:val="both"/>
      </w:pPr>
    </w:p>
    <w:p w:rsidRDefault="0064508A" w:rsidP="0064508A" w:rsidR="0064508A">
      <w:pPr>
        <w:jc w:val="both"/>
      </w:pPr>
    </w:p>
    <w:p w:rsidRDefault="005561E4" w:rsidP="0064508A" w:rsidR="005561E4" w:rsidRPr="00DA375F">
      <w:pPr>
        <w:jc w:val="both"/>
      </w:pPr>
    </w:p>
    <w:p w:rsidRDefault="007576FE" w:rsidP="007576FE" w:rsidR="007576FE" w:rsidRPr="00DA375F">
      <w:r w:rsidRPr="00DA375F">
        <w:t>UPUTA O PRAVNOM LIJEKU:</w:t>
      </w:r>
    </w:p>
    <w:p w:rsidRDefault="007576FE" w:rsidP="007576FE" w:rsidR="007576FE" w:rsidRPr="00DA375F">
      <w:pPr>
        <w:jc w:val="both"/>
      </w:pPr>
      <w:r w:rsidRPr="00DA375F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7576FE" w:rsidP="007576FE" w:rsidR="007576FE" w:rsidRPr="00DA375F">
      <w:pPr>
        <w:jc w:val="both"/>
      </w:pPr>
    </w:p>
    <w:p w:rsidRDefault="007576FE" w:rsidP="007576FE" w:rsidR="007576FE" w:rsidRPr="00DA375F">
      <w:pPr>
        <w:jc w:val="both"/>
      </w:pPr>
      <w:r w:rsidRPr="00DA375F">
        <w:t>DNA:</w:t>
      </w:r>
    </w:p>
    <w:p w:rsidRDefault="005561E4" w:rsidP="005561E4" w:rsidR="005561E4" w:rsidRPr="00B20F1F">
      <w:pPr>
        <w:jc w:val="both"/>
        <w:rPr>
          <w:color w:val="FF0000"/>
          <w:sz w:val="20"/>
          <w:szCs w:val="20"/>
        </w:rPr>
      </w:pPr>
      <w:r w:rsidRPr="00DE6B81">
        <w:t xml:space="preserve">- </w:t>
      </w:r>
      <w:r w:rsidRPr="00B20F1F">
        <w:t>podnositelju prijedloga</w:t>
      </w:r>
      <w:r>
        <w:t xml:space="preserve"> Financijska agencija, RC Rijeka, F. Kurelca 8</w:t>
      </w:r>
      <w:r w:rsidRPr="00B20F1F">
        <w:t>,</w:t>
      </w:r>
      <w:r w:rsidRPr="00B20F1F">
        <w:rPr>
          <w:sz w:val="20"/>
          <w:szCs w:val="20"/>
        </w:rPr>
        <w:t xml:space="preserve"> </w:t>
      </w:r>
    </w:p>
    <w:p w:rsidRDefault="005561E4" w:rsidP="005561E4" w:rsidR="005561E4" w:rsidRPr="00DE6B81">
      <w:pPr>
        <w:jc w:val="both"/>
      </w:pPr>
      <w:r w:rsidRPr="00DE6B81">
        <w:t xml:space="preserve">- dužniku </w:t>
      </w:r>
      <w:r>
        <w:t>FIORELA d.o.o. Rovinj, Vladimira Švalbe 19</w:t>
      </w:r>
    </w:p>
    <w:p w:rsidRDefault="005561E4" w:rsidP="005561E4" w:rsidR="005561E4" w:rsidRPr="005171C5">
      <w:pPr>
        <w:jc w:val="both"/>
      </w:pPr>
      <w:r w:rsidRPr="005171C5">
        <w:t>- Porezna uprava Pazin, M. B. Rašana 2/4</w:t>
      </w:r>
      <w:r>
        <w:t>,</w:t>
      </w:r>
    </w:p>
    <w:p w:rsidRDefault="005561E4" w:rsidP="005561E4" w:rsidR="005561E4">
      <w:pPr>
        <w:jc w:val="both"/>
      </w:pPr>
      <w:r w:rsidRPr="005171C5">
        <w:t xml:space="preserve">- stečajnom upravitelju Darku Zorc iz Rijeke, Agatićeva </w:t>
      </w:r>
      <w:r w:rsidRPr="00DE6B81">
        <w:t>6</w:t>
      </w:r>
    </w:p>
    <w:p w:rsidRDefault="005561E4" w:rsidP="005561E4" w:rsidR="005561E4" w:rsidRPr="00DE6B81">
      <w:pPr>
        <w:jc w:val="both"/>
      </w:pPr>
      <w:r>
        <w:t>- ŽDO Pula, Rovinjska 2a,</w:t>
      </w:r>
    </w:p>
    <w:p w:rsidRDefault="00332E99" w:rsidP="005561E4" w:rsidR="005561E4" w:rsidRPr="00DE6B81">
      <w:pPr>
        <w:jc w:val="both"/>
      </w:pPr>
      <w:r>
        <w:softHyphen/>
      </w:r>
      <w:r w:rsidR="005561E4" w:rsidRPr="00DE6B81">
        <w:t>- e-oglasna ploča 8 dana</w:t>
      </w:r>
    </w:p>
    <w:p w:rsidRDefault="00332E99" w:rsidP="005561E4" w:rsidR="00500701" w:rsidRPr="00DA375F">
      <w:pPr>
        <w:ind w:firstLine="708"/>
        <w:contextualSpacing/>
      </w:pPr>
    </w:p>
    <w:sectPr w:rsidSect="005561E4" w:rsidR="00500701" w:rsidRPr="00DA375F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18A" w:rsidP="000066B6" w:rsidR="000F418A">
      <w:r>
        <w:separator/>
      </w:r>
    </w:p>
  </w:endnote>
  <w:endnote w:id="0" w:type="continuationSeparator">
    <w:p w:rsidRDefault="000F418A" w:rsidP="000066B6" w:rsidR="000F4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18A" w:rsidP="000066B6" w:rsidR="000F418A">
      <w:r>
        <w:separator/>
      </w:r>
    </w:p>
  </w:footnote>
  <w:footnote w:id="0" w:type="continuationSeparator">
    <w:p w:rsidRDefault="000F418A" w:rsidP="000066B6" w:rsidR="000F41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D1E" w:rsidP="00F11B0C" w:rsidR="00DD1B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2E99" w:rsidR="00DD1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414887"/>
      <w:docPartObj>
        <w:docPartGallery w:val="Page Numbers (Top of Page)"/>
        <w:docPartUnique/>
      </w:docPartObj>
    </w:sdtPr>
    <w:sdtEndPr/>
    <w:sdtContent>
      <w:p w:rsidRDefault="000066B6" w:rsidP="005561E4" w:rsidR="005561E4" w:rsidRPr="00306E7D">
        <w:pPr>
          <w:ind w:firstLine="708" w:left="3540"/>
          <w:jc w:val="center"/>
          <w:rPr>
            <w:b/>
            <w:sz w:val="23"/>
            <w:szCs w:val="23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E99">
          <w:rPr>
            <w:noProof/>
          </w:rPr>
          <w:t>- 2 -</w:t>
        </w:r>
        <w:r>
          <w:fldChar w:fldCharType="end"/>
        </w:r>
        <w:r w:rsidRPr="000066B6">
          <w:t xml:space="preserve"> </w:t>
        </w:r>
        <w:r>
          <w:tab/>
        </w:r>
        <w:r w:rsidR="005561E4">
          <w:tab/>
        </w:r>
        <w:r w:rsidR="005561E4">
          <w:tab/>
        </w:r>
        <w:r w:rsidR="005561E4" w:rsidRPr="00DA375F">
          <w:t>Posl.br.: 1 St-1080/16-</w:t>
        </w:r>
        <w:r w:rsidR="005561E4">
          <w:t>18</w:t>
        </w:r>
        <w:r w:rsidR="005561E4">
          <w:rPr>
            <w:b/>
            <w:sz w:val="23"/>
            <w:szCs w:val="23"/>
          </w:rPr>
          <w:t xml:space="preserve"> </w:t>
        </w:r>
      </w:p>
      <w:p w:rsidRDefault="00332E99" w:rsidR="000066B6">
        <w:pPr>
          <w:pStyle w:val="Zaglavlje"/>
          <w:jc w:val="center"/>
        </w:pPr>
      </w:p>
    </w:sdtContent>
  </w:sdt>
  <w:p w:rsidRDefault="00332E99" w:rsidP="00F11B0C" w:rsidR="00DD1B15" w:rsidRPr="009F392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1E4" w:rsidP="00F11B0C" w:rsidR="00DD1B15" w:rsidRPr="00306E7D">
    <w:pPr>
      <w:jc w:val="right"/>
      <w:rPr>
        <w:b/>
        <w:sz w:val="23"/>
        <w:szCs w:val="23"/>
      </w:rPr>
    </w:pPr>
    <w:r w:rsidRPr="00DA375F">
      <w:t>Posl.br.: 1 St-1080/16-</w:t>
    </w:r>
    <w:r>
      <w:t>18</w:t>
    </w:r>
    <w:r w:rsidR="00A12D1E">
      <w:rPr>
        <w:b/>
        <w:sz w:val="23"/>
        <w:szCs w:val="23"/>
      </w:rPr>
      <w:t xml:space="preserve"> </w:t>
    </w:r>
  </w:p>
  <w:p w:rsidRDefault="00332E99" w:rsidP="00F11B0C" w:rsidR="00DD1B15" w:rsidRPr="00D15E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784437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08A"/>
    <w:rsid w:val="000066B6"/>
    <w:rsid w:val="000C6C17"/>
    <w:rsid w:val="000F418A"/>
    <w:rsid w:val="002307B9"/>
    <w:rsid w:val="00276FA4"/>
    <w:rsid w:val="002E6CFA"/>
    <w:rsid w:val="00332E99"/>
    <w:rsid w:val="003A12F9"/>
    <w:rsid w:val="003C332C"/>
    <w:rsid w:val="003F65BC"/>
    <w:rsid w:val="00554328"/>
    <w:rsid w:val="005561E4"/>
    <w:rsid w:val="005752B4"/>
    <w:rsid w:val="0064508A"/>
    <w:rsid w:val="00736C52"/>
    <w:rsid w:val="007576FE"/>
    <w:rsid w:val="007C4F17"/>
    <w:rsid w:val="008558D9"/>
    <w:rsid w:val="00985388"/>
    <w:rsid w:val="00A12D1E"/>
    <w:rsid w:val="00D45F29"/>
    <w:rsid w:val="00DA375F"/>
    <w:rsid w:val="00F47200"/>
    <w:rsid w:val="00F61235"/>
    <w:rsid w:val="00F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0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0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6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8D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752B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E6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C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C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C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C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0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0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6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8D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752B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6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C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C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C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C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19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St-1080/2016-18</izvorni_sadrzaj>
    <derivirana_varijabla naziv="DomainObject.Oznaka_1">St-1080/2016-18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St-1080/2016-18</izvorni_sadrzaj>
    <derivirana_varijabla naziv="DomainObject.PoslovniBrojDokumenta_1">St-1080/2016-18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2262</properties:Characters>
  <properties:Lines>92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2017-03-24T12:44:00Z</dcterms:created>
  <dc:creator>Jasmina Matika</dc:creator>
  <cp:lastModifiedBy>Lorena Paris Aničić</cp:lastModifiedBy>
  <cp:lastPrinted>2017-03-24T12:49:00Z</cp:lastPrinted>
  <dcterms:modified xmlns:xsi="http://www.w3.org/2001/XMLSchema-instance" xsi:type="dcterms:W3CDTF">2017-03-24T12:54:00Z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St-1080/2016-18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