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87b9" w14:paraId="aef87b9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83EAA">
        <w:rPr>
          <w:bCs/>
        </w:rPr>
        <w:t>115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983EAA">
        <w:t xml:space="preserve">NOVI DOM VRANA j.d.o.o. za graditeljstvo, Vrana, </w:t>
      </w:r>
      <w:proofErr w:type="spellStart"/>
      <w:r w:rsidR="00983EAA">
        <w:t>Zelići</w:t>
      </w:r>
      <w:proofErr w:type="spellEnd"/>
      <w:r w:rsidR="00983EAA">
        <w:t xml:space="preserve"> 5, OIB: 15461645736</w:t>
      </w:r>
      <w:r>
        <w:t xml:space="preserve">, povodom zahtjeva Financijske agencije, Regionalnog centra Split, Podružnice Zadar, Ivana Danila 4, OIB: 85821130368 od </w:t>
      </w:r>
      <w:r w:rsidR="00785029">
        <w:t>3</w:t>
      </w:r>
      <w:r w:rsidR="00A52AEF">
        <w:t>0</w:t>
      </w:r>
      <w:r w:rsidR="00757DF3">
        <w:t xml:space="preserve">. </w:t>
      </w:r>
      <w:r w:rsidR="00A52AEF">
        <w:t>ožujka</w:t>
      </w:r>
      <w:r w:rsidR="00757DF3">
        <w:t xml:space="preserve"> 2018</w:t>
      </w:r>
      <w:r>
        <w:t xml:space="preserve">., </w:t>
      </w:r>
      <w:r w:rsidR="00785029">
        <w:t>19</w:t>
      </w:r>
      <w:r w:rsidR="005406B1">
        <w:t xml:space="preserve">. </w:t>
      </w:r>
      <w:r w:rsidR="00767D31">
        <w:t>travnja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83EAA">
        <w:t xml:space="preserve">NOVI DOM VRANA j.d.o.o. za graditeljstvo, Vrana, </w:t>
      </w:r>
      <w:proofErr w:type="spellStart"/>
      <w:r w:rsidR="00983EAA">
        <w:t>Zelići</w:t>
      </w:r>
      <w:proofErr w:type="spellEnd"/>
      <w:r w:rsidR="00983EAA">
        <w:t xml:space="preserve"> 5, OIB: 15461645736</w:t>
      </w:r>
      <w:r>
        <w:t xml:space="preserve">, na temelju neizvršenih osnova za plaćanje iznosi </w:t>
      </w:r>
      <w:r w:rsidR="00983EAA">
        <w:t>46.720,66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983EAA">
        <w:t>Antonio Zelić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85029">
        <w:t>19</w:t>
      </w:r>
      <w:r w:rsidR="00767D31">
        <w:t>. travnja</w:t>
      </w:r>
      <w:r>
        <w:t xml:space="preserve"> 2018.</w:t>
      </w:r>
    </w:p>
    <w:p w:rsidRDefault="006E3223" w:rsidP="006E3223" w:rsidR="006E3223"/>
    <w:p w:rsidRDefault="009343CE" w:rsidP="0059447E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9343CE" w:rsidP="00163A73" w:rsidR="00157DE2">
      <w:r>
        <w:t>Anita Ivandić</w:t>
      </w:r>
      <w:r w:rsidR="006E3223">
        <w:tab/>
      </w:r>
      <w:r w:rsidR="006E3223">
        <w:tab/>
      </w:r>
      <w:r w:rsidR="006E3223">
        <w:tab/>
      </w:r>
      <w:r w:rsidR="006E3223">
        <w:tab/>
      </w:r>
      <w:r w:rsidR="006E3223">
        <w:tab/>
      </w:r>
      <w:r w:rsidR="006E3223">
        <w:tab/>
      </w:r>
      <w:r w:rsidR="00C947ED">
        <w:t xml:space="preserve">    </w:t>
      </w:r>
      <w:r w:rsidR="0059447E">
        <w:t xml:space="preserve">         </w:t>
      </w:r>
      <w:r w:rsidR="006E3223">
        <w:t xml:space="preserve"> Anamarija Kovačić Milković</w:t>
      </w:r>
      <w:r>
        <w:t>, v.r.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E13686">
      <w:rPr>
        <w:bCs/>
      </w:rPr>
      <w:t>Poslovni broj: 6 St-</w:t>
    </w:r>
    <w:r w:rsidR="00983EAA">
      <w:rPr>
        <w:bCs/>
      </w:rPr>
      <w:t>115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343CE"/>
    <w:rsid w:val="00983EAA"/>
    <w:rsid w:val="00985F15"/>
    <w:rsid w:val="009D27C8"/>
    <w:rsid w:val="009F7717"/>
    <w:rsid w:val="00A0227C"/>
    <w:rsid w:val="00A24D71"/>
    <w:rsid w:val="00A52AEF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4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4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DOM VRANA j.d.o.o. za graditeljstvo</izvorni_sadrzaj>
    <derivirana_varijabla naziv="DomainObject.Predmet.ProtustrankaFormated_1">  NOVI DOM VRANA j.d.o.o. za graditeljstvo</derivirana_varijabla>
  </DomainObject.Predmet.ProtustrankaFormated>
  <DomainObject.Predmet.ProtustrankaFormatedOIB>
    <izvorni_sadrzaj>  NOVI DOM VRANA j.d.o.o. za graditeljstvo, OIB 15461645736</izvorni_sadrzaj>
    <derivirana_varijabla naziv="DomainObject.Predmet.ProtustrankaFormatedOIB_1">  NOVI DOM VRANA j.d.o.o. za graditeljstvo, OIB 15461645736</derivirana_varijabla>
  </DomainObject.Predmet.ProtustrankaFormatedOIB>
  <DomainObject.Predmet.ProtustrankaFormatedWithAdress>
    <izvorni_sadrzaj> NOVI DOM VRANA j.d.o.o. za graditeljstvo, Zelići 5, 23210 Vrana</izvorni_sadrzaj>
    <derivirana_varijabla naziv="DomainObject.Predmet.ProtustrankaFormatedWithAdress_1"> NOVI DOM VRANA j.d.o.o. za graditeljstvo, Zelići 5, 23210 Vrana</derivirana_varijabla>
  </DomainObject.Predmet.ProtustrankaFormatedWithAdress>
  <DomainObject.Predmet.ProtustrankaFormatedWithAdressOIB>
    <izvorni_sadrzaj> NOVI DOM VRANA j.d.o.o. za graditeljstvo, OIB 15461645736, Zelići 5, 23210 Vrana</izvorni_sadrzaj>
    <derivirana_varijabla naziv="DomainObject.Predmet.ProtustrankaFormatedWithAdressOIB_1"> NOVI DOM VRANA j.d.o.o. za graditeljstvo, OIB 15461645736, Zelići 5, 23210 Vrana</derivirana_varijabla>
  </DomainObject.Predmet.ProtustrankaFormatedWithAdressOIB>
  <DomainObject.Predmet.ProtustrankaWithAdress>
    <izvorni_sadrzaj>NOVI DOM VRANA j.d.o.o. za graditeljstvo Zelići 5, 23210 Vrana</izvorni_sadrzaj>
    <derivirana_varijabla naziv="DomainObject.Predmet.ProtustrankaWithAdress_1">NOVI DOM VRANA j.d.o.o. za graditeljstvo Zelići 5, 23210 Vrana</derivirana_varijabla>
  </DomainObject.Predmet.ProtustrankaWithAdress>
  <DomainObject.Predmet.ProtustrankaWithAdressOIB>
    <izvorni_sadrzaj>NOVI DOM VRANA j.d.o.o. za graditeljstvo, OIB 15461645736, Zelići 5, 23210 Vrana</izvorni_sadrzaj>
    <derivirana_varijabla naziv="DomainObject.Predmet.ProtustrankaWithAdressOIB_1">NOVI DOM VRANA j.d.o.o. za graditeljstvo, OIB 15461645736, Zelići 5, 23210 Vrana</derivirana_varijabla>
  </DomainObject.Predmet.ProtustrankaWithAdressOIB>
  <DomainObject.Predmet.ProtustrankaNazivFormated>
    <izvorni_sadrzaj>NOVI DOM VRANA j.d.o.o. za graditeljstvo</izvorni_sadrzaj>
    <derivirana_varijabla naziv="DomainObject.Predmet.ProtustrankaNazivFormated_1">NOVI DOM VRANA j.d.o.o. za graditeljstvo</derivirana_varijabla>
  </DomainObject.Predmet.ProtustrankaNazivFormated>
  <DomainObject.Predmet.ProtustrankaNazivFormatedOIB>
    <izvorni_sadrzaj>NOVI DOM VRANA j.d.o.o. za graditeljstvo, OIB 15461645736</izvorni_sadrzaj>
    <derivirana_varijabla naziv="DomainObject.Predmet.ProtustrankaNazivFormatedOIB_1">NOVI DOM VRANA j.d.o.o. za graditeljstvo, OIB 15461645736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46720.66</izvorni_sadrzaj>
    <derivirana_varijabla naziv="DomainObject.Predmet.TrenutnaVrijednost_1">46720.66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DOM VRANA j.d.o.o. za graditeljstvo</item>
    </izvorni_sadrzaj>
    <derivirana_varijabla naziv="DomainObject.Predmet.ProtuStrankaListFormated_1">
      <item>NOVI DOM VRANA j.d.o.o. za graditeljstvo</item>
    </derivirana_varijabla>
  </DomainObject.Predmet.ProtuStrankaListFormated>
  <DomainObject.Predmet.ProtuStrankaListFormatedOIB>
    <izvorni_sadrzaj>
      <item>NOVI DOM VRANA j.d.o.o. za graditeljstvo, OIB 15461645736</item>
    </izvorni_sadrzaj>
    <derivirana_varijabla naziv="DomainObject.Predmet.ProtuStrankaListFormatedOIB_1">
      <item>NOVI DOM VRANA j.d.o.o. za graditeljstvo, OIB 15461645736</item>
    </derivirana_varijabla>
  </DomainObject.Predmet.ProtuStrankaListFormatedOIB>
  <DomainObject.Predmet.ProtuStrankaListFormatedWithAdress>
    <izvorni_sadrzaj>
      <item>NOVI DOM VRANA j.d.o.o. za graditeljstvo, Zelići 5, 23210 Vrana</item>
    </izvorni_sadrzaj>
    <derivirana_varijabla naziv="DomainObject.Predmet.ProtuStrankaListFormatedWithAdress_1">
      <item>NOVI DOM VRANA j.d.o.o. za graditeljstvo, Zelići 5, 23210 Vrana</item>
    </derivirana_varijabla>
  </DomainObject.Predmet.ProtuStrankaListFormatedWithAdress>
  <DomainObject.Predmet.ProtuStrankaListFormatedWithAdressOIB>
    <izvorni_sadrzaj>
      <item>NOVI DOM VRANA j.d.o.o. za graditeljstvo, OIB 15461645736, Zelići 5, 23210 Vrana</item>
    </izvorni_sadrzaj>
    <derivirana_varijabla naziv="DomainObject.Predmet.ProtuStrankaListFormatedWithAdressOIB_1">
      <item>NOVI DOM VRANA j.d.o.o. za graditeljstvo, OIB 15461645736, Zelići 5, 23210 Vrana</item>
    </derivirana_varijabla>
  </DomainObject.Predmet.ProtuStrankaListFormatedWithAdressOIB>
  <DomainObject.Predmet.ProtuStrankaListNazivFormated>
    <izvorni_sadrzaj>
      <item>NOVI DOM VRANA j.d.o.o. za graditeljstvo</item>
    </izvorni_sadrzaj>
    <derivirana_varijabla naziv="DomainObject.Predmet.ProtuStrankaListNazivFormated_1">
      <item>NOVI DOM VRANA j.d.o.o. za graditeljstvo</item>
    </derivirana_varijabla>
  </DomainObject.Predmet.ProtuStrankaListNazivFormated>
  <DomainObject.Predmet.ProtuStrankaListNazivFormatedOIB>
    <izvorni_sadrzaj>
      <item>NOVI DOM VRANA j.d.o.o. za graditeljstvo, OIB 15461645736</item>
    </izvorni_sadrzaj>
    <derivirana_varijabla naziv="DomainObject.Predmet.ProtuStrankaListNazivFormatedOIB_1">
      <item>NOVI DOM VRANA j.d.o.o. za graditeljstvo, OIB 15461645736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DOM VRANA j.d.o.o. za graditeljstvo</izvorni_sadrzaj>
    <derivirana_varijabla naziv="DomainObject.Predmet.ProtustrankaIDrugi_1">NOVI DOM VRANA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DOM VRANA j.d.o.o. za graditeljstvo, OIB 15461645736, Zelići 5, 23210 Vrana</izvorni_sadrzaj>
    <derivirana_varijabla naziv="DomainObject.Predmet.ProtustrankaIDrugiAdressOIB_1">NOVI DOM VRANA j.d.o.o. za graditeljstvo, OIB 15461645736,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NOVI DOM VRANA j.d.o.o. za graditeljstvo</item>
    </izvorni_sadrzaj>
    <derivirana_varijabla naziv="DomainObject.Predmet.SudioniciListNaziv_1">
      <item>FINA</item>
      <item>NOVI DOM VRANA j.d.o.o. za graditeljstvo</item>
    </derivirana_varijabla>
  </DomainObject.Predmet.SudioniciListNaziv>
  <DomainObject.Predmet.SudioniciListAdressOIB>
    <izvorni_sadrzaj>
      <item>FINA, OIB 85821130368</item>
      <item>NOVI DOM VRANA j.d.o.o. za graditeljstvo, OIB 15461645736, Zelići 5,23210 Vrana</item>
    </izvorni_sadrzaj>
    <derivirana_varijabla naziv="DomainObject.Predmet.SudioniciListAdressOIB_1">
      <item>FINA, OIB 85821130368</item>
      <item>NOVI DOM VRANA j.d.o.o. za graditeljstvo, OIB 15461645736,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15461645736</item>
    </izvorni_sadrzaj>
    <derivirana_varijabla naziv="DomainObject.Predmet.SudioniciListNazivOIB_1">
      <item>, OIB 85821130368</item>
      <item>, OIB 15461645736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2074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2018-04-19T06:21:00Z</dcterms:created>
  <dc:creator>mklismanic</dc:creator>
  <cp:lastModifiedBy>Anita Ivandić</cp:lastModifiedBy>
  <cp:lastPrinted>2018-04-19T06:21:00Z</cp:lastPrinted>
  <dcterms:modified xmlns:xsi="http://www.w3.org/2001/XMLSchema-instance" xsi:type="dcterms:W3CDTF">2018-04-19T07:27:00Z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