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ea7b" w14:paraId="9f0ea7b" w:rsidRDefault="00B802BB" w:rsidP="00910611" w:rsidR="00B802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2BB" w:rsidP="00910611" w:rsidR="00B802BB">
      <w:r>
        <w:rPr>
          <w:rFonts w:eastAsia="MS Mincho"/>
        </w:rPr>
        <w:t>REPUBLIKA HRVATSKA</w:t>
      </w:r>
    </w:p>
    <w:p w:rsidRDefault="00B802BB" w:rsidP="00910611" w:rsidR="00B802BB">
      <w:r>
        <w:rPr>
          <w:rFonts w:eastAsia="MS Mincho"/>
        </w:rPr>
        <w:t>TRGOVAČKI SUD U RIJECI</w:t>
      </w:r>
    </w:p>
    <w:p w:rsidRDefault="00B802BB" w:rsidR="00B802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3A53E1"/>
    <w:p w:rsidRDefault="00030800" w:rsidP="00F33405" w:rsidR="00030800" w:rsidRPr="003A53E1">
      <w:pPr>
        <w:pStyle w:val="Naslov1"/>
        <w:rPr>
          <w:b w:val="false"/>
          <w:sz w:val="24"/>
          <w:szCs w:val="24"/>
        </w:rPr>
      </w:pPr>
      <w:r w:rsidRPr="003A53E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3A53E1">
      <w:pPr>
        <w:pStyle w:val="Naslov1"/>
        <w:rPr>
          <w:b w:val="false"/>
          <w:sz w:val="24"/>
          <w:szCs w:val="24"/>
        </w:rPr>
      </w:pPr>
      <w:r w:rsidRPr="003A53E1">
        <w:rPr>
          <w:b w:val="false"/>
          <w:sz w:val="24"/>
          <w:szCs w:val="24"/>
        </w:rPr>
        <w:t>R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J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E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Š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E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N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J</w:t>
      </w:r>
      <w:r w:rsidR="000C7249" w:rsidRPr="003A53E1">
        <w:rPr>
          <w:b w:val="false"/>
          <w:sz w:val="24"/>
          <w:szCs w:val="24"/>
        </w:rPr>
        <w:t xml:space="preserve"> </w:t>
      </w:r>
      <w:r w:rsidRPr="003A53E1">
        <w:rPr>
          <w:b w:val="false"/>
          <w:sz w:val="24"/>
          <w:szCs w:val="24"/>
        </w:rPr>
        <w:t>E</w:t>
      </w:r>
    </w:p>
    <w:p w:rsidRDefault="00F33405" w:rsidP="00F33405" w:rsidR="00F33405" w:rsidRPr="003A53E1"/>
    <w:p w:rsidRDefault="00781BE5" w:rsidP="00F33405" w:rsidR="00781BE5" w:rsidRPr="003A53E1"/>
    <w:p w:rsidRDefault="00F33405" w:rsidP="0024217C" w:rsidR="00F33405" w:rsidRPr="003A53E1">
      <w:pPr>
        <w:jc w:val="both"/>
      </w:pPr>
      <w:r w:rsidRPr="003A53E1">
        <w:t xml:space="preserve">Trgovački sud u Rijeci, po stečajnom sucu Veri Jelenović, </w:t>
      </w:r>
      <w:r w:rsidR="00382FE8" w:rsidRPr="003A53E1">
        <w:t xml:space="preserve">u </w:t>
      </w:r>
      <w:r w:rsidR="0091489C" w:rsidRPr="003A53E1">
        <w:t xml:space="preserve">stečajnom postupku nad dužnikom </w:t>
      </w:r>
      <w:r w:rsidR="003A53E1" w:rsidRPr="003A53E1">
        <w:t>DVOR društvo s ograničenom odgovornošću za promet nekretninama Rijeka (Grad Rijeka), 1. maja 52, OIB: 43760731533, MBS: 040253045</w:t>
      </w:r>
      <w:r w:rsidR="0091489C" w:rsidRPr="003A53E1">
        <w:t>,</w:t>
      </w:r>
      <w:r w:rsidR="005D1F3F" w:rsidRPr="003A53E1">
        <w:rPr>
          <w:bCs/>
        </w:rPr>
        <w:t xml:space="preserve"> </w:t>
      </w:r>
      <w:r w:rsidRPr="003A53E1">
        <w:t>na</w:t>
      </w:r>
      <w:r w:rsidR="006C3491" w:rsidRPr="003A53E1">
        <w:t>kon</w:t>
      </w:r>
      <w:r w:rsidRPr="003A53E1">
        <w:t xml:space="preserve"> ispitno</w:t>
      </w:r>
      <w:r w:rsidR="006C3491" w:rsidRPr="003A53E1">
        <w:t>g</w:t>
      </w:r>
      <w:r w:rsidRPr="003A53E1">
        <w:t xml:space="preserve"> ročišt</w:t>
      </w:r>
      <w:r w:rsidR="006C3491" w:rsidRPr="003A53E1">
        <w:t>a</w:t>
      </w:r>
      <w:r w:rsidRPr="003A53E1">
        <w:t xml:space="preserve"> održano</w:t>
      </w:r>
      <w:r w:rsidR="006C3491" w:rsidRPr="003A53E1">
        <w:t>g</w:t>
      </w:r>
      <w:r w:rsidRPr="003A53E1">
        <w:t xml:space="preserve"> dana </w:t>
      </w:r>
      <w:r w:rsidR="003A53E1" w:rsidRPr="003A53E1">
        <w:t>4. svibnja 2017</w:t>
      </w:r>
      <w:r w:rsidR="0091489C" w:rsidRPr="003A53E1">
        <w:t>. godine</w:t>
      </w:r>
    </w:p>
    <w:p w:rsidRDefault="0024217C" w:rsidP="0024217C" w:rsidR="0024217C" w:rsidRPr="003A53E1">
      <w:pPr>
        <w:jc w:val="both"/>
      </w:pPr>
    </w:p>
    <w:p w:rsidRDefault="00F33405" w:rsidP="00F33405" w:rsidR="00F33405" w:rsidRPr="003A53E1">
      <w:pPr>
        <w:jc w:val="center"/>
      </w:pPr>
      <w:r w:rsidRPr="003A53E1">
        <w:t>r i j e š i o  j e</w:t>
      </w:r>
    </w:p>
    <w:p w:rsidRDefault="00F33405" w:rsidP="00F33405" w:rsidR="00F33405" w:rsidRPr="003A53E1">
      <w:pPr>
        <w:jc w:val="center"/>
      </w:pPr>
    </w:p>
    <w:p w:rsidRDefault="00F33405" w:rsidP="00F33405" w:rsidR="00F33405" w:rsidRPr="003A53E1">
      <w:pPr>
        <w:jc w:val="both"/>
      </w:pPr>
      <w:r w:rsidRPr="003A53E1">
        <w:tab/>
      </w:r>
      <w:r w:rsidRPr="003A53E1">
        <w:tab/>
        <w:t>Utvrđene su tražbine sljedećih vjerovnika viših isplatnih redova:</w:t>
      </w:r>
    </w:p>
    <w:p w:rsidRDefault="006E3696" w:rsidP="006E3696" w:rsidR="006E3696" w:rsidRPr="003A53E1">
      <w:pPr>
        <w:rPr>
          <w:bCs/>
        </w:rPr>
      </w:pPr>
      <w:r w:rsidRPr="003A53E1">
        <w:rPr>
          <w:bCs/>
        </w:rPr>
        <w:t>prvi viši isplatni red</w:t>
      </w:r>
    </w:p>
    <w:p w:rsidRDefault="003A53E1" w:rsidP="006E3696" w:rsidR="006E3696" w:rsidRPr="003A53E1">
      <w:pPr>
        <w:numPr>
          <w:ilvl w:val="0"/>
          <w:numId w:val="1"/>
        </w:numPr>
        <w:rPr>
          <w:bCs/>
        </w:rPr>
      </w:pPr>
      <w:r w:rsidRPr="003A53E1">
        <w:t xml:space="preserve">Republika Hrvatska, OIB: </w:t>
      </w:r>
      <w:r w:rsidRPr="003A53E1">
        <w:rPr>
          <w:color w:val="000000"/>
        </w:rPr>
        <w:t>52634238587</w:t>
      </w:r>
      <w:r w:rsidR="002507D5" w:rsidRPr="003A53E1">
        <w:t xml:space="preserve">               </w:t>
      </w:r>
      <w:r>
        <w:t xml:space="preserve">               </w:t>
      </w:r>
      <w:r w:rsidR="002507D5" w:rsidRPr="003A53E1">
        <w:t xml:space="preserve">                      </w:t>
      </w:r>
      <w:r w:rsidR="006E3696" w:rsidRPr="003A53E1">
        <w:t xml:space="preserve">       </w:t>
      </w:r>
      <w:r w:rsidRPr="003A53E1">
        <w:rPr>
          <w:color w:val="000000"/>
        </w:rPr>
        <w:t xml:space="preserve">1.433,22 </w:t>
      </w:r>
      <w:r w:rsidR="0091489C" w:rsidRPr="003A53E1">
        <w:t>kn</w:t>
      </w:r>
    </w:p>
    <w:p w:rsidRDefault="003A53E1" w:rsidP="006E3696" w:rsidR="003A53E1" w:rsidRPr="003A53E1">
      <w:pPr>
        <w:numPr>
          <w:ilvl w:val="0"/>
          <w:numId w:val="1"/>
        </w:numPr>
        <w:rPr>
          <w:bCs/>
        </w:rPr>
      </w:pPr>
      <w:r w:rsidRPr="003A53E1">
        <w:rPr>
          <w:color w:val="000000"/>
        </w:rPr>
        <w:t xml:space="preserve">Diana Kukuruzović, Prvog Maja 52, Rijeka, OIB: 7030597598 </w:t>
      </w:r>
      <w:r>
        <w:rPr>
          <w:color w:val="000000"/>
        </w:rPr>
        <w:t xml:space="preserve">          </w:t>
      </w:r>
      <w:r w:rsidRPr="003A53E1">
        <w:rPr>
          <w:color w:val="000000"/>
        </w:rPr>
        <w:t xml:space="preserve">        124.976,99 kn</w:t>
      </w:r>
    </w:p>
    <w:p w:rsidRDefault="003A53E1" w:rsidP="006E3696" w:rsidR="003A53E1" w:rsidRPr="003A53E1">
      <w:pPr>
        <w:numPr>
          <w:ilvl w:val="0"/>
          <w:numId w:val="1"/>
        </w:numPr>
        <w:rPr>
          <w:bCs/>
        </w:rPr>
      </w:pPr>
      <w:r w:rsidRPr="003A53E1">
        <w:t xml:space="preserve">Diana Kukuruzović, Prvog Maja 52, Rijeka, OIB: </w:t>
      </w:r>
      <w:r w:rsidRPr="003A53E1">
        <w:rPr>
          <w:color w:val="000000"/>
        </w:rPr>
        <w:t xml:space="preserve">52634238587   </w:t>
      </w:r>
      <w:r>
        <w:rPr>
          <w:color w:val="000000"/>
        </w:rPr>
        <w:t xml:space="preserve">               </w:t>
      </w:r>
      <w:r w:rsidRPr="003A53E1">
        <w:rPr>
          <w:color w:val="000000"/>
        </w:rPr>
        <w:t xml:space="preserve"> </w:t>
      </w:r>
      <w:r w:rsidRPr="003A53E1">
        <w:t>21.496,02 kn</w:t>
      </w:r>
    </w:p>
    <w:p w:rsidRDefault="00491B14" w:rsidP="00F33405" w:rsidR="00491B14" w:rsidRPr="003A53E1">
      <w:pPr>
        <w:rPr>
          <w:bCs/>
        </w:rPr>
      </w:pPr>
    </w:p>
    <w:p w:rsidRDefault="00F33405" w:rsidP="00F33405" w:rsidR="00F33405" w:rsidRPr="003A53E1">
      <w:pPr>
        <w:rPr>
          <w:bCs/>
        </w:rPr>
      </w:pPr>
      <w:r w:rsidRPr="003A53E1">
        <w:rPr>
          <w:bCs/>
        </w:rPr>
        <w:t>drugi viši isplatni red</w:t>
      </w:r>
    </w:p>
    <w:p w:rsidRDefault="003A53E1" w:rsidP="00491B14" w:rsidR="004C0FF1" w:rsidRPr="003A53E1">
      <w:pPr>
        <w:numPr>
          <w:ilvl w:val="0"/>
          <w:numId w:val="2"/>
        </w:numPr>
        <w:rPr>
          <w:bCs/>
        </w:rPr>
      </w:pPr>
      <w:r w:rsidRPr="003A53E1">
        <w:t>Komunalno društvo ČISTOĆA d. o. o. za održavanje čistoće i go</w:t>
      </w:r>
      <w:r>
        <w:t>s</w:t>
      </w:r>
      <w:r w:rsidRPr="003A53E1">
        <w:t>podarenje otpadom Rijeka, Dolac 14, OIB: 06531901714</w:t>
      </w:r>
      <w:r w:rsidR="002507D5" w:rsidRPr="003A53E1">
        <w:t xml:space="preserve">                                          </w:t>
      </w:r>
      <w:r w:rsidR="00AE1B00" w:rsidRPr="003A53E1">
        <w:t xml:space="preserve">     </w:t>
      </w:r>
      <w:r>
        <w:t xml:space="preserve">           </w:t>
      </w:r>
      <w:r w:rsidR="00AE1B00" w:rsidRPr="003A53E1">
        <w:t xml:space="preserve">     </w:t>
      </w:r>
      <w:r w:rsidR="00C237F1" w:rsidRPr="003A53E1">
        <w:t xml:space="preserve"> </w:t>
      </w:r>
      <w:r w:rsidRPr="003A53E1">
        <w:rPr>
          <w:color w:val="000000"/>
        </w:rPr>
        <w:t xml:space="preserve">2.260,83 </w:t>
      </w:r>
      <w:r w:rsidR="00C237F1" w:rsidRPr="003A53E1">
        <w:t>kn</w:t>
      </w:r>
      <w:r w:rsidR="005D1F3F" w:rsidRPr="003A53E1">
        <w:rPr>
          <w:bCs/>
        </w:rPr>
        <w:t xml:space="preserve"> </w:t>
      </w:r>
    </w:p>
    <w:p w:rsidRDefault="003A53E1" w:rsidP="003A53E1" w:rsidR="003A53E1">
      <w:pPr>
        <w:pStyle w:val="Odlomakpopisa"/>
        <w:numPr>
          <w:ilvl w:val="0"/>
          <w:numId w:val="2"/>
        </w:numPr>
      </w:pPr>
      <w:r w:rsidRPr="003A53E1">
        <w:t xml:space="preserve">Wiener osiguranje Vienna Insurance Group dioničko društvo za osiguranje Zagreb, </w:t>
      </w:r>
    </w:p>
    <w:p w:rsidRDefault="003A53E1" w:rsidP="003A53E1" w:rsidR="00F33405" w:rsidRPr="003A53E1">
      <w:pPr>
        <w:pStyle w:val="Odlomakpopisa"/>
        <w:ind w:left="480"/>
      </w:pPr>
      <w:r w:rsidRPr="003A53E1">
        <w:t>Slovenska ulica 24, OIB: 52848403362</w:t>
      </w:r>
      <w:r w:rsidR="002507D5" w:rsidRPr="003A53E1">
        <w:t xml:space="preserve">          </w:t>
      </w:r>
      <w:r>
        <w:t xml:space="preserve">                                     </w:t>
      </w:r>
      <w:r w:rsidR="002507D5" w:rsidRPr="003A53E1">
        <w:t xml:space="preserve">            </w:t>
      </w:r>
      <w:r w:rsidR="003503FE" w:rsidRPr="003A53E1">
        <w:t xml:space="preserve"> </w:t>
      </w:r>
      <w:r w:rsidRPr="003A53E1">
        <w:t xml:space="preserve">2.942,44 </w:t>
      </w:r>
      <w:r w:rsidR="00F33405" w:rsidRPr="003A53E1">
        <w:t>kn</w:t>
      </w:r>
    </w:p>
    <w:p w:rsidRDefault="00E030EC" w:rsidP="003A53E1" w:rsidR="00E030EC" w:rsidRPr="003A53E1">
      <w:r w:rsidRPr="003A53E1">
        <w:t xml:space="preserve">  3. </w:t>
      </w:r>
      <w:r w:rsidR="003A53E1" w:rsidRPr="003A53E1">
        <w:t xml:space="preserve">Grad Rijeka, Korzo 16, Rijeka, OIB: </w:t>
      </w:r>
      <w:r w:rsidR="003A53E1" w:rsidRPr="003A53E1">
        <w:rPr>
          <w:color w:val="000000"/>
        </w:rPr>
        <w:t>54382731928</w:t>
      </w:r>
      <w:r w:rsidR="00AE1B00" w:rsidRPr="003A53E1">
        <w:t xml:space="preserve">  </w:t>
      </w:r>
      <w:r w:rsidR="003A53E1">
        <w:t xml:space="preserve">                            </w:t>
      </w:r>
      <w:r w:rsidR="00583442" w:rsidRPr="003A53E1">
        <w:t xml:space="preserve">    </w:t>
      </w:r>
      <w:r w:rsidR="00604A4C" w:rsidRPr="003A53E1">
        <w:t xml:space="preserve">      </w:t>
      </w:r>
      <w:r w:rsidRPr="003A53E1">
        <w:t xml:space="preserve">    </w:t>
      </w:r>
      <w:r w:rsidR="003A53E1" w:rsidRPr="003A53E1">
        <w:t xml:space="preserve">5.688,00 </w:t>
      </w:r>
      <w:r w:rsidRPr="003A53E1">
        <w:t>kn</w:t>
      </w:r>
    </w:p>
    <w:p w:rsidRDefault="00E030EC" w:rsidP="00E030EC" w:rsidR="003A53E1">
      <w:r w:rsidRPr="003A53E1">
        <w:t xml:space="preserve">  4. </w:t>
      </w:r>
      <w:r w:rsidR="003A53E1" w:rsidRPr="003A53E1">
        <w:t xml:space="preserve">ERSTE &amp; STEIERMÄRKISCHE BANKA dioničko društvo Rijeka, Jadranski Trg 3/a, </w:t>
      </w:r>
    </w:p>
    <w:p w:rsidRDefault="003A53E1" w:rsidP="00E030EC" w:rsidR="00E030EC" w:rsidRPr="003A53E1">
      <w:r>
        <w:t xml:space="preserve">      </w:t>
      </w:r>
      <w:r w:rsidRPr="003A53E1">
        <w:t>OIB: 23057039320</w:t>
      </w:r>
      <w:r w:rsidR="002507D5" w:rsidRPr="003A53E1">
        <w:t xml:space="preserve">                        </w:t>
      </w:r>
      <w:r>
        <w:t xml:space="preserve">                                                             </w:t>
      </w:r>
      <w:r w:rsidR="002507D5" w:rsidRPr="003A53E1">
        <w:t xml:space="preserve">   </w:t>
      </w:r>
      <w:r w:rsidR="00583442" w:rsidRPr="003A53E1">
        <w:t xml:space="preserve"> </w:t>
      </w:r>
      <w:r w:rsidR="00E030EC" w:rsidRPr="003A53E1">
        <w:t xml:space="preserve">  </w:t>
      </w:r>
      <w:r w:rsidRPr="003A53E1">
        <w:t xml:space="preserve">121.605,54 </w:t>
      </w:r>
      <w:r w:rsidR="00E030EC" w:rsidRPr="003A53E1">
        <w:t>kn</w:t>
      </w:r>
    </w:p>
    <w:p w:rsidRDefault="0091489C" w:rsidP="0091489C" w:rsidR="0091489C" w:rsidRPr="003A53E1">
      <w:r w:rsidRPr="003A53E1">
        <w:t xml:space="preserve">  5. </w:t>
      </w:r>
      <w:r w:rsidR="003A53E1" w:rsidRPr="003A53E1">
        <w:t>UNIQA osiguranje d.d. Zagreb, Planinska 13 A, OIB: 75665455333</w:t>
      </w:r>
      <w:r w:rsidR="002507D5" w:rsidRPr="003A53E1">
        <w:t xml:space="preserve">       </w:t>
      </w:r>
      <w:r w:rsidR="003A53E1">
        <w:t xml:space="preserve"> </w:t>
      </w:r>
      <w:r w:rsidRPr="003A53E1">
        <w:t xml:space="preserve">        </w:t>
      </w:r>
      <w:r w:rsidR="003A53E1" w:rsidRPr="003A53E1">
        <w:t xml:space="preserve">7.938,59 </w:t>
      </w:r>
      <w:r w:rsidRPr="003A53E1">
        <w:t>kn</w:t>
      </w:r>
    </w:p>
    <w:p w:rsidRDefault="0091489C" w:rsidP="0091489C" w:rsidR="003A53E1">
      <w:r w:rsidRPr="003A53E1">
        <w:t xml:space="preserve">  6. </w:t>
      </w:r>
      <w:r w:rsidR="003A53E1" w:rsidRPr="003A53E1">
        <w:t>Hrvatski Telekom d.d. Zagreb, Roberta Frangeša Mihanovića 9, OIB: 81793146560</w:t>
      </w:r>
      <w:r w:rsidRPr="003A53E1">
        <w:t xml:space="preserve"> </w:t>
      </w:r>
      <w:r w:rsidR="003A53E1">
        <w:t xml:space="preserve"> </w:t>
      </w:r>
    </w:p>
    <w:p w:rsidRDefault="0091489C" w:rsidP="003A53E1" w:rsidR="0091489C" w:rsidRPr="003A53E1">
      <w:pPr>
        <w:jc w:val="right"/>
      </w:pPr>
      <w:r w:rsidRPr="003A53E1">
        <w:t xml:space="preserve">    </w:t>
      </w:r>
      <w:r w:rsidR="002507D5" w:rsidRPr="003A53E1">
        <w:t xml:space="preserve">        </w:t>
      </w:r>
      <w:r w:rsidRPr="003A53E1">
        <w:t xml:space="preserve"> </w:t>
      </w:r>
      <w:r w:rsidR="003A53E1" w:rsidRPr="003A53E1">
        <w:t xml:space="preserve">7.105,80 </w:t>
      </w:r>
      <w:r w:rsidRPr="003A53E1">
        <w:t>kn</w:t>
      </w:r>
    </w:p>
    <w:p w:rsidRDefault="0091489C" w:rsidP="0091489C" w:rsidR="0091489C" w:rsidRPr="003A53E1">
      <w:r w:rsidRPr="003A53E1">
        <w:t xml:space="preserve">  7. </w:t>
      </w:r>
      <w:r w:rsidR="003A53E1" w:rsidRPr="003A53E1">
        <w:t xml:space="preserve">Republika Hrvatska, OIB: </w:t>
      </w:r>
      <w:r w:rsidR="003A53E1" w:rsidRPr="003A53E1">
        <w:rPr>
          <w:color w:val="000000"/>
        </w:rPr>
        <w:t>52634238587</w:t>
      </w:r>
      <w:r w:rsidR="002507D5" w:rsidRPr="003A53E1">
        <w:t xml:space="preserve">                    </w:t>
      </w:r>
      <w:r w:rsidRPr="003A53E1">
        <w:t xml:space="preserve"> </w:t>
      </w:r>
      <w:r w:rsidR="003A53E1">
        <w:t xml:space="preserve">                                </w:t>
      </w:r>
      <w:r w:rsidRPr="003A53E1">
        <w:t xml:space="preserve">      </w:t>
      </w:r>
      <w:r w:rsidR="003A53E1" w:rsidRPr="003A53E1">
        <w:t xml:space="preserve">23.890,01 </w:t>
      </w:r>
      <w:r w:rsidRPr="003A53E1">
        <w:t>kn</w:t>
      </w:r>
    </w:p>
    <w:p w:rsidRDefault="0091489C" w:rsidP="0091489C" w:rsidR="002507D5" w:rsidRPr="003A53E1">
      <w:r w:rsidRPr="003A53E1">
        <w:t xml:space="preserve">  8. </w:t>
      </w:r>
      <w:r w:rsidR="003A53E1" w:rsidRPr="003A53E1">
        <w:t>TRIGLAV OSIGURANJE d. d. Zagreb, Antuna Heinza 4, OIB: 29743547503</w:t>
      </w:r>
      <w:r w:rsidRPr="003A53E1">
        <w:t xml:space="preserve"> </w:t>
      </w:r>
    </w:p>
    <w:p w:rsidRDefault="0091489C" w:rsidP="002507D5" w:rsidR="0091489C" w:rsidRPr="003A53E1">
      <w:pPr>
        <w:jc w:val="right"/>
      </w:pPr>
      <w:r w:rsidRPr="003A53E1">
        <w:t xml:space="preserve">         </w:t>
      </w:r>
      <w:r w:rsidR="003A53E1" w:rsidRPr="003A53E1">
        <w:t xml:space="preserve">3.303,13 </w:t>
      </w:r>
      <w:r w:rsidRPr="003A53E1">
        <w:t>kn</w:t>
      </w:r>
    </w:p>
    <w:p w:rsidRDefault="003A53E1" w:rsidP="002507D5" w:rsidR="00E23C64">
      <w:r w:rsidRPr="003A53E1">
        <w:t xml:space="preserve">  </w:t>
      </w:r>
      <w:r w:rsidR="0091489C" w:rsidRPr="003A53E1">
        <w:t xml:space="preserve">9. </w:t>
      </w:r>
      <w:r w:rsidRPr="003A53E1">
        <w:t xml:space="preserve">VIPnet, društvo s ograničenom odgovornošću za usluge javnih telekomunikacija Zagreb, </w:t>
      </w:r>
    </w:p>
    <w:p w:rsidRDefault="00E23C64" w:rsidP="00E23C64" w:rsidR="0091489C" w:rsidRPr="003A53E1">
      <w:r>
        <w:t xml:space="preserve">       </w:t>
      </w:r>
      <w:r w:rsidR="003A53E1" w:rsidRPr="003A53E1">
        <w:t>Vrtni put 1, OIB: 29524210204</w:t>
      </w:r>
      <w:r w:rsidR="0091489C" w:rsidRPr="003A53E1">
        <w:t xml:space="preserve"> </w:t>
      </w:r>
      <w:r>
        <w:t xml:space="preserve">                                                                </w:t>
      </w:r>
      <w:r w:rsidR="0091489C" w:rsidRPr="003A53E1">
        <w:t xml:space="preserve">        </w:t>
      </w:r>
      <w:r w:rsidR="003A53E1" w:rsidRPr="003A53E1">
        <w:t xml:space="preserve">5.966,05 </w:t>
      </w:r>
      <w:r w:rsidR="0091489C" w:rsidRPr="003A53E1">
        <w:t xml:space="preserve"> kn</w:t>
      </w:r>
    </w:p>
    <w:p w:rsidRDefault="0091489C" w:rsidP="003A53E1" w:rsidR="00E23C64">
      <w:r w:rsidRPr="003A53E1">
        <w:t xml:space="preserve">  10. </w:t>
      </w:r>
      <w:r w:rsidR="003A53E1" w:rsidRPr="003A53E1">
        <w:t xml:space="preserve">HEP ELEKTRA d.o.o. za opskrbu električnom energijom Zagreb, Ulica grada Vukovara </w:t>
      </w:r>
    </w:p>
    <w:p w:rsidRDefault="00E23C64" w:rsidP="003A53E1" w:rsidR="0091489C" w:rsidRPr="003A53E1">
      <w:r>
        <w:t xml:space="preserve">        </w:t>
      </w:r>
      <w:r w:rsidR="003A53E1" w:rsidRPr="003A53E1">
        <w:t>37, OIB: 43965974818</w:t>
      </w:r>
      <w:r w:rsidR="002507D5" w:rsidRPr="003A53E1">
        <w:t xml:space="preserve">              </w:t>
      </w:r>
      <w:r>
        <w:t xml:space="preserve">                                                     </w:t>
      </w:r>
      <w:r w:rsidR="002507D5" w:rsidRPr="003A53E1">
        <w:t xml:space="preserve">                 </w:t>
      </w:r>
      <w:r w:rsidR="0091489C" w:rsidRPr="003A53E1">
        <w:t xml:space="preserve">  </w:t>
      </w:r>
      <w:r>
        <w:t xml:space="preserve"> </w:t>
      </w:r>
      <w:r w:rsidR="003A53E1" w:rsidRPr="003A53E1">
        <w:t xml:space="preserve">4.735,19 </w:t>
      </w:r>
      <w:r w:rsidR="0091489C" w:rsidRPr="003A53E1">
        <w:t>kn</w:t>
      </w:r>
    </w:p>
    <w:p w:rsidRDefault="003A53E1" w:rsidP="00E23C64" w:rsidR="003A53E1" w:rsidRPr="003A53E1">
      <w:r w:rsidRPr="003A53E1">
        <w:t xml:space="preserve">  11. Hrvatska radiotelevizija Zagreb, Prisavlje 3, OIB: 68419124305</w:t>
      </w:r>
      <w:r w:rsidR="00E23C64">
        <w:t xml:space="preserve">         </w:t>
      </w:r>
      <w:r w:rsidRPr="003A53E1">
        <w:t xml:space="preserve">        </w:t>
      </w:r>
      <w:r w:rsidR="00E23C64">
        <w:t xml:space="preserve"> </w:t>
      </w:r>
      <w:r w:rsidRPr="003A53E1">
        <w:t xml:space="preserve"> 11.804,46 kn</w:t>
      </w:r>
    </w:p>
    <w:p w:rsidRDefault="003A53E1" w:rsidP="003A53E1" w:rsidR="003A53E1" w:rsidRPr="003A53E1"/>
    <w:p w:rsidRDefault="00337396" w:rsidP="00583442" w:rsidR="00583442" w:rsidRPr="003A53E1">
      <w:pPr>
        <w:jc w:val="both"/>
      </w:pPr>
      <w:r w:rsidRPr="003A53E1">
        <w:t xml:space="preserve">             </w:t>
      </w: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3A53E1">
        <w:rPr>
          <w:b w:val="false"/>
          <w:bCs w:val="false"/>
          <w:szCs w:val="24"/>
        </w:rPr>
        <w:t>Obrazloženje</w:t>
      </w:r>
    </w:p>
    <w:p w:rsidRDefault="00E23C64" w:rsidP="00E23C64" w:rsidR="00E23C64" w:rsidRPr="00E23C64">
      <w:pPr>
        <w:rPr>
          <w:lang w:eastAsia="en-US"/>
        </w:rPr>
      </w:pPr>
    </w:p>
    <w:p w:rsidRDefault="00F33405" w:rsidP="00F33405" w:rsidR="00F33405" w:rsidRPr="003A53E1">
      <w:pPr>
        <w:jc w:val="both"/>
      </w:pPr>
      <w:r w:rsidRPr="003A53E1">
        <w:tab/>
      </w:r>
      <w:r w:rsidRPr="003A53E1">
        <w:tab/>
        <w:t xml:space="preserve">Na ispitnom ročištu održanom dana </w:t>
      </w:r>
      <w:r w:rsidR="003A53E1" w:rsidRPr="003A53E1">
        <w:t>4. svibnja 2017</w:t>
      </w:r>
      <w:r w:rsidR="004C0FF1" w:rsidRPr="003A53E1">
        <w:t>.</w:t>
      </w:r>
      <w:r w:rsidR="001209CF" w:rsidRPr="003A53E1">
        <w:t xml:space="preserve"> godine</w:t>
      </w:r>
      <w:r w:rsidRPr="003A53E1">
        <w:t xml:space="preserve"> ispitane su sve prijavljene tražbine prijavljene prema svojim iznosima i redu.</w:t>
      </w:r>
    </w:p>
    <w:p w:rsidRDefault="00F33405" w:rsidP="00F33405" w:rsidR="00F33405" w:rsidRPr="003A53E1">
      <w:pPr>
        <w:jc w:val="both"/>
      </w:pPr>
      <w:r w:rsidRPr="003A53E1">
        <w:lastRenderedPageBreak/>
        <w:tab/>
      </w:r>
      <w:r w:rsidRPr="003A53E1">
        <w:tab/>
      </w:r>
      <w:r w:rsidR="0091489C" w:rsidRPr="003A53E1">
        <w:t>Sud</w:t>
      </w:r>
      <w:r w:rsidRPr="003A53E1">
        <w:t xml:space="preserve"> je </w:t>
      </w:r>
      <w:r w:rsidR="005C6105" w:rsidRPr="003A53E1">
        <w:t>na temelju</w:t>
      </w:r>
      <w:r w:rsidRPr="003A53E1">
        <w:t xml:space="preserve"> članka </w:t>
      </w:r>
      <w:r w:rsidR="0091489C" w:rsidRPr="003A53E1">
        <w:t>264</w:t>
      </w:r>
      <w:r w:rsidRPr="003A53E1">
        <w:t xml:space="preserve">. </w:t>
      </w:r>
      <w:r w:rsidR="008E57E2" w:rsidRPr="003A53E1">
        <w:t xml:space="preserve">Stečajnog zakona </w:t>
      </w:r>
      <w:r w:rsidR="008E57E2" w:rsidRPr="003A53E1">
        <w:rPr>
          <w:bCs/>
        </w:rPr>
        <w:t xml:space="preserve">(objavljen u NN </w:t>
      </w:r>
      <w:r w:rsidR="0091489C" w:rsidRPr="003A53E1">
        <w:rPr>
          <w:bCs/>
        </w:rPr>
        <w:t>71/15</w:t>
      </w:r>
      <w:r w:rsidR="008E57E2" w:rsidRPr="003A53E1">
        <w:rPr>
          <w:bCs/>
        </w:rPr>
        <w:t>)</w:t>
      </w:r>
      <w:r w:rsidRPr="003A53E1">
        <w:t xml:space="preserve">  sastavio ta</w:t>
      </w:r>
      <w:r w:rsidR="0091489C" w:rsidRPr="003A53E1">
        <w:t xml:space="preserve">blicu ispitanih tražbina u koju je za svaku prijavljenu tražbinu uneseno u kojoj je mjeri tražbina utvrđena </w:t>
      </w:r>
      <w:r w:rsidRPr="003A53E1">
        <w:t xml:space="preserve">prema svom iznosu i svom redu, odnosno </w:t>
      </w:r>
      <w:r w:rsidR="0091489C" w:rsidRPr="003A53E1">
        <w:t>tko je tražbinu osporio</w:t>
      </w:r>
      <w:r w:rsidRPr="003A53E1">
        <w:t>.</w:t>
      </w:r>
    </w:p>
    <w:p w:rsidRDefault="00F33405" w:rsidP="00F33405" w:rsidR="00F33405" w:rsidRPr="003A53E1">
      <w:pPr>
        <w:jc w:val="both"/>
      </w:pPr>
      <w:r w:rsidRPr="003A53E1">
        <w:t xml:space="preserve">                     Tražbine označene u</w:t>
      </w:r>
      <w:r w:rsidR="005C6105" w:rsidRPr="003A53E1">
        <w:t xml:space="preserve"> </w:t>
      </w:r>
      <w:r w:rsidR="003A53E1" w:rsidRPr="003A53E1">
        <w:t>izreci</w:t>
      </w:r>
      <w:r w:rsidRPr="003A53E1">
        <w:t xml:space="preserve"> ovog rješenja </w:t>
      </w:r>
      <w:r w:rsidR="005C6105" w:rsidRPr="003A53E1">
        <w:t xml:space="preserve">se na </w:t>
      </w:r>
      <w:r w:rsidRPr="003A53E1">
        <w:t>temelj</w:t>
      </w:r>
      <w:r w:rsidR="005C6105" w:rsidRPr="003A53E1">
        <w:t>u</w:t>
      </w:r>
      <w:r w:rsidRPr="003A53E1">
        <w:t xml:space="preserve"> članka </w:t>
      </w:r>
      <w:r w:rsidR="0091489C" w:rsidRPr="003A53E1">
        <w:t>265</w:t>
      </w:r>
      <w:r w:rsidRPr="003A53E1">
        <w:t xml:space="preserve">. </w:t>
      </w:r>
      <w:r w:rsidR="008E57E2" w:rsidRPr="003A53E1">
        <w:t xml:space="preserve">Stečajnog zakona </w:t>
      </w:r>
      <w:r w:rsidR="008E57E2" w:rsidRPr="003A53E1">
        <w:rPr>
          <w:bCs/>
        </w:rPr>
        <w:t xml:space="preserve">(objavljen u NN </w:t>
      </w:r>
      <w:r w:rsidR="0091489C" w:rsidRPr="003A53E1">
        <w:rPr>
          <w:bCs/>
        </w:rPr>
        <w:t>71/15</w:t>
      </w:r>
      <w:r w:rsidR="008E57E2" w:rsidRPr="003A53E1">
        <w:rPr>
          <w:bCs/>
        </w:rPr>
        <w:t>)</w:t>
      </w:r>
      <w:r w:rsidRPr="003A53E1">
        <w:t xml:space="preserve"> smatraju utvrđenim, budući da ih nije osporio stečajni upravitelj niti koji od stečajnih vjerovnika.</w:t>
      </w:r>
    </w:p>
    <w:p w:rsidRDefault="00257491" w:rsidP="00583442" w:rsidR="00257491" w:rsidRPr="003A53E1">
      <w:pPr>
        <w:jc w:val="both"/>
      </w:pPr>
    </w:p>
    <w:p w:rsidRDefault="009B2BD6" w:rsidP="00F33405" w:rsidR="00F33405" w:rsidRPr="003A53E1">
      <w:pPr>
        <w:jc w:val="center"/>
      </w:pPr>
      <w:r w:rsidRPr="003A53E1">
        <w:t>Rijeka</w:t>
      </w:r>
      <w:r w:rsidR="00F33405" w:rsidRPr="003A53E1">
        <w:t>,</w:t>
      </w:r>
      <w:r w:rsidR="004D5C4D" w:rsidRPr="003A53E1">
        <w:t xml:space="preserve"> </w:t>
      </w:r>
      <w:r w:rsidR="003A53E1" w:rsidRPr="003A53E1">
        <w:t>4. svibnja 2017</w:t>
      </w:r>
      <w:r w:rsidR="00F33405" w:rsidRPr="003A53E1">
        <w:t>. godine</w:t>
      </w:r>
    </w:p>
    <w:p w:rsidRDefault="00F33405" w:rsidP="00F33405" w:rsidR="00F33405" w:rsidRPr="003A53E1">
      <w:pPr>
        <w:jc w:val="center"/>
      </w:pPr>
    </w:p>
    <w:p w:rsidRDefault="009B2BD6" w:rsidP="00F33405" w:rsidR="009B2BD6" w:rsidRPr="003A53E1">
      <w:pPr>
        <w:jc w:val="center"/>
      </w:pPr>
    </w:p>
    <w:p w:rsidRDefault="002507D5" w:rsidP="000C6247" w:rsidR="002507D5" w:rsidRPr="003A53E1">
      <w:pPr>
        <w:jc w:val="both"/>
      </w:pP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  <w:t xml:space="preserve">                Sudac</w:t>
      </w:r>
    </w:p>
    <w:p w:rsidRDefault="002507D5" w:rsidP="000C6247" w:rsidR="002507D5" w:rsidRPr="003A53E1">
      <w:pPr>
        <w:jc w:val="both"/>
      </w:pP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</w:r>
      <w:r w:rsidRPr="003A53E1">
        <w:tab/>
        <w:t xml:space="preserve">          Vera Jelenović</w:t>
      </w:r>
    </w:p>
    <w:p w:rsidRDefault="00F33405" w:rsidP="007D6712" w:rsidR="00F33405" w:rsidRPr="003A53E1">
      <w:pPr>
        <w:ind w:left="2160"/>
        <w:jc w:val="both"/>
      </w:pPr>
    </w:p>
    <w:p w:rsidRDefault="00F33405" w:rsidP="00F33405" w:rsidR="00F33405" w:rsidRPr="003A53E1">
      <w:pPr>
        <w:jc w:val="center"/>
      </w:pPr>
    </w:p>
    <w:p w:rsidRDefault="009B2BD6" w:rsidP="00F33405" w:rsidR="009B2BD6" w:rsidRPr="003A53E1">
      <w:pPr>
        <w:jc w:val="center"/>
      </w:pPr>
    </w:p>
    <w:p w:rsidRDefault="009B2BD6" w:rsidP="00F33405" w:rsidR="009B2BD6" w:rsidRPr="003A53E1">
      <w:pPr>
        <w:jc w:val="center"/>
      </w:pPr>
    </w:p>
    <w:p w:rsidRDefault="00F33405" w:rsidP="00F33405" w:rsidR="00F33405" w:rsidRPr="003A53E1">
      <w:pPr>
        <w:jc w:val="both"/>
      </w:pPr>
      <w:r w:rsidRPr="003A53E1">
        <w:t>UPUTA O PRAVNOM LIJEKU:</w:t>
      </w:r>
    </w:p>
    <w:p w:rsidRDefault="00F33405" w:rsidP="00852B17" w:rsidR="00852B17" w:rsidRPr="003A53E1">
      <w:pPr>
        <w:jc w:val="both"/>
      </w:pPr>
      <w:r w:rsidRPr="003A53E1">
        <w:tab/>
        <w:t>Protiv  ovog  rješenja pravo na žalbu ima stečajni upravitelj i svaki vjerovnik u dijelu koji se tiče njegove prijavljene tražbine i tražbine  koju je osporio (</w:t>
      </w:r>
      <w:r w:rsidR="0072227A" w:rsidRPr="003A53E1">
        <w:t xml:space="preserve">članak 11. i </w:t>
      </w:r>
      <w:r w:rsidRPr="003A53E1">
        <w:t xml:space="preserve">177. stavak 4. i 5. Stečajnog zakona). Rok za žalbu iznosi 8 dana od dana dostave rješenja. </w:t>
      </w:r>
      <w:r w:rsidR="00AE1B00" w:rsidRPr="003A53E1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3A53E1">
        <w:t xml:space="preserve">Žalba se podnosi ovom sudu u tri primjerka, a o žalbi odlučuje Visoki trgovački sud  Republike  Hrvatske. </w:t>
      </w:r>
      <w:r w:rsidR="00852B17" w:rsidRPr="003A53E1">
        <w:t>Žalba ne utječe na rok ostavljen strankama da pokrenu parnicu.</w:t>
      </w:r>
    </w:p>
    <w:p w:rsidRDefault="00F33405" w:rsidP="00F33405" w:rsidR="00F33405" w:rsidRPr="003A53E1">
      <w:pPr>
        <w:jc w:val="both"/>
      </w:pPr>
    </w:p>
    <w:p w:rsidRDefault="00F33405" w:rsidP="00F33405" w:rsidR="00F33405" w:rsidRPr="003A53E1"/>
    <w:p w:rsidRDefault="0024217C" w:rsidP="002B01B4" w:rsidR="0024217C" w:rsidRPr="003A53E1">
      <w:pPr>
        <w:jc w:val="both"/>
      </w:pPr>
    </w:p>
    <w:p w:rsidRDefault="00583442" w:rsidP="002B01B4" w:rsidR="00583442" w:rsidRPr="003A53E1">
      <w:pPr>
        <w:jc w:val="both"/>
      </w:pPr>
    </w:p>
    <w:p w:rsidRDefault="00583442" w:rsidP="002B01B4" w:rsidR="00583442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>
      <w:pPr>
        <w:jc w:val="both"/>
      </w:pPr>
    </w:p>
    <w:p w:rsidRDefault="00E23C64" w:rsidP="002B01B4" w:rsidR="00E23C64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2507D5" w:rsidP="002B01B4" w:rsidR="002507D5" w:rsidRPr="003A53E1">
      <w:pPr>
        <w:jc w:val="both"/>
      </w:pPr>
    </w:p>
    <w:p w:rsidRDefault="00583442" w:rsidP="002B01B4" w:rsidR="00583442" w:rsidRPr="003A53E1">
      <w:pPr>
        <w:jc w:val="both"/>
      </w:pPr>
    </w:p>
    <w:p w:rsidRDefault="00583442" w:rsidP="002B01B4" w:rsidR="00583442" w:rsidRPr="003A53E1">
      <w:pPr>
        <w:jc w:val="both"/>
      </w:pPr>
    </w:p>
    <w:p w:rsidRDefault="002B01B4" w:rsidP="002B01B4" w:rsidR="002B01B4" w:rsidRPr="003A53E1">
      <w:pPr>
        <w:jc w:val="both"/>
      </w:pPr>
      <w:r w:rsidRPr="003A53E1">
        <w:t>DNA</w:t>
      </w:r>
    </w:p>
    <w:p w:rsidRDefault="002B01B4" w:rsidP="002B01B4" w:rsidR="002B01B4" w:rsidRPr="003A53E1">
      <w:pPr>
        <w:jc w:val="both"/>
      </w:pPr>
      <w:r w:rsidRPr="003A53E1">
        <w:t>- stečajni upravitelj</w:t>
      </w:r>
    </w:p>
    <w:p w:rsidRDefault="002B01B4" w:rsidP="002B01B4" w:rsidR="002B01B4" w:rsidRPr="003A53E1">
      <w:pPr>
        <w:jc w:val="both"/>
      </w:pPr>
      <w:r w:rsidRPr="003A53E1">
        <w:t xml:space="preserve">- </w:t>
      </w:r>
      <w:r w:rsidR="002507D5" w:rsidRPr="003A53E1">
        <w:t xml:space="preserve">mrežna stranica </w:t>
      </w:r>
      <w:r w:rsidR="00AE1B00" w:rsidRPr="003A53E1">
        <w:t>e-O</w:t>
      </w:r>
      <w:r w:rsidRPr="003A53E1">
        <w:t>glasna ploča</w:t>
      </w:r>
      <w:r w:rsidR="002507D5" w:rsidRPr="003A53E1">
        <w:t xml:space="preserve"> sudova</w:t>
      </w:r>
    </w:p>
    <w:p w:rsidRDefault="002B01B4" w:rsidR="002B01B4" w:rsidRPr="003A53E1"/>
    <w:p w:rsidRDefault="004D5C4D" w:rsidR="002B01B4" w:rsidRPr="003A53E1">
      <w:r w:rsidRPr="003A53E1">
        <w:t xml:space="preserve">Rijeka, </w:t>
      </w:r>
      <w:r w:rsidR="00E23C64">
        <w:t>4. svibnja 2017</w:t>
      </w:r>
      <w:r w:rsidRPr="003A53E1">
        <w:t>.g.</w:t>
      </w:r>
    </w:p>
    <w:p w:rsidRDefault="004D5C4D" w:rsidR="004D5C4D" w:rsidRPr="003A53E1"/>
    <w:p w:rsidRDefault="004D5C4D" w:rsidR="004D5C4D" w:rsidRPr="003A53E1">
      <w:pPr>
        <w:jc w:val="both"/>
      </w:pPr>
      <w:r w:rsidRPr="003A53E1">
        <w:t xml:space="preserve">                                                                                                      S u d a c</w:t>
      </w:r>
    </w:p>
    <w:p w:rsidRDefault="004D5C4D" w:rsidP="007D6712" w:rsidR="004D5C4D" w:rsidRPr="003A53E1">
      <w:pPr>
        <w:jc w:val="both"/>
      </w:pPr>
      <w:r w:rsidRPr="003A53E1">
        <w:t xml:space="preserve">                                                                                          </w:t>
      </w:r>
      <w:r w:rsidR="007D6712" w:rsidRPr="003A53E1">
        <w:t xml:space="preserve">       </w:t>
      </w:r>
      <w:r w:rsidRPr="003A53E1">
        <w:t xml:space="preserve">Vera Jelenović </w:t>
      </w:r>
    </w:p>
    <w:p w:rsidRDefault="002B01B4" w:rsidR="002B01B4" w:rsidRPr="003A53E1"/>
    <w:p w:rsidRDefault="002B01B4" w:rsidR="002B01B4" w:rsidRPr="003A53E1"/>
    <w:sectPr w:rsidR="002B01B4" w:rsidRPr="003A53E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BE8" w:rsidR="00CB4BE8">
      <w:r>
        <w:separator/>
      </w:r>
    </w:p>
  </w:endnote>
  <w:endnote w:id="0" w:type="continuationSeparator">
    <w:p w:rsidRDefault="00CB4BE8" w:rsidR="00CB4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2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BE8" w:rsidR="00CB4BE8">
      <w:r>
        <w:separator/>
      </w:r>
    </w:p>
  </w:footnote>
  <w:footnote w:id="0" w:type="continuationSeparator">
    <w:p w:rsidRDefault="00CB4BE8" w:rsidR="00CB4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3A53E1">
      <w:rPr>
        <w:bCs/>
      </w:rPr>
      <w:t>747</w:t>
    </w:r>
    <w:r w:rsidR="002507D5">
      <w:rPr>
        <w:bCs/>
      </w:rPr>
      <w:t>/201</w:t>
    </w:r>
    <w:r w:rsidR="003A53E1">
      <w:rPr>
        <w:bCs/>
      </w:rPr>
      <w:t>6</w:t>
    </w:r>
    <w:r w:rsidR="0027621A">
      <w:rPr>
        <w:bCs/>
      </w:rPr>
      <w:t>-18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5535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21A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3E1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2BB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BE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6EA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3C64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A53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02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2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A53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02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2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511</properties:Words>
  <properties:Characters>2720</properties:Characters>
  <properties:Lines>107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2017-05-04T12:50:00Z</dcterms:created>
  <dc:creator>korlevicd</dc:creator>
  <cp:lastModifiedBy>Danijela Fumić</cp:lastModifiedBy>
  <cp:lastPrinted>2017-05-04T12:49:00Z</cp:lastPrinted>
  <dcterms:modified xmlns:xsi="http://www.w3.org/2001/XMLSchema-instance" xsi:type="dcterms:W3CDTF">2017-05-04T12:51:00Z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