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5e50" w14:paraId="43a5e50" w:rsidRDefault="00FD0C74" w:rsidP="00FD0C74" w:rsidR="00FD0C74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D0C74" w:rsidP="00FD0C74" w:rsidR="00FD0C74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    2 St-853</w:t>
      </w:r>
      <w:r w:rsidRPr="00B231DF">
        <w:t>/</w:t>
      </w:r>
      <w:r>
        <w:t>20</w:t>
      </w:r>
      <w:r w:rsidRPr="00B231DF">
        <w:t>1</w:t>
      </w:r>
      <w:r>
        <w:t>6</w:t>
      </w:r>
      <w:r w:rsidRPr="00B231DF">
        <w:t>-</w:t>
      </w:r>
      <w:r>
        <w:t>61</w:t>
      </w:r>
    </w:p>
    <w:p w:rsidRDefault="00FD0C74" w:rsidP="00FD0C74" w:rsidR="00FD0C74" w:rsidRPr="004D3099">
      <w:r w:rsidRPr="004D3099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</w:p>
    <w:p w:rsidRDefault="00FD0C74" w:rsidP="00FD0C74" w:rsidR="00FD0C74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FD0C74" w:rsidP="00FD0C74" w:rsidR="00FD0C74" w:rsidRPr="004D3099">
      <w:pPr>
        <w:jc w:val="both"/>
      </w:pPr>
    </w:p>
    <w:p w:rsidRDefault="00FD0C74" w:rsidP="00FD0C74" w:rsidR="00FD0C74">
      <w:pPr>
        <w:jc w:val="center"/>
      </w:pPr>
      <w:r w:rsidRPr="004D3099">
        <w:t>R E P U B L I K A   H R V A T S K A</w:t>
      </w:r>
    </w:p>
    <w:p w:rsidRDefault="00FD0C74" w:rsidP="00FD0C74" w:rsidR="00FD0C74" w:rsidRPr="004D3099">
      <w:pPr>
        <w:jc w:val="center"/>
      </w:pPr>
    </w:p>
    <w:p w:rsidRDefault="00FD0C74" w:rsidP="00FD0C74" w:rsidR="00FD0C74" w:rsidRPr="004D3099">
      <w:pPr>
        <w:jc w:val="center"/>
      </w:pPr>
      <w:r w:rsidRPr="004D3099">
        <w:t>R J E Š E N J E</w:t>
      </w:r>
    </w:p>
    <w:p w:rsidRDefault="00FD0C74" w:rsidP="00FD0C74" w:rsidR="00FD0C74" w:rsidRPr="004D3099">
      <w:pPr>
        <w:jc w:val="both"/>
      </w:pPr>
    </w:p>
    <w:p w:rsidRDefault="00FD0C74" w:rsidP="00FD0C74" w:rsidR="00FD0C74" w:rsidRPr="00300AA9">
      <w:pPr>
        <w:jc w:val="both"/>
      </w:pPr>
      <w:r w:rsidRPr="00294B6C">
        <w:tab/>
        <w:t xml:space="preserve">Trgovački sud u Pazinu, po stečajnom sucu Adrijani Labinjan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</w:t>
      </w:r>
      <w:r w:rsidR="00282FEB">
        <w:t xml:space="preserve">stečajnim dužnikom </w:t>
      </w:r>
      <w:r w:rsidR="00282FEB" w:rsidRPr="006C4856">
        <w:t>SOL MARIS d.o.o. u stečaju, Poreč, Vukovarska 19, OIB: 44996906507, MBS: 040167592</w:t>
      </w:r>
      <w:r w:rsidRPr="00300AA9">
        <w:t xml:space="preserve">, </w:t>
      </w:r>
      <w:r w:rsidR="00282FEB">
        <w:t>6. veljače</w:t>
      </w:r>
      <w:r w:rsidRPr="00300AA9">
        <w:t xml:space="preserve"> 2018.</w:t>
      </w:r>
    </w:p>
    <w:p w:rsidRDefault="00FD0C74" w:rsidP="00FD0C74" w:rsidR="00FD0C74" w:rsidRPr="00294B6C">
      <w:pPr>
        <w:jc w:val="both"/>
      </w:pPr>
    </w:p>
    <w:p w:rsidRDefault="00FD0C74" w:rsidP="00FD0C74" w:rsidR="00FD0C74" w:rsidRPr="004D3099">
      <w:pPr>
        <w:jc w:val="center"/>
      </w:pPr>
      <w:r w:rsidRPr="004D3099">
        <w:t>r i j e š i o  j e</w:t>
      </w:r>
    </w:p>
    <w:p w:rsidRDefault="00FD0C74" w:rsidP="00FD0C74" w:rsidR="00FD0C74" w:rsidRPr="004D3099">
      <w:pPr>
        <w:jc w:val="center"/>
      </w:pPr>
    </w:p>
    <w:p w:rsidRDefault="00FD0C74" w:rsidP="00FD0C74" w:rsidR="00FD0C74" w:rsidRPr="00F90A60">
      <w:pPr>
        <w:jc w:val="both"/>
      </w:pPr>
      <w:r w:rsidRPr="00F90A60">
        <w:tab/>
        <w:t>I.</w:t>
      </w:r>
      <w:r w:rsidRPr="00F90A60">
        <w:tab/>
        <w:t xml:space="preserve">Određuje se nagrada stečajnom upravitelju </w:t>
      </w:r>
      <w:r w:rsidR="00282FEB" w:rsidRPr="00685111">
        <w:t>Dražen</w:t>
      </w:r>
      <w:r w:rsidR="00282FEB">
        <w:t>u</w:t>
      </w:r>
      <w:r w:rsidR="00282FEB" w:rsidRPr="00685111">
        <w:t xml:space="preserve"> Vidman</w:t>
      </w:r>
      <w:r w:rsidR="00282FEB">
        <w:t>u</w:t>
      </w:r>
      <w:r w:rsidR="00282FEB" w:rsidRPr="00685111">
        <w:t xml:space="preserve"> iz Ivaneca, V. Nazora 77, OIB: 42883746819</w:t>
      </w:r>
      <w:r w:rsidRPr="00F90A60">
        <w:rPr>
          <w:bCs/>
        </w:rPr>
        <w:t>,</w:t>
      </w:r>
      <w:r w:rsidRPr="00F90A60">
        <w:t xml:space="preserve"> za poslove obavljene u stečajnom postupku nad </w:t>
      </w:r>
      <w:r w:rsidR="00282FEB">
        <w:t xml:space="preserve">stečajnim dužnikom </w:t>
      </w:r>
      <w:r w:rsidR="00282FEB" w:rsidRPr="006C4856">
        <w:t>SOL MARIS d.o.o. u stečaju, Poreč, Vukovarska 19, OIB: 44996906507, MBS: 040167592</w:t>
      </w:r>
      <w:r w:rsidRPr="00F90A60">
        <w:t xml:space="preserve">, u iznosu od </w:t>
      </w:r>
      <w:r w:rsidR="00282FEB">
        <w:t>4.005,55</w:t>
      </w:r>
      <w:r>
        <w:t xml:space="preserve"> kn </w:t>
      </w:r>
      <w:r w:rsidRPr="00F90A60">
        <w:t>bruto.</w:t>
      </w:r>
    </w:p>
    <w:p w:rsidRDefault="00FD0C74" w:rsidP="00FD0C74" w:rsidR="00FD0C74" w:rsidRPr="006969BA">
      <w:pPr>
        <w:jc w:val="both"/>
        <w:rPr>
          <w:color w:val="FF0000"/>
        </w:rPr>
      </w:pPr>
    </w:p>
    <w:p w:rsidRDefault="00FD0C74" w:rsidP="00FD0C74" w:rsidR="00FD0C74" w:rsidRPr="000B6802">
      <w:pPr>
        <w:jc w:val="both"/>
      </w:pPr>
      <w:r w:rsidRPr="00F90A60">
        <w:tab/>
        <w:t>II.</w:t>
      </w:r>
      <w:r w:rsidRPr="00F90A60">
        <w:tab/>
        <w:t xml:space="preserve">Određuje se naknada stvarnih troškova stečajnom upravitelju </w:t>
      </w:r>
      <w:r w:rsidR="00282FEB" w:rsidRPr="00685111">
        <w:t>Dražen</w:t>
      </w:r>
      <w:r w:rsidR="00282FEB">
        <w:t>u</w:t>
      </w:r>
      <w:r w:rsidR="00282FEB" w:rsidRPr="00685111">
        <w:t xml:space="preserve"> Vidman</w:t>
      </w:r>
      <w:r w:rsidR="00282FEB">
        <w:t>u</w:t>
      </w:r>
      <w:r w:rsidR="00282FEB" w:rsidRPr="00685111">
        <w:t xml:space="preserve"> iz Ivaneca, V. Nazora 77, OIB: 42883746819</w:t>
      </w:r>
      <w:r w:rsidRPr="00F90A60">
        <w:t xml:space="preserve">, za poslove obavljene u stečajnom postupku nad </w:t>
      </w:r>
      <w:r w:rsidR="00282FEB">
        <w:t xml:space="preserve">stečajnim dužnikom </w:t>
      </w:r>
      <w:r w:rsidR="00282FEB" w:rsidRPr="006C4856">
        <w:t>SOL MARIS d.o.o. u stečaju, Poreč, Vukovarska 19, OIB: 44996906507, MBS: 040167592</w:t>
      </w:r>
      <w:r w:rsidRPr="000B6802">
        <w:t xml:space="preserve">, u </w:t>
      </w:r>
      <w:r w:rsidR="00282FEB">
        <w:t>ukupnom trošku</w:t>
      </w:r>
      <w:r w:rsidRPr="000B6802">
        <w:t xml:space="preserve"> od </w:t>
      </w:r>
      <w:r w:rsidR="00282FEB">
        <w:t>1.024,06</w:t>
      </w:r>
      <w:r w:rsidRPr="000B6802">
        <w:t xml:space="preserve"> kn. </w:t>
      </w:r>
    </w:p>
    <w:p w:rsidRDefault="00FD0C74" w:rsidP="00FD0C74" w:rsidR="00FD0C74" w:rsidRPr="00F73A20">
      <w:pPr>
        <w:jc w:val="both"/>
      </w:pPr>
    </w:p>
    <w:p w:rsidRDefault="00FD0C74" w:rsidP="00FD0C74" w:rsidR="00FD0C74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FD0C74" w:rsidP="00FD0C74" w:rsidR="00FD0C74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FD0C74" w:rsidP="00FD0C74" w:rsidR="00FD0C74" w:rsidRPr="00F90A60">
      <w:pPr>
        <w:ind w:firstLine="708"/>
        <w:jc w:val="both"/>
      </w:pPr>
      <w:r w:rsidRPr="00F90A60">
        <w:t xml:space="preserve">Temeljem odredbe čl. 94. st. 1., 2. i 3. Stečajnog zakona (NN 71/15, </w:t>
      </w:r>
      <w:r>
        <w:t xml:space="preserve">104/17, </w:t>
      </w:r>
      <w:r w:rsidRPr="00F90A60">
        <w:t>dalje: SZ) stečajni upravitelj ima pravo na nagradu za svoj rad i naknadu stvarnih troškova.</w:t>
      </w:r>
    </w:p>
    <w:p w:rsidRDefault="00FD0C74" w:rsidP="00FD0C74" w:rsidR="00FD0C74" w:rsidRPr="00F90A60">
      <w:pPr>
        <w:ind w:firstLine="708"/>
        <w:jc w:val="both"/>
      </w:pPr>
      <w:r w:rsidRPr="00F90A60">
        <w:t xml:space="preserve">Nagradu stečajnom upravitelju rješenjem određuje sud prema uredbi kojom Vlada Republike Hrvatske utvrđuje kriterije i način obračuna i plaćanja nagrade stečajnim upraviteljima. </w:t>
      </w:r>
    </w:p>
    <w:p w:rsidRDefault="00FD0C74" w:rsidP="00FD0C74" w:rsidR="00FD0C74">
      <w:pPr>
        <w:ind w:firstLine="708"/>
        <w:jc w:val="both"/>
      </w:pPr>
      <w:r w:rsidRPr="00F90A60">
        <w:t>Naknadu troškova rješenjem određuje sud na temelju pisanog, obrazloženog i dokumentiranog izvješća stečajnog upravitelja.</w:t>
      </w:r>
    </w:p>
    <w:p w:rsidRDefault="00FD0C74" w:rsidP="00FD0C74" w:rsidR="00FD0C74">
      <w:pPr>
        <w:ind w:firstLine="708"/>
        <w:jc w:val="both"/>
      </w:pPr>
    </w:p>
    <w:p w:rsidRDefault="00FD0C74" w:rsidP="00FD0C74" w:rsidR="00FD0C74">
      <w:pPr>
        <w:ind w:firstLine="708"/>
        <w:jc w:val="both"/>
      </w:pPr>
      <w:r>
        <w:t xml:space="preserve">Iz izvješća stečajnog upravitelja proizlazi da je u stečajnom postupku unovčena imovina u vrijednosti od </w:t>
      </w:r>
      <w:r w:rsidR="00282FEB">
        <w:t>25.034,66</w:t>
      </w:r>
      <w:r>
        <w:t xml:space="preserve"> kn.</w:t>
      </w:r>
    </w:p>
    <w:p w:rsidRDefault="00FD0C74" w:rsidP="00FD0C74" w:rsidR="00FD0C74">
      <w:pPr>
        <w:ind w:firstLine="708"/>
        <w:jc w:val="both"/>
      </w:pPr>
    </w:p>
    <w:p w:rsidRDefault="00FD0C74" w:rsidP="00FD0C74" w:rsidR="00FD0C74">
      <w:pPr>
        <w:jc w:val="both"/>
      </w:pPr>
      <w:r>
        <w:tab/>
        <w:t xml:space="preserve">Slijedom navedenog određuje se nagrada stečajnom upravitelju po odredbi čl. 7. i 15. Uredbe o kriterijima i načinu obračuna i plaćanja nagrade stečajnim upraviteljima (NN 105/15, dalje: Uredba) u iznosu od </w:t>
      </w:r>
      <w:r w:rsidR="00282FEB">
        <w:t>4.005,55</w:t>
      </w:r>
      <w:r>
        <w:t xml:space="preserve"> kn </w:t>
      </w:r>
      <w:r w:rsidRPr="00F90A60">
        <w:t>bruto</w:t>
      </w:r>
      <w:r>
        <w:t>.</w:t>
      </w:r>
    </w:p>
    <w:p w:rsidRDefault="00FD0C74" w:rsidP="00FD0C74" w:rsidR="00FD0C74">
      <w:pPr>
        <w:jc w:val="both"/>
      </w:pPr>
      <w:r>
        <w:tab/>
      </w:r>
    </w:p>
    <w:p w:rsidRDefault="00FD0C74" w:rsidP="00FD0C74" w:rsidR="00282FEB">
      <w:pPr>
        <w:jc w:val="both"/>
      </w:pPr>
      <w:r w:rsidRPr="005679AF">
        <w:tab/>
      </w:r>
      <w:r>
        <w:t xml:space="preserve">Stečajni upravitelj je dostavio </w:t>
      </w:r>
      <w:r w:rsidRPr="00BB4AC9">
        <w:t xml:space="preserve">obračun stvarnih troškova nastalih u stečajnom postupku u razdoblju </w:t>
      </w:r>
      <w:r w:rsidR="00282FEB">
        <w:t>u ukupnom trošku od 1.024,06 kn, a odnose se na putne troškove na relaciji Pazin – Ivanec, osobnim automobilom.</w:t>
      </w:r>
    </w:p>
    <w:p w:rsidRDefault="00282FEB" w:rsidP="00FD0C74" w:rsidR="00282FEB">
      <w:pPr>
        <w:jc w:val="both"/>
      </w:pPr>
    </w:p>
    <w:p w:rsidRDefault="00282FEB" w:rsidP="00FD0C74" w:rsidR="00282FEB">
      <w:pPr>
        <w:jc w:val="both"/>
      </w:pPr>
      <w:r>
        <w:lastRenderedPageBreak/>
        <w:tab/>
        <w:t>Slijedom navedenog, na temelju putnog naloga, putnog računa te obračuna troškova donesena je odluka kao u točki II. izreke.</w:t>
      </w:r>
    </w:p>
    <w:p w:rsidRDefault="00282FEB" w:rsidP="00FD0C74" w:rsidR="00282FEB">
      <w:pPr>
        <w:jc w:val="both"/>
      </w:pPr>
    </w:p>
    <w:p w:rsidRDefault="00FD0C74" w:rsidP="00FD0C74" w:rsidR="00FD0C74" w:rsidRPr="000B6802">
      <w:pPr>
        <w:jc w:val="both"/>
      </w:pPr>
      <w:r w:rsidRPr="000B6802">
        <w:tab/>
      </w:r>
    </w:p>
    <w:p w:rsidRDefault="00FD0C74" w:rsidP="00FD0C74" w:rsidR="00FD0C74" w:rsidRPr="000B6802">
      <w:pPr>
        <w:jc w:val="both"/>
      </w:pPr>
    </w:p>
    <w:p w:rsidRDefault="00FD0C74" w:rsidP="00FD0C74" w:rsidR="00FD0C74" w:rsidRPr="000B6802">
      <w:pPr>
        <w:jc w:val="center"/>
      </w:pPr>
      <w:r w:rsidRPr="000B6802">
        <w:t xml:space="preserve">U Pazinu </w:t>
      </w:r>
      <w:r w:rsidR="00282FEB">
        <w:t>6. veljače</w:t>
      </w:r>
      <w:r>
        <w:t xml:space="preserve"> 2018.</w:t>
      </w:r>
    </w:p>
    <w:p w:rsidRDefault="00FD0C74" w:rsidP="00FD0C74" w:rsidR="00FD0C74" w:rsidRPr="000B6802">
      <w:pPr>
        <w:jc w:val="center"/>
      </w:pPr>
    </w:p>
    <w:p w:rsidRDefault="00FD0C74" w:rsidP="00FD0C74" w:rsidR="00FD0C74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</w:p>
    <w:p w:rsidRDefault="00FD0C74" w:rsidP="00FD0C74" w:rsidR="00FD0C74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FD0C74" w:rsidP="00FD0C74" w:rsidR="00FD0C74">
      <w:pPr>
        <w:jc w:val="both"/>
      </w:pPr>
    </w:p>
    <w:p w:rsidRDefault="00FD0C74" w:rsidP="00FD0C74" w:rsidR="00FD0C74">
      <w:pPr>
        <w:jc w:val="both"/>
      </w:pPr>
    </w:p>
    <w:p w:rsidRDefault="00FD0C74" w:rsidP="00FD0C74" w:rsidR="00FD0C74" w:rsidRPr="004D3099">
      <w:pPr>
        <w:jc w:val="both"/>
      </w:pPr>
    </w:p>
    <w:p w:rsidRDefault="00FD0C74" w:rsidP="00FD0C74" w:rsidR="00FD0C74" w:rsidRPr="00BB4AC9">
      <w:r w:rsidRPr="00BB4AC9">
        <w:t>UPUTA O PRAVNOM LIJEKU:</w:t>
      </w:r>
    </w:p>
    <w:p w:rsidRDefault="00FD0C74" w:rsidP="00FD0C74" w:rsidR="00FD0C74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FD0C74" w:rsidP="00FD0C74" w:rsidR="00FD0C74" w:rsidRPr="00BB4AC9">
      <w:pPr>
        <w:jc w:val="both"/>
      </w:pPr>
    </w:p>
    <w:p w:rsidRDefault="00FD0C74" w:rsidP="00FD0C74" w:rsidR="00FD0C74" w:rsidRPr="00BB4AC9">
      <w:r w:rsidRPr="00BB4AC9">
        <w:t>DNA:</w:t>
      </w:r>
    </w:p>
    <w:p w:rsidRDefault="00FD0C74" w:rsidP="00FD0C74" w:rsidR="00FD0C74" w:rsidRPr="006969BA">
      <w:r w:rsidRPr="006969BA">
        <w:t xml:space="preserve">- stečajni upravitelj </w:t>
      </w:r>
      <w:r w:rsidR="00282FEB" w:rsidRPr="00685111">
        <w:t>Dražen Vidman iz Ivaneca, V. Nazora 77</w:t>
      </w:r>
    </w:p>
    <w:p w:rsidRDefault="00FD0C74" w:rsidP="00FD0C74" w:rsidR="00FD0C74" w:rsidRPr="00A53B34">
      <w:r w:rsidRPr="00BB4AC9">
        <w:t>- e-Oglasna ploča 8 dana</w:t>
      </w:r>
    </w:p>
    <w:p w:rsidRDefault="00FD0C74" w:rsidP="00FD0C74" w:rsidR="00FD0C74"/>
    <w:p w:rsidRDefault="00FD0C74" w:rsidP="00FD0C74" w:rsidR="00FD0C74"/>
    <w:p w:rsidRDefault="00FD0C74" w:rsidP="00FD0C74" w:rsidR="00FD0C74"/>
    <w:p w:rsidRDefault="00FD0C74" w:rsidP="00FD0C74" w:rsidR="00FD0C74"/>
    <w:p w:rsidRDefault="00FD0C74" w:rsidP="00FD0C74" w:rsidR="00FD0C74"/>
    <w:p w:rsidRDefault="00FD0C74" w:rsidP="00FD0C74" w:rsidR="00FD0C74"/>
    <w:p w:rsidRDefault="00FD0C74" w:rsidP="00FD0C74" w:rsidR="00FD0C74"/>
    <w:p w:rsidRDefault="00FD0C74" w:rsidP="00FD0C74" w:rsidR="00FD0C74"/>
    <w:p w:rsidRDefault="00E17162" w:rsidR="00500701"/>
    <w:sectPr w:rsidSect="00317A5C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C74" w:rsidP="00FD0C74" w:rsidR="00FD0C74">
      <w:r>
        <w:separator/>
      </w:r>
    </w:p>
  </w:endnote>
  <w:endnote w:id="0" w:type="continuationSeparator">
    <w:p w:rsidRDefault="00FD0C74" w:rsidP="00FD0C74" w:rsidR="00FD0C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C74" w:rsidP="00FD0C74" w:rsidR="00FD0C74">
      <w:r>
        <w:separator/>
      </w:r>
    </w:p>
  </w:footnote>
  <w:footnote w:id="0" w:type="continuationSeparator">
    <w:p w:rsidRDefault="00FD0C74" w:rsidP="00FD0C74" w:rsidR="00FD0C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FEB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7162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FEB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71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2FEB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</w:t>
    </w:r>
    <w:r w:rsidR="00FD0C74">
      <w:t>2 St-853</w:t>
    </w:r>
    <w:r w:rsidR="00FD0C74" w:rsidRPr="00B231DF">
      <w:t>/</w:t>
    </w:r>
    <w:r w:rsidR="00FD0C74">
      <w:t>20</w:t>
    </w:r>
    <w:r w:rsidR="00FD0C74" w:rsidRPr="00B231DF">
      <w:t>1</w:t>
    </w:r>
    <w:r w:rsidR="00FD0C74">
      <w:t>6</w:t>
    </w:r>
    <w:r w:rsidR="00FD0C74" w:rsidRPr="00B231DF">
      <w:t>-</w:t>
    </w:r>
    <w:r w:rsidR="00FD0C74">
      <w:t>61</w:t>
    </w:r>
  </w:p>
  <w:p w:rsidRDefault="00E17162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FEB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C74"/>
    <w:rsid w:val="00282FEB"/>
    <w:rsid w:val="00554328"/>
    <w:rsid w:val="00985388"/>
    <w:rsid w:val="00E17162"/>
    <w:rsid w:val="00FD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0C7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D0C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D0C7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D0C74"/>
  </w:style>
  <w:style w:styleId="Tekstbalonia" w:type="paragraph">
    <w:name w:val="Balloon Text"/>
    <w:basedOn w:val="Normal"/>
    <w:link w:val="TekstbaloniaChar"/>
    <w:uiPriority w:val="99"/>
    <w:semiHidden/>
    <w:unhideWhenUsed/>
    <w:rsid w:val="00FD0C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0C7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C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C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71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162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162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162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162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0C7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D0C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D0C7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D0C74"/>
  </w:style>
  <w:style w:styleId="Tekstbalonia" w:type="paragraph">
    <w:name w:val="Balloon Text"/>
    <w:basedOn w:val="Normal"/>
    <w:link w:val="TekstbaloniaChar"/>
    <w:uiPriority w:val="99"/>
    <w:semiHidden/>
    <w:unhideWhenUsed/>
    <w:rsid w:val="00FD0C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0C7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C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C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71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162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162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16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16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St-853/2016</izvorni_sadrzaj>
    <derivirana_varijabla naziv="DomainObject.Predmet.OznakaBroj_1">St-853/2016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 MARIS d.o.o. POREČ</izvorni_sadrzaj>
    <derivirana_varijabla naziv="DomainObject.Predmet.ProtustrankaFormated_1">  SOL MARIS d.o.o. POREČ</derivirana_varijabla>
  </DomainObject.Predmet.ProtustrankaFormated>
  <DomainObject.Predmet.ProtustrankaFormatedOIB>
    <izvorni_sadrzaj>  SOL MARIS d.o.o. POREČ, OIB 44996906507</izvorni_sadrzaj>
    <derivirana_varijabla naziv="DomainObject.Predmet.ProtustrankaFormatedOIB_1">  SOL MARIS d.o.o. POREČ, OIB 44996906507</derivirana_varijabla>
  </DomainObject.Predmet.ProtustrankaFormatedOIB>
  <DomainObject.Predmet.ProtustrankaFormatedWithAdress>
    <izvorni_sadrzaj> SOL MARIS d.o.o. POREČ, Vukovarska 19, 52440 Poreč</izvorni_sadrzaj>
    <derivirana_varijabla naziv="DomainObject.Predmet.ProtustrankaFormatedWithAdress_1"> SOL MARIS d.o.o. POREČ, Vukovarska 19, 52440 Poreč</derivirana_varijabla>
  </DomainObject.Predmet.ProtustrankaFormatedWithAdress>
  <DomainObject.Predmet.ProtustrankaFormatedWithAdressOIB>
    <izvorni_sadrzaj> SOL MARIS d.o.o. POREČ, OIB 44996906507, Vukovarska 19, 52440 Poreč</izvorni_sadrzaj>
    <derivirana_varijabla naziv="DomainObject.Predmet.ProtustrankaFormatedWithAdressOIB_1"> SOL MARIS d.o.o. POREČ, OIB 44996906507, Vukovarska 19, 52440 Poreč</derivirana_varijabla>
  </DomainObject.Predmet.ProtustrankaFormatedWithAdressOIB>
  <DomainObject.Predmet.ProtustrankaWithAdress>
    <izvorni_sadrzaj>SOL MARIS d.o.o. POREČ Vukovarska 19, 52440 Poreč</izvorni_sadrzaj>
    <derivirana_varijabla naziv="DomainObject.Predmet.ProtustrankaWithAdress_1">SOL MARIS d.o.o. POREČ Vukovarska 19, 52440 Poreč</derivirana_varijabla>
  </DomainObject.Predmet.ProtustrankaWithAdress>
  <DomainObject.Predmet.ProtustrankaWithAdressOIB>
    <izvorni_sadrzaj>SOL MARIS d.o.o. POREČ, OIB 44996906507, Vukovarska 19, 52440 Poreč</izvorni_sadrzaj>
    <derivirana_varijabla naziv="DomainObject.Predmet.ProtustrankaWithAdressOIB_1">SOL MARIS d.o.o. POREČ, OIB 44996906507, Vukovarska 19, 52440 Poreč</derivirana_varijabla>
  </DomainObject.Predmet.ProtustrankaWithAdressOIB>
  <DomainObject.Predmet.ProtustrankaNazivFormated>
    <izvorni_sadrzaj>SOL MARIS d.o.o. POREČ</izvorni_sadrzaj>
    <derivirana_varijabla naziv="DomainObject.Predmet.ProtustrankaNazivFormated_1">SOL MARIS d.o.o. POREČ</derivirana_varijabla>
  </DomainObject.Predmet.ProtustrankaNazivFormated>
  <DomainObject.Predmet.ProtustrankaNazivFormatedOIB>
    <izvorni_sadrzaj>SOL MARIS d.o.o. POREČ, OIB 44996906507</izvorni_sadrzaj>
    <derivirana_varijabla naziv="DomainObject.Predmet.ProtustrankaNazivFormatedOIB_1">SOL MARIS d.o.o. POREČ, OIB 44996906507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istra, Primorje, Lika zastupanog po punomoćniku ŽUPANIJSKO DRŽAVNO ODVJETNIŠTVO U PULI - POLA</izvorni_sadrzaj>
    <derivirana_varijabla naziv="DomainObject.Predmet.StrankaFormated_1">  Ministarstvo financija, Porezna uprava, Područni ured istra, Primorje, Lika zastupanog po punomoćniku ŽUPANIJSKO DRŽAVNO ODVJETNIŠTVO U PULI - POLA</derivirana_varijabla>
  </DomainObject.Predmet.StrankaFormated>
  <DomainObject.Predmet.StrankaFormatedOIB>
    <izvorni_sadrzaj>  Ministarstvo financija, Porezna uprava, Područni ured istra, Primorje, Lika, OIB 52634238587 zastupanog po punomoćniku ŽUPANIJSKO DRŽAVNO ODVJETNIŠTVO U PULI - POLA</izvorni_sadrzaj>
    <derivirana_varijabla naziv="DomainObject.Predmet.StrankaFormatedOIB_1">  Ministarstvo financija, Porezna uprava, Područni ured istra, Primorje, Lika, OIB 52634238587 zastupanog po punomoćniku ŽUPANIJSKO DRŽAVNO ODVJETNIŠTVO U PULI - POLA</derivirana_varijabla>
  </DomainObject.Predmet.StrankaFormatedOIB>
  <DomainObject.Predmet.StrankaFormatedWithAdress>
    <izvorni_sadrzaj> Ministarstvo financija, Porezna uprava, Područni ured istra, Primorje, Lika, M. B. Rašana 2/4, 52000 Pazin zastupanog po punomoćniku ŽUPANIJSKO DRŽAVNO ODVJETNIŠTVO U PULI - POLA</izvorni_sadrzaj>
    <derivirana_varijabla naziv="DomainObject.Predmet.StrankaFormatedWithAdress_1"> Ministarstvo financija, Porezna uprava, Područni ured istra, Primorje, Lika, M. B. Rašana 2/4, 52000 Pazin zastupanog po punomoćniku ŽUPANIJSKO DRŽAVNO ODVJETNIŠTVO U PULI - POLA</derivirana_varijabla>
  </DomainObject.Predmet.StrankaFormatedWithAdress>
  <DomainObject.Predmet.StrankaFormatedWithAdressOIB>
    <izvorni_sadrzaj> Ministarstvo financija, Porezna uprava, Područni ured istra, Primorje, Lika, OIB 52634238587, M. B. Rašana 2/4, 52000 Pazin zastupanog po punomoćniku ŽUPANIJSKO DRŽAVNO ODVJETNIŠTVO U PULI - POLA</izvorni_sadrzaj>
    <derivirana_varijabla naziv="DomainObject.Predmet.StrankaFormatedWithAdressOIB_1"> Ministarstvo financija, Porezna uprava, Područni ured istra, Primorje, Lika, OIB 52634238587, M. B. Rašana 2/4, 52000 Pazin zastupanog po punomoćniku ŽUPANIJSKO DRŽAVNO ODVJETNIŠTVO U PULI - POLA</derivirana_varijabla>
  </DomainObject.Predmet.StrankaFormatedWithAdressOIB>
  <DomainObject.Predmet.StrankaWithAdress>
    <izvorni_sadrzaj>Ministarstvo financija, Porezna uprava, Područni ured istra, Primorje, Lika M. B. Rašana 2/4,52000 Pazin</izvorni_sadrzaj>
    <derivirana_varijabla naziv="DomainObject.Predmet.StrankaWithAdress_1">Ministarstvo financija, Porezna uprava, Područni ured istra, Primorje, Lika M. B. Rašana 2/4,52000 Pazin</derivirana_varijabla>
  </DomainObject.Predmet.StrankaWithAdress>
  <DomainObject.Predmet.StrankaWithAdressOIB>
    <izvorni_sadrzaj>Ministarstvo financija, Porezna uprava, Područni ured istra, Primorje, Lika, OIB 52634238587, M. B. Rašana 2/4,52000 Pazin</izvorni_sadrzaj>
    <derivirana_varijabla naziv="DomainObject.Predmet.StrankaWithAdressOIB_1">Ministarstvo financija, Porezna uprava, Područni ured istra, Primorje, Lika, OIB 52634238587, M. B. Rašana 2/4,52000 Pazin</derivirana_varijabla>
  </DomainObject.Predmet.StrankaWithAdressOIB>
  <DomainObject.Predmet.StrankaNazivFormated>
    <izvorni_sadrzaj>Ministarstvo financija, Porezna uprava, Područni ured istra, Primorje, Lika</izvorni_sadrzaj>
    <derivirana_varijabla naziv="DomainObject.Predmet.StrankaNazivFormated_1">Ministarstvo financija, Porezna uprava, Područni ured istra, Primorje, Lika</derivirana_varijabla>
  </DomainObject.Predmet.StrankaNazivFormated>
  <DomainObject.Predmet.StrankaNazivFormatedOIB>
    <izvorni_sadrzaj>Ministarstvo financija, Porezna uprava, Područni ured istra, Primorje, Lika, OIB 52634238587</izvorni_sadrzaj>
    <derivirana_varijabla naziv="DomainObject.Predmet.StrankaNazivFormatedOIB_1">Ministarstvo financija, Porezna uprava, Područni ured istra, Primorje,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2076475.83</izvorni_sadrzaj>
    <derivirana_varijabla naziv="DomainObject.Predmet.TrenutnaVrijednost_1">2076475.83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Ministarstvo financija, Porezna uprava, Područni ured istra, Primorje, Lika zastupanog po punomoćniku ŽUPANIJSKO DRŽAVNO ODVJETNIŠTVO U PULI - POLA</item>
    </izvorni_sadrzaj>
    <derivirana_varijabla naziv="DomainObject.Predmet.StrankaListFormated_1">
      <item>Ministarstvo financija, Porezna uprava, Područni ured istra, Primorje, Lika zastupanog po punomoćniku ŽUPANIJSKO DRŽAVNO ODVJETNIŠTVO U PULI - POLA</item>
    </derivirana_varijabla>
  </DomainObject.Predmet.StrankaListFormated>
  <DomainObject.Predmet.StrankaListFormatedOIB>
    <izvorni_sadrzaj>
      <item>Ministarstvo financija, Porezna uprava, Područni ured istra, Primorje, Lika, OIB 52634238587 zastupanog po punomoćniku ŽUPANIJSKO DRŽAVNO ODVJETNIŠTVO U PULI - POLA</item>
    </izvorni_sadrzaj>
    <derivirana_varijabla naziv="DomainObject.Predmet.StrankaListFormatedOIB_1">
      <item>Ministarstvo financija, Porezna uprava, Područni ured istra, Primorje, Lika, OIB 52634238587 zastupanog po punomoćniku ŽUPANIJSKO DRŽAVNO ODVJETNIŠTVO U PULI - POLA</item>
    </derivirana_varijabla>
  </DomainObject.Predmet.StrankaListFormatedOIB>
  <DomainObject.Predmet.StrankaListFormatedWithAdress>
    <izvorni_sadrzaj>
      <item>Ministarstvo financija, Porezna uprava, Područni ured istra, Primorje, Lika, M. B. Rašana 2/4, 52000 Pazin zastupanog po punomoćniku ŽUPANIJSKO DRŽAVNO ODVJETNIŠTVO U PULI - POLA</item>
    </izvorni_sadrzaj>
    <derivirana_varijabla naziv="DomainObject.Predmet.StrankaListFormatedWithAdress_1">
      <item>Ministarstvo financija, Porezna uprava, Područni ured istra, Primorje, Lika, M. B. Rašana 2/4, 52000 Pazin zastupanog po punomoćniku ŽUPANIJSKO DRŽAVNO ODVJETNIŠTVO U PULI - POLA</item>
    </derivirana_varijabla>
  </DomainObject.Predmet.StrankaListFormatedWithAdress>
  <DomainObject.Predmet.StrankaListFormatedWithAdressOIB>
    <izvorni_sadrzaj>
      <item>Ministarstvo financija, Porezna uprava, Područni ured istra, Primorje, Lika, OIB 52634238587, M. B. Rašana 2/4, 52000 Pazin zastupanog po punomoćniku ŽUPANIJSKO DRŽAVNO ODVJETNIŠTVO U PULI - POLA</item>
    </izvorni_sadrzaj>
    <derivirana_varijabla naziv="DomainObject.Predmet.StrankaListFormatedWithAdressOIB_1">
      <item>Ministarstvo financija, Porezna uprava, Područni ured istra, Primorje, Lika, OIB 52634238587, M. B. Rašana 2/4, 52000 Pazin zastupanog po punomoćniku ŽUPANIJSKO DRŽAVNO ODVJETNIŠTVO U PULI - POLA</item>
    </derivirana_varijabla>
  </DomainObject.Predmet.StrankaListFormatedWithAdressOIB>
  <DomainObject.Predmet.StrankaListNazivFormated>
    <izvorni_sadrzaj>
      <item>Ministarstvo financija, Porezna uprava, Područni ured istra, Primorje, Lika</item>
    </izvorni_sadrzaj>
    <derivirana_varijabla naziv="DomainObject.Predmet.StrankaListNazivFormated_1">
      <item>Ministarstvo financija, Porezna uprava, Područni ured istra, Primorje, Lika</item>
    </derivirana_varijabla>
  </DomainObject.Predmet.StrankaListNazivFormated>
  <DomainObject.Predmet.StrankaListNazivFormatedOIB>
    <izvorni_sadrzaj>
      <item>Ministarstvo financija, Porezna uprava, Područni ured istra, Primorje, Lika, OIB 52634238587</item>
    </izvorni_sadrzaj>
    <derivirana_varijabla naziv="DomainObject.Predmet.StrankaListNazivFormatedOIB_1">
      <item>Ministarstvo financija, Porezna uprava, Područni ured istra, Primorje, Lika, OIB 52634238587</item>
    </derivirana_varijabla>
  </DomainObject.Predmet.StrankaListNazivFormatedOIB>
  <DomainObject.Predmet.ProtuStrankaListFormated>
    <izvorni_sadrzaj>
      <item>SOL MARIS d.o.o. POREČ</item>
    </izvorni_sadrzaj>
    <derivirana_varijabla naziv="DomainObject.Predmet.ProtuStrankaListFormated_1">
      <item>SOL MARIS d.o.o. POREČ</item>
    </derivirana_varijabla>
  </DomainObject.Predmet.ProtuStrankaListFormated>
  <DomainObject.Predmet.ProtuStrankaListFormatedOIB>
    <izvorni_sadrzaj>
      <item>SOL MARIS d.o.o. POREČ, OIB 44996906507</item>
    </izvorni_sadrzaj>
    <derivirana_varijabla naziv="DomainObject.Predmet.ProtuStrankaListFormatedOIB_1">
      <item>SOL MARIS d.o.o. POREČ, OIB 44996906507</item>
    </derivirana_varijabla>
  </DomainObject.Predmet.ProtuStrankaListFormatedOIB>
  <DomainObject.Predmet.ProtuStrankaListFormatedWithAdress>
    <izvorni_sadrzaj>
      <item>SOL MARIS d.o.o. POREČ, Vukovarska 19, 52440 Poreč</item>
    </izvorni_sadrzaj>
    <derivirana_varijabla naziv="DomainObject.Predmet.ProtuStrankaListFormatedWithAdress_1">
      <item>SOL MARIS d.o.o. POREČ, Vukovarska 19, 52440 Poreč</item>
    </derivirana_varijabla>
  </DomainObject.Predmet.ProtuStrankaListFormatedWithAdress>
  <DomainObject.Predmet.ProtuStrankaListFormatedWithAdressOIB>
    <izvorni_sadrzaj>
      <item>SOL MARIS d.o.o. POREČ, OIB 44996906507, Vukovarska 19, 52440 Poreč</item>
    </izvorni_sadrzaj>
    <derivirana_varijabla naziv="DomainObject.Predmet.ProtuStrankaListFormatedWithAdressOIB_1">
      <item>SOL MARIS d.o.o. POREČ, OIB 44996906507, Vukovarska 19, 52440 Poreč</item>
    </derivirana_varijabla>
  </DomainObject.Predmet.ProtuStrankaListFormatedWithAdressOIB>
  <DomainObject.Predmet.ProtuStrankaListNazivFormated>
    <izvorni_sadrzaj>
      <item>SOL MARIS d.o.o. POREČ</item>
    </izvorni_sadrzaj>
    <derivirana_varijabla naziv="DomainObject.Predmet.ProtuStrankaListNazivFormated_1">
      <item>SOL MARIS d.o.o. POREČ</item>
    </derivirana_varijabla>
  </DomainObject.Predmet.ProtuStrankaListNazivFormated>
  <DomainObject.Predmet.ProtuStrankaListNazivFormatedOIB>
    <izvorni_sadrzaj>
      <item>SOL MARIS d.o.o. POREČ, OIB 44996906507</item>
    </izvorni_sadrzaj>
    <derivirana_varijabla naziv="DomainObject.Predmet.ProtuStrankaListNazivFormatedOIB_1">
      <item>SOL MARIS d.o.o. POREČ, OIB 44996906507</item>
    </derivirana_varijabla>
  </DomainObject.Predmet.ProtuStrankaListNazivFormatedOIB>
  <DomainObject.Predmet.OstaliListFormated>
    <izvorni_sadrzaj>
      <item>ŽUPANIJSKO DRŽAVNO ODVJETNIŠTVO U PULI - POLA punomoćnik sudionika u postupku Ministarstvo financija, Porezna uprava, Područni ured istra, Primorje, Lika</item>
    </izvorni_sadrzaj>
    <derivirana_varijabla naziv="DomainObject.Predmet.OstaliListFormated_1">
      <item>ŽUPANIJSKO DRŽAVNO ODVJETNIŠTVO U PULI - POLA punomoćnik sudionika u postupku Ministarstvo financija, Porezna uprava, Područni ured istra, Primorje, Lika</item>
    </derivirana_varijabla>
  </DomainObject.Predmet.OstaliListFormated>
  <DomainObject.Predmet.OstaliListFormatedOIB>
    <izvorni_sadrzaj>
      <item>ŽUPANIJSKO DRŽAVNO ODVJETNIŠTVO U PULI - POLA punomoćnik sudionika u postupku Ministarstvo financija, Porezna uprava, Područni ured istra, Primorje, Lika</item>
    </izvorni_sadrzaj>
    <derivirana_varijabla naziv="DomainObject.Predmet.OstaliListFormatedOIB_1">
      <item>ŽUPANIJSKO DRŽAVNO ODVJETNIŠTVO U PULI - POLA punomoćnik sudionika u postupku Ministarstvo financija, Porezna uprava, Područni ured istra, Primorje, Lika</item>
    </derivirana_varijabla>
  </DomainObject.Predmet.OstaliListFormatedOIB>
  <DomainObject.Predmet.OstaliListFormatedWithAdress>
    <izvorni_sadrzaj>
      <item>ŽUPANIJSKO DRŽAVNO ODVJETNIŠTVO U PULI - POLA, Kranjčevićeva 8, 52100 Pula punomoćnik sudionika u postupku Ministarstvo financija, Porezna uprava, Područni ured istra, Primorje, Lika</item>
    </izvorni_sadrzaj>
    <derivirana_varijabla naziv="DomainObject.Predmet.OstaliListFormatedWithAdress_1">
      <item>ŽUPANIJSKO DRŽAVNO ODVJETNIŠTVO U PULI - POLA, Kranjčevićeva 8, 52100 Pula punomoćnik sudionika u postupku Ministarstvo financija, Porezna uprava, Područni ured istra, Primorje, Lika</item>
    </derivirana_varijabla>
  </DomainObject.Predmet.OstaliListFormatedWithAdress>
  <DomainObject.Predmet.OstaliListFormatedWithAdressOIB>
    <izvorni_sadrzaj>
      <item>ŽUPANIJSKO DRŽAVNO ODVJETNIŠTVO U PULI - POLA, Kranjčevićeva 8, 52100 Pula punomoćnik sudionika u postupku Ministarstvo financija, Porezna uprava, Područni ured istra, Primorje, Lika</item>
    </izvorni_sadrzaj>
    <derivirana_varijabla naziv="DomainObject.Predmet.OstaliListFormatedWithAdressOIB_1">
      <item>ŽUPANIJSKO DRŽAVNO ODVJETNIŠTVO U PULI - POLA, Kranjčevićeva 8, 52100 Pula punomoćnik sudionika u postupku Ministarstvo financija, Porezna uprava, Područni ured istra, Primorje,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istra, Primorje, Lika</izvorni_sadrzaj>
    <derivirana_varijabla naziv="DomainObject.Predmet.StrankaIDrugi_1">Ministarstvo financija, Porezna uprava, Područni ured istra, Primorje, Lika</derivirana_varijabla>
  </DomainObject.Predmet.StrankaIDrugi>
  <DomainObject.Predmet.ProtustrankaIDrugi>
    <izvorni_sadrzaj>SOL MARIS d.o.o. POREČ</izvorni_sadrzaj>
    <derivirana_varijabla naziv="DomainObject.Predmet.ProtustrankaIDrugi_1">SOL MARIS d.o.o. POREČ</derivirana_varijabla>
  </DomainObject.Predmet.ProtustrankaIDrugi>
  <DomainObject.Predmet.StrankaIDrugiAdressOIB>
    <izvorni_sadrzaj>Ministarstvo financija, Porezna uprava, Područni ured istra, Primorje, Lika, OIB 52634238587, M. B. Rašana 2/4, 52000 Pazin</izvorni_sadrzaj>
    <derivirana_varijabla naziv="DomainObject.Predmet.StrankaIDrugiAdressOIB_1">Ministarstvo financija, Porezna uprava, Područni ured istra, Primorje, Lika, OIB 52634238587, M. B. Rašana 2/4, 52000 Pazin</derivirana_varijabla>
  </DomainObject.Predmet.StrankaIDrugiAdressOIB>
  <DomainObject.Predmet.ProtustrankaIDrugiAdressOIB>
    <izvorni_sadrzaj>SOL MARIS d.o.o. POREČ, OIB 44996906507, Vukovarska 19, 52440 Poreč</izvorni_sadrzaj>
    <derivirana_varijabla naziv="DomainObject.Predmet.ProtustrankaIDrugiAdressOIB_1">SOL MARIS d.o.o. POREČ, OIB 44996906507,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 MARIS d.o.o. POREČ</item>
      <item>ŽUPANIJSKO DRŽAVNO ODVJETNIŠTVO U PULI - POLA</item>
      <item>Ministarstvo financija, Porezna uprava, Područni ured istra, Primorje, Lika</item>
    </izvorni_sadrzaj>
    <derivirana_varijabla naziv="DomainObject.Predmet.SudioniciListNaziv_1">
      <item>SOL MARIS d.o.o. POREČ</item>
      <item>ŽUPANIJSKO DRŽAVNO ODVJETNIŠTVO U PULI - POLA</item>
      <item>Ministarstvo financija, Porezna uprava, Područni ured istra, Primorje, Lika</item>
    </derivirana_varijabla>
  </DomainObject.Predmet.SudioniciListNaziv>
  <DomainObject.Predmet.SudioniciListAdressOIB>
    <izvorni_sadrzaj>
      <item>SOL MARIS d.o.o. POREČ, OIB 44996906507, Vukovarska 19,52440 Poreč</item>
      <item>ŽUPANIJSKO DRŽAVNO ODVJETNIŠTVO U PULI - POLA, Kranjčevićeva 8,52100 Pula</item>
      <item>Ministarstvo financija, Porezna uprava, Područni ured istra, Primorje, Lika, OIB 52634238587, M. B. Rašana 2/4,52000 Pazin</item>
    </izvorni_sadrzaj>
    <derivirana_varijabla naziv="DomainObject.Predmet.SudioniciListAdressOIB_1">
      <item>SOL MARIS d.o.o. POREČ, OIB 44996906507, Vukovarska 19,52440 Poreč</item>
      <item>ŽUPANIJSKO DRŽAVNO ODVJETNIŠTVO U PULI - POLA, Kranjčevićeva 8,52100 Pula</item>
      <item>Ministarstvo financija, Porezna uprava, Područni ured istra, Primorje, Lika, OIB 52634238587, M.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44996906507</item>
      <item>, OIB null</item>
      <item>, OIB 52634238587</item>
    </izvorni_sadrzaj>
    <derivirana_varijabla naziv="DomainObject.Predmet.SudioniciListNazivOIB_1">
      <item>, OIB 44996906507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2283</properties:Characters>
  <properties:Lines>76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2018-02-06T11:41:00Z</dcterms:created>
  <dc:creator>Jasmina Matika</dc:creator>
  <cp:lastModifiedBy>Jasmina Matika</cp:lastModifiedBy>
  <dcterms:modified xmlns:xsi="http://www.w3.org/2001/XMLSchema-instance" xsi:type="dcterms:W3CDTF">2018-02-06T11:56:00Z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